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9eee5" w14:paraId="c99eee5" w:rsidRDefault="004D51F2" w:rsidP="004D51F2" w:rsidR="004D51F2">
      <w:pPr>
        <w:spacing w:after="0"/>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lang w:eastAsia="hr-HR"/>
        </w:rPr>
        <w:drawing>
          <wp:inline distR="0" distL="0" distB="0" distT="0">
            <wp:extent cy="673100" cx="526415"/>
            <wp:effectExtent b="0" r="6985" t="0" l="0"/>
            <wp:docPr descr="HR grb" name="Slika 4" id="4"/>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4D51F2" w:rsidP="004D51F2" w:rsidR="004D51F2" w:rsidRPr="0047448E">
      <w:pPr>
        <w:spacing w:after="0"/>
      </w:pPr>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4D51F2" w:rsidP="004D51F2" w:rsidR="004D51F2">
      <w:pPr>
        <w:spacing w:after="0"/>
      </w:pPr>
      <w:r w:rsidRPr="0047448E">
        <w:t xml:space="preserve"> TRGOVAČKI SUD U </w:t>
      </w:r>
      <w:r>
        <w:t>PAZINU</w:t>
      </w:r>
    </w:p>
    <w:p w:rsidRDefault="004D51F2" w:rsidP="004D51F2" w:rsidR="004D51F2">
      <w:pPr>
        <w:pStyle w:val="Zaglavlje"/>
        <w:jc w:val="left"/>
      </w:pPr>
      <w:r>
        <w:t xml:space="preserve">     52000 PAZIN, Dršćevka 1</w:t>
      </w:r>
      <w:r w:rsidRPr="001137C3">
        <w:t xml:space="preserve"> </w:t>
      </w:r>
      <w:r>
        <w:tab/>
        <w:t xml:space="preserve">  Posl.br.: 2 St-72/15-11</w:t>
      </w:r>
    </w:p>
    <w:p w:rsidRDefault="004D51F2" w:rsidP="004D51F2" w:rsidR="004D51F2">
      <w:pPr>
        <w:spacing w:after="0"/>
        <w:jc w:val="center"/>
      </w:pPr>
      <w:r>
        <w:t>U  I M E  R E P U B L I K E  H R V A T S K E</w:t>
      </w:r>
    </w:p>
    <w:p w:rsidRDefault="004D51F2" w:rsidP="004D51F2" w:rsidR="004D51F2">
      <w:pPr>
        <w:spacing w:after="0"/>
        <w:jc w:val="center"/>
      </w:pPr>
    </w:p>
    <w:p w:rsidRDefault="004D51F2" w:rsidP="004D51F2" w:rsidR="004D51F2" w:rsidRPr="00B91D51">
      <w:pPr>
        <w:spacing w:after="0"/>
        <w:jc w:val="center"/>
      </w:pPr>
      <w:r>
        <w:t>R J E Š E NJ E</w:t>
      </w:r>
    </w:p>
    <w:p w:rsidRDefault="004D51F2" w:rsidP="004D51F2" w:rsidR="004D51F2">
      <w:pPr>
        <w:spacing w:after="0"/>
        <w:jc w:val="both"/>
        <w:rPr>
          <w:b/>
        </w:rPr>
      </w:pPr>
    </w:p>
    <w:p w:rsidRDefault="004D51F2" w:rsidP="004D51F2" w:rsidR="004D51F2">
      <w:pPr>
        <w:spacing w:after="0"/>
        <w:jc w:val="both"/>
      </w:pPr>
      <w:r>
        <w:tab/>
        <w:t xml:space="preserve">Trgovački sud u Pazinu, po sutkinji toga suda Adrijani Labinjan Skok, u stečajnom predmetu povodom prijedloga predlagatelja Republika Hrvatska, Ministarstvo financija, Porezna Uprava, </w:t>
      </w:r>
      <w:r>
        <w:rPr>
          <w:rFonts w:cs="Times New Roman"/>
        </w:rPr>
        <w:t>Područni ured Istra, Hrvatsko primorje, Gorski kotar i Lika</w:t>
      </w:r>
      <w:r>
        <w:t xml:space="preserve">, za pokretanje skraćenog stečajnog postupka nad dužnikom </w:t>
      </w:r>
      <w:r>
        <w:rPr>
          <w:rFonts w:cs="Times New Roman"/>
        </w:rPr>
        <w:t>BESKO d.o.o., Pula, Trsine 5, OIB: 35386295922, MBS: 130012000</w:t>
      </w:r>
      <w:r>
        <w:t xml:space="preserve">, dana 21. siječnja 2016.,      </w:t>
      </w:r>
    </w:p>
    <w:p w:rsidRDefault="004D51F2" w:rsidP="004D51F2" w:rsidR="004D51F2">
      <w:pPr>
        <w:spacing w:after="0"/>
        <w:jc w:val="both"/>
      </w:pPr>
    </w:p>
    <w:p w:rsidRDefault="004D51F2" w:rsidP="004D51F2" w:rsidR="004D51F2">
      <w:pPr>
        <w:spacing w:after="0"/>
        <w:jc w:val="center"/>
      </w:pPr>
      <w:r>
        <w:t>r i j e š i o   j e</w:t>
      </w:r>
    </w:p>
    <w:p w:rsidRDefault="004D51F2" w:rsidP="004D51F2" w:rsidR="004D51F2">
      <w:pPr>
        <w:spacing w:after="0"/>
        <w:jc w:val="both"/>
        <w:rPr>
          <w:b/>
        </w:rPr>
      </w:pPr>
    </w:p>
    <w:p w:rsidRDefault="004D51F2" w:rsidP="004D51F2" w:rsidR="004D51F2">
      <w:pPr>
        <w:spacing w:after="0"/>
        <w:ind w:firstLine="720"/>
        <w:jc w:val="both"/>
      </w:pPr>
      <w:r>
        <w:t>I.</w:t>
      </w:r>
      <w:r>
        <w:tab/>
        <w:t xml:space="preserve">Otvara se stečajni postupak nad stečajnim dužnikom </w:t>
      </w:r>
      <w:r>
        <w:rPr>
          <w:rFonts w:cs="Times New Roman"/>
        </w:rPr>
        <w:t>BESKO d.o.o., Pula, Trsine 5, OIB: 35386295922, MBS: 130012000</w:t>
      </w:r>
      <w:r>
        <w:t xml:space="preserve">, s danom 21. siječnja 2016., u 14:30 sati. </w:t>
      </w:r>
    </w:p>
    <w:p w:rsidRDefault="004D51F2" w:rsidP="004D51F2" w:rsidR="004D51F2" w:rsidRPr="002465A7">
      <w:pPr>
        <w:spacing w:after="0"/>
        <w:ind w:firstLine="720"/>
        <w:jc w:val="both"/>
      </w:pPr>
    </w:p>
    <w:p w:rsidRDefault="004D51F2" w:rsidP="004D51F2" w:rsidR="004D51F2" w:rsidRPr="002465A7">
      <w:pPr>
        <w:spacing w:after="0"/>
        <w:ind w:firstLine="720"/>
        <w:jc w:val="both"/>
      </w:pPr>
      <w:r w:rsidRPr="002465A7">
        <w:t>II.</w:t>
      </w:r>
      <w:r w:rsidRPr="002465A7">
        <w:tab/>
        <w:t>Za stečajnog upravitelja imenuje se Radijana Trobonjača, Opatija, M. Tita 49, OIB: 48908522234.</w:t>
      </w:r>
    </w:p>
    <w:p w:rsidRDefault="004D51F2" w:rsidP="004D51F2" w:rsidR="004D51F2" w:rsidRPr="002465A7">
      <w:pPr>
        <w:spacing w:after="0"/>
        <w:jc w:val="both"/>
      </w:pPr>
    </w:p>
    <w:p w:rsidRDefault="004D51F2" w:rsidP="004D51F2" w:rsidR="004D51F2">
      <w:pPr>
        <w:spacing w:after="0"/>
        <w:ind w:firstLine="720"/>
        <w:jc w:val="both"/>
      </w:pPr>
      <w:r w:rsidRPr="002465A7">
        <w:t>III.</w:t>
      </w:r>
      <w:r w:rsidRPr="002465A7">
        <w:tab/>
        <w:t xml:space="preserve">Zaključuje se stečajni postupak nad stečajnim dužnikom </w:t>
      </w:r>
      <w:r w:rsidRPr="002465A7">
        <w:rPr>
          <w:rFonts w:cs="Times New Roman"/>
        </w:rPr>
        <w:t xml:space="preserve">BESKO d.o.o., Pula, </w:t>
      </w:r>
      <w:r>
        <w:rPr>
          <w:rFonts w:cs="Times New Roman"/>
        </w:rPr>
        <w:t>Trsine 5, OIB: 35386295922, MBS: 130012000</w:t>
      </w:r>
      <w:r>
        <w:t>.</w:t>
      </w:r>
    </w:p>
    <w:p w:rsidRDefault="004D51F2" w:rsidP="004D51F2" w:rsidR="004D51F2">
      <w:pPr>
        <w:spacing w:after="0"/>
        <w:ind w:firstLine="708"/>
        <w:jc w:val="both"/>
      </w:pPr>
    </w:p>
    <w:p w:rsidRDefault="004D51F2" w:rsidP="004D51F2" w:rsidR="004D51F2">
      <w:pPr>
        <w:spacing w:after="0"/>
        <w:ind w:firstLine="708"/>
        <w:jc w:val="both"/>
      </w:pPr>
      <w:r>
        <w:t>IV.</w:t>
      </w:r>
      <w:r>
        <w:tab/>
        <w:t>Ovo rješenje objavit će se na mrežnoj stranici e-Oglasnoj ploči sudova dana 21. siječnja 2016.</w:t>
      </w:r>
    </w:p>
    <w:p w:rsidRDefault="004D51F2" w:rsidP="004D51F2" w:rsidR="004D51F2">
      <w:pPr>
        <w:spacing w:after="0"/>
        <w:jc w:val="both"/>
      </w:pPr>
    </w:p>
    <w:p w:rsidRDefault="004D51F2" w:rsidP="004D51F2" w:rsidR="004D51F2">
      <w:pPr>
        <w:spacing w:after="0"/>
        <w:ind w:firstLine="720"/>
        <w:jc w:val="both"/>
      </w:pPr>
      <w:r>
        <w:t>V.</w:t>
      </w:r>
      <w:r>
        <w:tab/>
        <w:t xml:space="preserve">Po pravomoćnosti ovoga rješenja stečajni dužnik </w:t>
      </w:r>
      <w:r>
        <w:rPr>
          <w:rFonts w:cs="Times New Roman"/>
        </w:rPr>
        <w:t>BESKO d.o.o., Pula, Trsine 5, OIB: 35386295922, MBS: 130012000</w:t>
      </w:r>
      <w:r>
        <w:t>, biti će brisan iz sudskog registra.</w:t>
      </w:r>
    </w:p>
    <w:p w:rsidRDefault="004D51F2" w:rsidP="004D51F2" w:rsidR="004D51F2">
      <w:pPr>
        <w:spacing w:after="0"/>
        <w:jc w:val="both"/>
      </w:pPr>
    </w:p>
    <w:p w:rsidRDefault="004D51F2" w:rsidP="004D51F2" w:rsidR="004D51F2">
      <w:pPr>
        <w:spacing w:after="0"/>
        <w:jc w:val="center"/>
      </w:pPr>
      <w:r>
        <w:t>Obrazloženje</w:t>
      </w:r>
    </w:p>
    <w:p w:rsidRDefault="004D51F2" w:rsidP="004D51F2" w:rsidR="004D51F2">
      <w:pPr>
        <w:spacing w:after="0"/>
        <w:jc w:val="both"/>
      </w:pPr>
    </w:p>
    <w:p w:rsidRDefault="004D51F2" w:rsidP="004D51F2" w:rsidR="004D51F2">
      <w:pPr>
        <w:spacing w:after="0"/>
        <w:ind w:firstLine="708"/>
        <w:jc w:val="both"/>
      </w:pPr>
      <w:r>
        <w:t xml:space="preserve">Republika Hrvatska, Ministarstvo financija, Porezna Uprava, </w:t>
      </w:r>
      <w:r>
        <w:rPr>
          <w:rFonts w:cs="Times New Roman"/>
        </w:rPr>
        <w:t xml:space="preserve">Područni ured Istra, Hrvatsko primorje, Gorski kotar i Lika, </w:t>
      </w:r>
      <w:r>
        <w:t xml:space="preserve">je 24. srpnja 2015. podnijela zahtjev za pokretanje skraćenog stečajnog postupka nad dužnikom </w:t>
      </w:r>
      <w:r>
        <w:rPr>
          <w:rFonts w:cs="Times New Roman"/>
        </w:rPr>
        <w:t xml:space="preserve">BESKO d.o.o., Pula, Trsine 5, OIB: 35386295922, MBS: 130012000, </w:t>
      </w:r>
      <w:r>
        <w:t xml:space="preserve"> pa kako su za to bile ispunjene pretpostavke iz čl. 335.a st. 2. Stečajnog zakona (''Narodne novine'' broj 44/96., 29/99., 129/00., 123/03., 197/03., 187/04., 82/06. i 116/10., dalje SZ), sud je pokrenuo skraćeni stečajni postupak, zatražio od članova uprave, odnosno osoba ovlaštenih za zastupanje da u roku od petnaest dana podnesu sudu javnobilježnički ovjerovljen prokazni popis imovine pravne osobe, te je objavio oglas u „Narodnim novinama“ (broj 102/15 od 25. rujna 2015. g.) kojim je pozvao vjerovnike da najkasnije u roku od četrdeset pet dana od objave poziva predlože otvaranje stečajnoga postupka.</w:t>
      </w:r>
    </w:p>
    <w:p w:rsidRDefault="004D51F2" w:rsidP="004D51F2" w:rsidR="004D51F2">
      <w:pPr>
        <w:spacing w:after="0"/>
        <w:ind w:firstLine="708"/>
        <w:jc w:val="both"/>
      </w:pPr>
      <w:r>
        <w:lastRenderedPageBreak/>
        <w:t>Osoba ovlaštena za zastupanje dužnika nije podnijela prokazni popis imovine za</w:t>
      </w:r>
      <w:r w:rsidRPr="006F6C3B">
        <w:rPr>
          <w:rFonts w:cs="Times New Roman"/>
        </w:rPr>
        <w:t xml:space="preserve"> </w:t>
      </w:r>
      <w:r>
        <w:rPr>
          <w:rFonts w:cs="Times New Roman"/>
        </w:rPr>
        <w:t>BESKO d.o.o., Pula, Trsine 5, OIB: 35386295922, MBS: 130012000</w:t>
      </w:r>
      <w:r>
        <w:t>, te kako u roku od četrdeset pet dana ni jedan vjerovnik nije predložio otvaranje stečajnoga postupka nad navedenim dužnikom i nije predujmio sredstva za pokriće troškova toga postupka, sud je, primjenom čl. 335.h SZ-a, odlučio kao u izreci.</w:t>
      </w:r>
    </w:p>
    <w:p w:rsidRDefault="004D51F2" w:rsidP="004D51F2" w:rsidR="004D51F2">
      <w:pPr>
        <w:spacing w:after="0"/>
        <w:jc w:val="both"/>
      </w:pPr>
    </w:p>
    <w:p w:rsidRDefault="004D51F2" w:rsidP="004D51F2" w:rsidR="004D51F2">
      <w:pPr>
        <w:spacing w:after="0"/>
        <w:jc w:val="center"/>
      </w:pPr>
    </w:p>
    <w:p w:rsidRDefault="004D51F2" w:rsidP="004D51F2" w:rsidR="004D51F2">
      <w:pPr>
        <w:spacing w:after="0"/>
        <w:jc w:val="center"/>
      </w:pPr>
      <w:r>
        <w:t>U Pazinu, 21. siječnja 2016.</w:t>
      </w:r>
    </w:p>
    <w:p w:rsidRDefault="004D51F2" w:rsidP="004D51F2" w:rsidR="004D51F2">
      <w:pPr>
        <w:spacing w:after="0"/>
        <w:jc w:val="both"/>
      </w:pPr>
      <w:r>
        <w:t xml:space="preserve">                                                                                                       </w:t>
      </w:r>
    </w:p>
    <w:p w:rsidRDefault="004D51F2" w:rsidP="004D51F2" w:rsidR="004D51F2">
      <w:pPr>
        <w:spacing w:after="0"/>
        <w:jc w:val="both"/>
      </w:pPr>
    </w:p>
    <w:p w:rsidRDefault="004D51F2" w:rsidP="004D51F2" w:rsidR="004D51F2">
      <w:pPr>
        <w:spacing w:after="0"/>
        <w:ind w:left="4248"/>
        <w:jc w:val="center"/>
      </w:pPr>
    </w:p>
    <w:p w:rsidRDefault="004D51F2" w:rsidP="004D51F2" w:rsidR="004D51F2">
      <w:pPr>
        <w:spacing w:after="0"/>
        <w:ind w:left="4248"/>
        <w:jc w:val="center"/>
      </w:pPr>
      <w:r>
        <w:tab/>
        <w:t>Sutkinja</w:t>
      </w:r>
    </w:p>
    <w:p w:rsidRDefault="004D51F2" w:rsidP="004D51F2" w:rsidR="004D51F2">
      <w:pPr>
        <w:spacing w:after="0"/>
        <w:ind w:left="4248"/>
        <w:jc w:val="center"/>
      </w:pPr>
      <w:r>
        <w:tab/>
        <w:t>Adrijana Labinjan Skok, v.r.</w:t>
      </w:r>
    </w:p>
    <w:p w:rsidRDefault="004D51F2" w:rsidP="004D51F2" w:rsidR="004D51F2">
      <w:pPr>
        <w:spacing w:after="0"/>
        <w:jc w:val="both"/>
      </w:pPr>
    </w:p>
    <w:p w:rsidRDefault="004D51F2" w:rsidP="004D51F2" w:rsidR="004D51F2">
      <w:pPr>
        <w:spacing w:after="0"/>
        <w:jc w:val="both"/>
      </w:pPr>
    </w:p>
    <w:p w:rsidRDefault="004D51F2" w:rsidP="004D51F2" w:rsidR="004D51F2">
      <w:pPr>
        <w:spacing w:after="0"/>
        <w:jc w:val="both"/>
      </w:pPr>
    </w:p>
    <w:p w:rsidRDefault="004D51F2" w:rsidP="004D51F2" w:rsidR="004D51F2">
      <w:pPr>
        <w:spacing w:after="0"/>
        <w:jc w:val="both"/>
      </w:pPr>
    </w:p>
    <w:p w:rsidRDefault="004D51F2" w:rsidP="004D51F2" w:rsidR="004D51F2" w:rsidRPr="00EC00E9">
      <w:pPr>
        <w:spacing w:after="0"/>
        <w:ind w:firstLine="708"/>
        <w:jc w:val="both"/>
      </w:pPr>
      <w:r w:rsidRPr="00EC00E9">
        <w:t>UPUTA O PRAVNOM LIJEKU:</w:t>
      </w:r>
    </w:p>
    <w:p w:rsidRDefault="004D51F2" w:rsidP="004D51F2" w:rsidR="004D51F2" w:rsidRPr="00EC00E9">
      <w:pPr>
        <w:spacing w:after="0"/>
        <w:ind w:firstLine="708"/>
        <w:jc w:val="both"/>
      </w:pPr>
      <w:r w:rsidRPr="00EC00E9">
        <w:t xml:space="preserve">Protiv ovoga rješenja može se podnijeti žalba u roku od osam dana </w:t>
      </w:r>
      <w:r>
        <w:t>dostave istog</w:t>
      </w:r>
      <w:r w:rsidRPr="00EC00E9">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C00E9">
          <w:t>53. st</w:t>
        </w:r>
      </w:smartTag>
      <w:r w:rsidRPr="00EC00E9">
        <w:t>. 6. SZ-a).</w:t>
      </w:r>
    </w:p>
    <w:p w:rsidRDefault="004D51F2" w:rsidP="004D51F2" w:rsidR="004D51F2">
      <w:pPr>
        <w:spacing w:after="0"/>
        <w:jc w:val="both"/>
      </w:pPr>
    </w:p>
    <w:p w:rsidRDefault="004D51F2" w:rsidP="004D51F2" w:rsidR="004D51F2">
      <w:pPr>
        <w:spacing w:after="0"/>
        <w:jc w:val="both"/>
      </w:pPr>
      <w:r>
        <w:t>DNA:</w:t>
      </w:r>
    </w:p>
    <w:p w:rsidRDefault="004D51F2" w:rsidP="004D51F2" w:rsidR="004D51F2">
      <w:pPr>
        <w:spacing w:after="0"/>
        <w:jc w:val="both"/>
        <w:rPr>
          <w:rFonts w:cs="Times New Roman"/>
        </w:rPr>
      </w:pPr>
      <w:r>
        <w:t xml:space="preserve">- </w:t>
      </w:r>
      <w:r>
        <w:rPr>
          <w:rFonts w:cs="Times New Roman"/>
        </w:rPr>
        <w:t>BESKO d.o.o., Pula, Trsine 5</w:t>
      </w:r>
    </w:p>
    <w:p w:rsidRDefault="004D51F2" w:rsidP="004D51F2" w:rsidR="004D51F2">
      <w:pPr>
        <w:spacing w:after="0"/>
        <w:jc w:val="both"/>
        <w:rPr>
          <w:rFonts w:cs="Times New Roman"/>
        </w:rPr>
      </w:pPr>
      <w:r>
        <w:t xml:space="preserve">- </w:t>
      </w:r>
      <w:r>
        <w:rPr>
          <w:rFonts w:cs="Times New Roman"/>
        </w:rPr>
        <w:t>Amir Hasanbašić, Pula, Tršćanska 42</w:t>
      </w:r>
    </w:p>
    <w:p w:rsidRDefault="004D51F2" w:rsidP="004D51F2" w:rsidR="004D51F2">
      <w:pPr>
        <w:spacing w:after="0"/>
        <w:jc w:val="both"/>
        <w:rPr>
          <w:rFonts w:cs="Times New Roman"/>
        </w:rPr>
      </w:pPr>
      <w:r>
        <w:rPr>
          <w:rFonts w:cs="Times New Roman"/>
        </w:rPr>
        <w:t>- Semir Hasanbašić, Buzet, 9. Septembra 1</w:t>
      </w:r>
    </w:p>
    <w:p w:rsidRDefault="004D51F2" w:rsidP="004D51F2" w:rsidR="004D51F2" w:rsidRPr="002465A7">
      <w:pPr>
        <w:spacing w:after="0"/>
        <w:jc w:val="both"/>
      </w:pPr>
      <w:r w:rsidRPr="002465A7">
        <w:rPr>
          <w:rFonts w:cs="Times New Roman"/>
        </w:rPr>
        <w:t xml:space="preserve">- Stečajni upravitelj </w:t>
      </w:r>
      <w:r w:rsidRPr="002465A7">
        <w:t>Radijana Trobonjača, Opatija, M. Tita 49</w:t>
      </w:r>
    </w:p>
    <w:p w:rsidRDefault="004D51F2" w:rsidP="004D51F2" w:rsidR="004D51F2">
      <w:pPr>
        <w:spacing w:after="0"/>
        <w:jc w:val="both"/>
      </w:pPr>
      <w:r>
        <w:t>- FINA, Poslovnica Pula, Giardini 5</w:t>
      </w:r>
      <w:r w:rsidRPr="00AE2D0F">
        <w:rPr>
          <w:rFonts w:cs="Times New Roman"/>
        </w:rPr>
        <w:t xml:space="preserve">  </w:t>
      </w:r>
      <w:r>
        <w:t xml:space="preserve">                                          </w:t>
      </w:r>
    </w:p>
    <w:p w:rsidRDefault="004D51F2" w:rsidP="004D51F2" w:rsidR="004D51F2">
      <w:pPr>
        <w:spacing w:after="0"/>
        <w:jc w:val="both"/>
      </w:pPr>
      <w:r>
        <w:t xml:space="preserve">- Porezna uprava, Ispostava Pazin, M. B. Rašana 2/4       </w:t>
      </w:r>
    </w:p>
    <w:p w:rsidRDefault="004D51F2" w:rsidP="004D51F2" w:rsidR="004D51F2">
      <w:pPr>
        <w:spacing w:after="0"/>
        <w:jc w:val="both"/>
      </w:pPr>
      <w:r>
        <w:t>- Županijsko državno odvjetništvo u Puli</w:t>
      </w:r>
    </w:p>
    <w:p w:rsidRDefault="004D51F2" w:rsidP="004D51F2" w:rsidR="004D51F2">
      <w:pPr>
        <w:spacing w:after="0"/>
        <w:jc w:val="both"/>
      </w:pPr>
      <w:r>
        <w:t>- Sudski registar ovoga suda radi zabilježbe otvaranja stečajnog postupka</w:t>
      </w:r>
    </w:p>
    <w:p w:rsidRDefault="004D51F2" w:rsidP="004D51F2" w:rsidR="004D51F2">
      <w:pPr>
        <w:spacing w:after="0"/>
        <w:jc w:val="both"/>
      </w:pPr>
      <w:r>
        <w:t>- mrežna stranica e-Oglasna ploča sudova – 8 dana</w:t>
      </w:r>
    </w:p>
    <w:p w:rsidRDefault="004D51F2" w:rsidP="004D51F2" w:rsidR="004D51F2" w:rsidRPr="00B76F3C">
      <w:pPr>
        <w:pStyle w:val="SudSjedite"/>
      </w:pPr>
    </w:p>
    <w:p w:rsidRDefault="004D51F2" w:rsidP="004D51F2" w:rsidR="004D51F2">
      <w:pPr>
        <w:pStyle w:val="ZapisniarPotpis"/>
        <w:ind w:left="0"/>
      </w:pPr>
    </w:p>
    <w:p w:rsidRDefault="004D51F2" w:rsidP="004D51F2" w:rsidR="004D51F2"/>
    <w:p w:rsidRDefault="004D51F2" w:rsidP="004D51F2" w:rsidR="004D51F2"/>
    <w:p w:rsidRDefault="004D51F2" w:rsidP="004D51F2" w:rsidR="004D51F2"/>
    <w:p w:rsidRDefault="00E4725A" w:rsidR="00E4725A"/>
    <w:sectPr w:rsidSect="00F1645F" w:rsidR="00E4725A">
      <w:headerReference w:type="default" r:id="rId9"/>
      <w:pgSz w:code="9" w:h="16839" w:w="11907"/>
      <w:pgMar w:gutter="0" w:footer="1134" w:header="1134" w:left="1418" w:bottom="1702" w:right="1275"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65A7" w:rsidR="0031499A">
      <w:pPr>
        <w:spacing w:after="0"/>
      </w:pPr>
      <w:r>
        <w:separator/>
      </w:r>
    </w:p>
  </w:endnote>
  <w:endnote w:id="0" w:type="continuationSeparator">
    <w:p w:rsidRDefault="002465A7" w:rsidR="0031499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65A7" w:rsidR="0031499A">
      <w:pPr>
        <w:spacing w:after="0"/>
      </w:pPr>
      <w:r>
        <w:separator/>
      </w:r>
    </w:p>
  </w:footnote>
  <w:footnote w:id="0" w:type="continuationSeparator">
    <w:p w:rsidRDefault="002465A7" w:rsidR="0031499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1635" w:rsidP="001137C3" w:rsidR="008333A9">
    <w:pPr>
      <w:pStyle w:val="Zaglavlje"/>
      <w:jc w:val="center"/>
    </w:pPr>
    <w:sdt>
      <w:sdtPr>
        <w:id w:val="1112396734"/>
        <w:docPartObj>
          <w:docPartGallery w:val="Page Numbers (Top of Page)"/>
          <w:docPartUnique/>
        </w:docPartObj>
      </w:sdtPr>
      <w:sdtEndPr/>
      <w:sdtContent>
        <w:r w:rsidR="004D51F2">
          <w:t xml:space="preserve">                                                                            </w:t>
        </w:r>
        <w:r w:rsidR="004D51F2">
          <w:fldChar w:fldCharType="begin"/>
        </w:r>
        <w:r w:rsidR="004D51F2">
          <w:instrText>PAGE   \* MERGEFORMAT</w:instrText>
        </w:r>
        <w:r w:rsidR="004D51F2">
          <w:fldChar w:fldCharType="separate"/>
        </w:r>
        <w:r>
          <w:t>2</w:t>
        </w:r>
        <w:r w:rsidR="004D51F2">
          <w:fldChar w:fldCharType="end"/>
        </w:r>
      </w:sdtContent>
    </w:sdt>
    <w:r w:rsidR="004D51F2">
      <w:tab/>
    </w:r>
    <w:r w:rsidR="00F1645F">
      <w:t>Posl.br.: 2 St-72/15-11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1F2"/>
    <w:rsid w:val="002465A7"/>
    <w:rsid w:val="0031499A"/>
    <w:rsid w:val="004D51F2"/>
    <w:rsid w:val="00D11635"/>
    <w:rsid w:val="00E4725A"/>
    <w:rsid w:val="00F164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51F2"/>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51F2"/>
    <w:pPr>
      <w:tabs>
        <w:tab w:pos="9072" w:val="right"/>
      </w:tabs>
      <w:spacing w:after="480"/>
      <w:jc w:val="right"/>
    </w:pPr>
    <w:rPr>
      <w:noProof/>
    </w:rPr>
  </w:style>
  <w:style w:customStyle="true" w:styleId="ZaglavljeChar" w:type="character">
    <w:name w:val="Zaglavlje Char"/>
    <w:basedOn w:val="Zadanifontodlomka"/>
    <w:link w:val="Zaglavlje"/>
    <w:uiPriority w:val="99"/>
    <w:rsid w:val="004D51F2"/>
    <w:rPr>
      <w:rFonts w:hAnsi="Times New Roman" w:ascii="Times New Roman"/>
      <w:noProof/>
      <w:sz w:val="24"/>
      <w:szCs w:val="24"/>
    </w:rPr>
  </w:style>
  <w:style w:customStyle="true" w:styleId="SudSjedite" w:type="paragraph">
    <w:name w:val="Sud_Sjedište"/>
    <w:basedOn w:val="Bezproreda"/>
    <w:rsid w:val="004D51F2"/>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4D51F2"/>
    <w:pPr>
      <w:spacing w:after="120" w:before="360"/>
      <w:ind w:left="5387"/>
    </w:pPr>
    <w:rPr>
      <w:noProof/>
    </w:rPr>
  </w:style>
  <w:style w:styleId="Bezproreda" w:type="paragraph">
    <w:name w:val="No Spacing"/>
    <w:uiPriority w:val="1"/>
    <w:qFormat/>
    <w:rsid w:val="004D51F2"/>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4D51F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51F2"/>
    <w:rPr>
      <w:rFonts w:cs="Tahoma" w:hAnsi="Tahoma" w:ascii="Tahoma"/>
      <w:sz w:val="16"/>
      <w:szCs w:val="16"/>
    </w:rPr>
  </w:style>
  <w:style w:styleId="Podnoje" w:type="paragraph">
    <w:name w:val="footer"/>
    <w:basedOn w:val="Normal"/>
    <w:link w:val="PodnojeChar"/>
    <w:uiPriority w:val="99"/>
    <w:unhideWhenUsed/>
    <w:rsid w:val="00F1645F"/>
    <w:pPr>
      <w:tabs>
        <w:tab w:pos="4536" w:val="center"/>
        <w:tab w:pos="9072" w:val="right"/>
      </w:tabs>
      <w:spacing w:after="0"/>
    </w:pPr>
  </w:style>
  <w:style w:customStyle="true" w:styleId="PodnojeChar" w:type="character">
    <w:name w:val="Podnožje Char"/>
    <w:basedOn w:val="Zadanifontodlomka"/>
    <w:link w:val="Podnoje"/>
    <w:uiPriority w:val="99"/>
    <w:rsid w:val="00F1645F"/>
    <w:rPr>
      <w:rFonts w:hAnsi="Times New Roman" w:ascii="Times New Roman"/>
      <w:sz w:val="24"/>
      <w:szCs w:val="24"/>
    </w:rPr>
  </w:style>
  <w:style w:styleId="Tekstrezerviranogmjesta" w:type="character">
    <w:name w:val="Placeholder Text"/>
    <w:basedOn w:val="Zadanifontodlomka"/>
    <w:uiPriority w:val="99"/>
    <w:semiHidden/>
    <w:rsid w:val="00D11635"/>
    <w:rPr>
      <w:color w:val="808080"/>
      <w:bdr w:space="0" w:sz="0" w:color="auto" w:val="none"/>
      <w:shd w:fill="auto" w:color="auto" w:val="clear"/>
    </w:rPr>
  </w:style>
  <w:style w:customStyle="true" w:styleId="eSPISCCParagraphDefaultFont" w:type="character">
    <w:name w:val="eSPIS_CC_Paragraph Default Font"/>
    <w:basedOn w:val="Zadanifontodlomka"/>
    <w:rsid w:val="00D11635"/>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D11635"/>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11635"/>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11635"/>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51F2"/>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51F2"/>
    <w:pPr>
      <w:tabs>
        <w:tab w:pos="9072" w:val="right"/>
      </w:tabs>
      <w:spacing w:after="480"/>
      <w:jc w:val="right"/>
    </w:pPr>
    <w:rPr>
      <w:noProof/>
    </w:rPr>
  </w:style>
  <w:style w:customStyle="1" w:styleId="ZaglavljeChar" w:type="character">
    <w:name w:val="Zaglavlje Char"/>
    <w:basedOn w:val="Zadanifontodlomka"/>
    <w:link w:val="Zaglavlje"/>
    <w:uiPriority w:val="99"/>
    <w:rsid w:val="004D51F2"/>
    <w:rPr>
      <w:rFonts w:ascii="Times New Roman" w:hAnsi="Times New Roman"/>
      <w:noProof/>
      <w:sz w:val="24"/>
      <w:szCs w:val="24"/>
    </w:rPr>
  </w:style>
  <w:style w:customStyle="1" w:styleId="SudSjedite" w:type="paragraph">
    <w:name w:val="Sud_Sjedište"/>
    <w:basedOn w:val="Bezproreda"/>
    <w:rsid w:val="004D51F2"/>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4D51F2"/>
    <w:pPr>
      <w:spacing w:after="120" w:before="360"/>
      <w:ind w:left="5387"/>
    </w:pPr>
    <w:rPr>
      <w:noProof/>
    </w:rPr>
  </w:style>
  <w:style w:styleId="Bezproreda" w:type="paragraph">
    <w:name w:val="No Spacing"/>
    <w:uiPriority w:val="1"/>
    <w:qFormat/>
    <w:rsid w:val="004D51F2"/>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4D51F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D51F2"/>
    <w:rPr>
      <w:rFonts w:ascii="Tahoma" w:cs="Tahoma" w:hAnsi="Tahoma"/>
      <w:sz w:val="16"/>
      <w:szCs w:val="16"/>
    </w:rPr>
  </w:style>
  <w:style w:styleId="Podnoje" w:type="paragraph">
    <w:name w:val="footer"/>
    <w:basedOn w:val="Normal"/>
    <w:link w:val="PodnojeChar"/>
    <w:uiPriority w:val="99"/>
    <w:unhideWhenUsed/>
    <w:rsid w:val="00F1645F"/>
    <w:pPr>
      <w:tabs>
        <w:tab w:pos="4536" w:val="center"/>
        <w:tab w:pos="9072" w:val="right"/>
      </w:tabs>
      <w:spacing w:after="0"/>
    </w:pPr>
  </w:style>
  <w:style w:customStyle="1" w:styleId="PodnojeChar" w:type="character">
    <w:name w:val="Podnožje Char"/>
    <w:basedOn w:val="Zadanifontodlomka"/>
    <w:link w:val="Podnoje"/>
    <w:uiPriority w:val="99"/>
    <w:rsid w:val="00F1645F"/>
    <w:rPr>
      <w:rFonts w:ascii="Times New Roman" w:hAnsi="Times New Roman"/>
      <w:sz w:val="24"/>
      <w:szCs w:val="24"/>
    </w:rPr>
  </w:style>
  <w:style w:styleId="Tekstrezerviranogmjesta" w:type="character">
    <w:name w:val="Placeholder Text"/>
    <w:basedOn w:val="Zadanifontodlomka"/>
    <w:uiPriority w:val="99"/>
    <w:semiHidden/>
    <w:rsid w:val="00D11635"/>
    <w:rPr>
      <w:color w:val="808080"/>
      <w:bdr w:color="auto" w:space="0" w:sz="0" w:val="none"/>
      <w:shd w:color="auto" w:fill="auto" w:val="clear"/>
    </w:rPr>
  </w:style>
  <w:style w:customStyle="1" w:styleId="eSPISCCParagraphDefaultFont" w:type="character">
    <w:name w:val="eSPIS_CC_Paragraph Default Font"/>
    <w:basedOn w:val="Zadanifontodlomka"/>
    <w:rsid w:val="00D11635"/>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D11635"/>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11635"/>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11635"/>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BESKO d.o.o. PULA</izvorni_sadrzaj>
    <derivirana_varijabla naziv="DomainObject.Predmet.ProtustrankaFormated_1">  BESKO d.o.o. PULA</derivirana_varijabla>
  </DomainObject.Predmet.ProtustrankaFormated>
  <DomainObject.Predmet.ProtustrankaFormatedOIB>
    <izvorni_sadrzaj>  BESKO d.o.o. PULA, OIB 35386295922</izvorni_sadrzaj>
    <derivirana_varijabla naziv="DomainObject.Predmet.ProtustrankaFormatedOIB_1">  BESKO d.o.o. PULA, OIB 35386295922</derivirana_varijabla>
  </DomainObject.Predmet.ProtustrankaFormatedOIB>
  <DomainObject.Predmet.ProtustrankaFormatedWithAdress>
    <izvorni_sadrzaj> BESKO d.o.o. PULA, Trsine 5, 52100 Pula</izvorni_sadrzaj>
    <derivirana_varijabla naziv="DomainObject.Predmet.ProtustrankaFormatedWithAdress_1"> BESKO d.o.o. PULA, Trsine 5, 52100 Pula</derivirana_varijabla>
  </DomainObject.Predmet.ProtustrankaFormatedWithAdress>
  <DomainObject.Predmet.ProtustrankaFormatedWithAdressOIB>
    <izvorni_sadrzaj> BESKO d.o.o. PULA, OIB 35386295922, Trsine 5, 52100 Pula</izvorni_sadrzaj>
    <derivirana_varijabla naziv="DomainObject.Predmet.ProtustrankaFormatedWithAdressOIB_1"> BESKO d.o.o. PULA, OIB 35386295922, Trsine 5, 52100 Pula</derivirana_varijabla>
  </DomainObject.Predmet.ProtustrankaFormatedWithAdressOIB>
  <DomainObject.Predmet.ProtustrankaWithAdress>
    <izvorni_sadrzaj>BESKO d.o.o. PULA Trsine 5, 52100 Pula</izvorni_sadrzaj>
    <derivirana_varijabla naziv="DomainObject.Predmet.ProtustrankaWithAdress_1">BESKO d.o.o. PULA Trsine 5, 52100 Pula</derivirana_varijabla>
  </DomainObject.Predmet.ProtustrankaWithAdress>
  <DomainObject.Predmet.ProtustrankaWithAdressOIB>
    <izvorni_sadrzaj>BESKO d.o.o. PULA, OIB 35386295922, Trsine 5, 52100 Pula</izvorni_sadrzaj>
    <derivirana_varijabla naziv="DomainObject.Predmet.ProtustrankaWithAdressOIB_1">BESKO d.o.o. PULA, OIB 35386295922, Trsine 5, 52100 Pula</derivirana_varijabla>
  </DomainObject.Predmet.ProtustrankaWithAdressOIB>
  <DomainObject.Predmet.ProtustrankaNazivFormated>
    <izvorni_sadrzaj>BESKO d.o.o. PULA</izvorni_sadrzaj>
    <derivirana_varijabla naziv="DomainObject.Predmet.ProtustrankaNazivFormated_1">BESKO d.o.o. PULA</derivirana_varijabla>
  </DomainObject.Predmet.ProtustrankaNazivFormated>
  <DomainObject.Predmet.ProtustrankaNazivFormatedOIB>
    <izvorni_sadrzaj>BESKO d.o.o. PULA, OIB 35386295922</izvorni_sadrzaj>
    <derivirana_varijabla naziv="DomainObject.Predmet.ProtustrankaNazivFormatedOIB_1">BESKO d.o.o. PULA, OIB 35386295922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izvorni_sadrzaj>
    <derivirana_varijabla naziv="DomainObject.Predmet.StrankaFormatedWithAdress_1"> RH, MINISTARSTVO FINANCIJA, POREZNA UPRAVA, PODRUČNI URED ISTRA, HRVATSKO PRIMORJE, GORSKI KOTAR I LIKA</derivirana_varijabla>
  </DomainObject.Predmet.StrankaFormatedWithAdress>
  <DomainObject.Predmet.StrankaFormatedWithAdressOIB>
    <izvorni_sadrzaj> RH, MINISTARSTVO FINANCIJA, POREZNA UPRAVA, PODRUČNI URED ISTRA, HRVATSKO PRIMORJE, GORSKI KOTAR I LIKA</izvorni_sadrzaj>
    <derivirana_varijabla naziv="DomainObject.Predmet.StrankaFormatedWithAdressOIB_1"> RH, MINISTARSTVO FINANCIJA, POREZNA UPRAVA, PODRUČNI URED ISTRA, HRVATSKO PRIMORJE, GORSKI KOTAR I LIKA</derivirana_varijabla>
  </DomainObject.Predmet.StrankaFormatedWithAdressOIB>
  <DomainObject.Predmet.StrankaWithAdress>
    <izvorni_sadrzaj>RH, MINISTARSTVO FINANCIJA, POREZNA UPRAVA, PODRUČNI URED ISTRA, HRVATSKO PRIMORJE, GORSKI KOTAR I LIKA </izvorni_sadrzaj>
    <derivirana_varijabla naziv="DomainObject.Predmet.StrankaWithAdress_1">RH, MINISTARSTVO FINANCIJA, POREZNA UPRAVA, PODRUČNI URED ISTRA, HRVATSKO PRIMORJE, GORSKI KOTAR I LIKA </derivirana_varijabla>
  </DomainObject.Predmet.StrankaWithAdress>
  <DomainObject.Predmet.StrankaWithAdressOIB>
    <izvorni_sadrzaj>RH, MINISTARSTVO FINANCIJA, POREZNA UPRAVA, PODRUČNI URED ISTRA, HRVATSKO PRIMORJE, GORSKI KOTAR I LIKA</izvorni_sadrzaj>
    <derivirana_varijabla naziv="DomainObject.Predmet.StrankaWithAdressOIB_1">RH, MINISTARSTVO FINANCIJA, POREZNA UPRAVA, PODRUČNI URED ISTRA, HRVATSKO PRIMORJE, GORSKI KOTAR I LIKA</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4035.83</izvorni_sadrzaj>
    <derivirana_varijabla naziv="DomainObject.Predmet.TrenutnaVrijednost_1">4035.83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item>
    </izvorni_sadrzaj>
    <derivirana_varijabla naziv="DomainObject.Predmet.StrankaListFormatedWithAdress_1">
      <item>RH, MINISTARSTVO FINANCIJA, POREZNA UPRAVA, PODRUČNI URED ISTRA, HRVATSKO PRIMORJE, GORSKI KOTAR I LIKA</item>
    </derivirana_varijabla>
  </DomainObject.Predmet.StrankaListFormatedWithAdress>
  <DomainObject.Predmet.StrankaListFormatedWithAdressOIB>
    <izvorni_sadrzaj>
      <item>RH, MINISTARSTVO FINANCIJA, POREZNA UPRAVA, PODRUČNI URED ISTRA, HRVATSKO PRIMORJE, GORSKI KOTAR I LIKA</item>
    </izvorni_sadrzaj>
    <derivirana_varijabla naziv="DomainObject.Predmet.StrankaListFormatedWithAdressOIB_1">
      <item>RH, MINISTARSTVO FINANCIJA, POREZNA UPRAVA, PODRUČNI URED ISTRA, HRVATSKO PRIMORJE, GORSKI KOTAR I LIKA</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BESKO d.o.o. PULA</item>
    </izvorni_sadrzaj>
    <derivirana_varijabla naziv="DomainObject.Predmet.ProtuStrankaListFormated_1">
      <item>BESKO d.o.o. PULA</item>
    </derivirana_varijabla>
  </DomainObject.Predmet.ProtuStrankaListFormated>
  <DomainObject.Predmet.ProtuStrankaListFormatedOIB>
    <izvorni_sadrzaj>
      <item>BESKO d.o.o. PULA, OIB 35386295922</item>
    </izvorni_sadrzaj>
    <derivirana_varijabla naziv="DomainObject.Predmet.ProtuStrankaListFormatedOIB_1">
      <item>BESKO d.o.o. PULA, OIB 35386295922</item>
    </derivirana_varijabla>
  </DomainObject.Predmet.ProtuStrankaListFormatedOIB>
  <DomainObject.Predmet.ProtuStrankaListFormatedWithAdress>
    <izvorni_sadrzaj>
      <item>BESKO d.o.o. PULA, Trsine 5, 52100 Pula</item>
    </izvorni_sadrzaj>
    <derivirana_varijabla naziv="DomainObject.Predmet.ProtuStrankaListFormatedWithAdress_1">
      <item>BESKO d.o.o. PULA, Trsine 5, 52100 Pula</item>
    </derivirana_varijabla>
  </DomainObject.Predmet.ProtuStrankaListFormatedWithAdress>
  <DomainObject.Predmet.ProtuStrankaListFormatedWithAdressOIB>
    <izvorni_sadrzaj>
      <item>BESKO d.o.o. PULA, OIB 35386295922, Trsine 5, 52100 Pula</item>
    </izvorni_sadrzaj>
    <derivirana_varijabla naziv="DomainObject.Predmet.ProtuStrankaListFormatedWithAdressOIB_1">
      <item>BESKO d.o.o. PULA, OIB 35386295922, Trsine 5, 52100 Pula</item>
    </derivirana_varijabla>
  </DomainObject.Predmet.ProtuStrankaListFormatedWithAdressOIB>
  <DomainObject.Predmet.ProtuStrankaListNazivFormated>
    <izvorni_sadrzaj>
      <item>BESKO d.o.o. PULA</item>
    </izvorni_sadrzaj>
    <derivirana_varijabla naziv="DomainObject.Predmet.ProtuStrankaListNazivFormated_1">
      <item>BESKO d.o.o. PULA</item>
    </derivirana_varijabla>
  </DomainObject.Predmet.ProtuStrankaListNazivFormated>
  <DomainObject.Predmet.ProtuStrankaListNazivFormatedOIB>
    <izvorni_sadrzaj>
      <item>BESKO d.o.o. PULA, OIB 35386295922</item>
    </izvorni_sadrzaj>
    <derivirana_varijabla naziv="DomainObject.Predmet.ProtuStrankaListNazivFormatedOIB_1">
      <item>BESKO d.o.o. PULA, OIB 35386295922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BESKO d.o.o. PULA</izvorni_sadrzaj>
    <derivirana_varijabla naziv="DomainObject.Predmet.ProtustrankaIDrugi_1">BESKO d.o.o. PULA</derivirana_varijabla>
  </DomainObject.Predmet.ProtustrankaIDrugi>
  <DomainObject.Predmet.StrankaIDrugiAdressOIB>
    <izvorni_sadrzaj>RH, MINISTARSTVO FINANCIJA, POREZNA UPRAVA, PODRUČNI URED ISTRA, HRVATSKO PRIMORJE, GORSKI KOTAR I LIKA</izvorni_sadrzaj>
    <derivirana_varijabla naziv="DomainObject.Predmet.StrankaIDrugiAdressOIB_1">RH, MINISTARSTVO FINANCIJA, POREZNA UPRAVA, PODRUČNI URED ISTRA, HRVATSKO PRIMORJE, GORSKI KOTAR I LIKA</derivirana_varijabla>
  </DomainObject.Predmet.StrankaIDrugiAdressOIB>
  <DomainObject.Predmet.ProtustrankaIDrugiAdressOIB>
    <izvorni_sadrzaj>BESKO d.o.o. PULA, OIB 35386295922, Trsine 5, 52100 Pula</izvorni_sadrzaj>
    <derivirana_varijabla naziv="DomainObject.Predmet.ProtustrankaIDrugiAdressOIB_1">BESKO d.o.o. PULA, OIB 35386295922, Trsine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BESKO d.o.o. PULA</item>
    </izvorni_sadrzaj>
    <derivirana_varijabla naziv="DomainObject.Predmet.SudioniciListNaziv_1">
      <item>RH, MINISTARSTVO FINANCIJA, POREZNA UPRAVA, PODRUČNI URED ISTRA, HRVATSKO PRIMORJE, GORSKI KOTAR I LIKA</item>
      <item>BESKO d.o.o. PULA</item>
    </derivirana_varijabla>
  </DomainObject.Predmet.SudioniciListNaziv>
  <DomainObject.Predmet.SudioniciListAdressOIB>
    <izvorni_sadrzaj>
      <item>RH, MINISTARSTVO FINANCIJA, POREZNA UPRAVA, PODRUČNI URED ISTRA, HRVATSKO PRIMORJE, GORSKI KOTAR I LIKA</item>
      <item>BESKO d.o.o. PULA, OIB 35386295922, Trsine 5,52100 Pula</item>
    </izvorni_sadrzaj>
    <derivirana_varijabla naziv="DomainObject.Predmet.SudioniciListAdressOIB_1">
      <item>RH, MINISTARSTVO FINANCIJA, POREZNA UPRAVA, PODRUČNI URED ISTRA, HRVATSKO PRIMORJE, GORSKI KOTAR I LIKA</item>
      <item>BESKO d.o.o. PULA, OIB 35386295922, Trsine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35386295922</item>
    </izvorni_sadrzaj>
    <derivirana_varijabla naziv="DomainObject.Predmet.SudioniciListNazivOIB_1">
      <item>, OIB null</item>
      <item>, OIB 35386295922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521</properties:Words>
  <properties:Characters>2824</properties:Characters>
  <properties:Lines>82</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2016-01-21T12:50:00Z</dcterms:created>
  <dc:creator>Jasmina Matika</dc:creator>
  <cp:lastModifiedBy>Jasmina Matika</cp:lastModifiedBy>
  <dcterms:modified xmlns:xsi="http://www.w3.org/2001/XMLSchema-instance" xsi:type="dcterms:W3CDTF">2016-01-21T13:36:00Z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