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22ba3" w14:paraId="1722ba3" w:rsidRDefault="00CB75BF" w:rsidP="00CB75BF" w:rsidR="00CB75BF" w:rsidRPr="00AA4F81">
      <w:pPr>
        <w15:collapsed w:val="false"/>
      </w:pPr>
      <w:bookmarkStart w:name="_GoBack" w:id="0"/>
      <w:bookmarkEnd w:id="0"/>
      <w:r>
        <w:t xml:space="preserve">              </w:t>
      </w:r>
      <w:r w:rsidRPr="00AA4F81">
        <w:t xml:space="preserve">     </w:t>
      </w:r>
      <w:r w:rsidRPr="00AA4F81">
        <w:rPr>
          <w:noProof/>
        </w:rPr>
        <w:drawing>
          <wp:inline distR="0" distL="0" distB="0" distT="0">
            <wp:extent cy="650875" cx="541020"/>
            <wp:effectExtent b="0" r="0" t="0" l="0"/>
            <wp:docPr descr="HR 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0875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A4F81">
        <w:t xml:space="preserve">                                                            </w:t>
      </w:r>
    </w:p>
    <w:p w:rsidRDefault="00CB75BF" w:rsidP="00CB75BF" w:rsidR="00CB75BF" w:rsidRPr="00AA4F81">
      <w:r w:rsidRPr="00AA4F81">
        <w:t xml:space="preserve">    REPUBLIKA HRVATSKA</w:t>
      </w:r>
      <w:r w:rsidRPr="00410C80"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               </w:t>
      </w:r>
      <w:r w:rsidRPr="001568BE">
        <w:t>2 St-52/2015-</w:t>
      </w:r>
      <w:r>
        <w:t>130</w:t>
      </w:r>
    </w:p>
    <w:p w:rsidRDefault="00CB75BF" w:rsidP="00CB75BF" w:rsidR="00CB75BF" w:rsidRPr="00AA4F81">
      <w:r w:rsidRPr="00AA4F81">
        <w:t xml:space="preserve"> TRGOVAČKI SUD U </w:t>
      </w:r>
      <w:r>
        <w:t>PAZINU</w:t>
      </w:r>
    </w:p>
    <w:p w:rsidRDefault="00CB75BF" w:rsidP="00CB75BF" w:rsidR="00CB75BF" w:rsidRPr="00AA4F81">
      <w:r w:rsidRPr="00AA4F81">
        <w:t xml:space="preserve"> </w:t>
      </w:r>
      <w:r>
        <w:t xml:space="preserve">    52000 PAZIN, Dršćevka 1</w:t>
      </w:r>
      <w:r w:rsidRPr="00AA4F81">
        <w:t xml:space="preserve"> </w:t>
      </w:r>
      <w:r>
        <w:tab/>
      </w:r>
      <w:r>
        <w:tab/>
      </w:r>
      <w:r>
        <w:tab/>
      </w:r>
      <w:r>
        <w:tab/>
        <w:t xml:space="preserve">                    </w:t>
      </w:r>
    </w:p>
    <w:p w:rsidRDefault="00CB75BF" w:rsidP="00CB75BF" w:rsidR="00CB75BF">
      <w:pPr>
        <w:jc w:val="center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CB75BF" w:rsidP="00CB75BF" w:rsidR="00CB75BF" w:rsidRPr="00A06BE6">
      <w:pPr>
        <w:jc w:val="center"/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  </w:t>
      </w:r>
    </w:p>
    <w:p w:rsidRDefault="00CB75BF" w:rsidP="00CB75BF" w:rsidR="00CB75BF" w:rsidRPr="00A06BE6">
      <w:pPr>
        <w:jc w:val="center"/>
      </w:pPr>
      <w:r w:rsidRPr="00A06BE6">
        <w:t xml:space="preserve">POZIV NA ROČIŠTE </w:t>
      </w:r>
    </w:p>
    <w:p w:rsidRDefault="00CB75BF" w:rsidP="00CB75BF" w:rsidR="00CB75BF" w:rsidRPr="00A06BE6">
      <w:pPr>
        <w:jc w:val="center"/>
      </w:pPr>
      <w:r w:rsidRPr="00A06BE6">
        <w:t>ZA DIOBU KUPOVNINE</w:t>
      </w:r>
    </w:p>
    <w:p w:rsidRDefault="00CB75BF" w:rsidP="00CB75BF" w:rsidR="00CB75BF">
      <w:pPr>
        <w:jc w:val="center"/>
      </w:pPr>
    </w:p>
    <w:p w:rsidRDefault="00CB75BF" w:rsidP="00CB75BF" w:rsidR="00CB75BF" w:rsidRPr="00A06BE6">
      <w:pPr>
        <w:jc w:val="center"/>
      </w:pPr>
    </w:p>
    <w:p w:rsidRDefault="00CB75BF" w:rsidP="00CB75BF" w:rsidR="00CB75BF">
      <w:pPr>
        <w:ind w:firstLine="708"/>
        <w:jc w:val="center"/>
      </w:pPr>
      <w:r w:rsidRPr="000344B4">
        <w:t xml:space="preserve">Pozivate se na ročište za diobu kupovnine za nekretnine </w:t>
      </w:r>
    </w:p>
    <w:p w:rsidRDefault="00CB75BF" w:rsidP="00CB75BF" w:rsidR="00CB75BF" w:rsidRPr="000344B4">
      <w:pPr>
        <w:ind w:firstLine="708"/>
        <w:jc w:val="center"/>
        <w:rPr>
          <w:bCs/>
        </w:rPr>
      </w:pPr>
      <w:r w:rsidRPr="00643F65">
        <w:t xml:space="preserve">k.č.br. 2171/1, k.č.br. 2171/2, k.č.br. 2171/3, upisane u z.k.ul. 1474 </w:t>
      </w:r>
      <w:r w:rsidRPr="00F76A75">
        <w:t>k.o. Kringa</w:t>
      </w:r>
      <w:r w:rsidRPr="000344B4">
        <w:t>,</w:t>
      </w:r>
    </w:p>
    <w:p w:rsidRDefault="00CB75BF" w:rsidP="00CB75BF" w:rsidR="00CB75BF" w:rsidRPr="000344B4">
      <w:pPr>
        <w:ind w:firstLine="708"/>
        <w:jc w:val="center"/>
      </w:pPr>
      <w:r w:rsidRPr="000344B4">
        <w:t xml:space="preserve">u stečajnom postupku nad dužnikom </w:t>
      </w:r>
    </w:p>
    <w:p w:rsidRDefault="00CB75BF" w:rsidP="00CB75BF" w:rsidR="00CB75BF">
      <w:pPr>
        <w:ind w:firstLine="708"/>
        <w:jc w:val="center"/>
        <w:rPr>
          <w:bCs/>
          <w:sz w:val="23"/>
          <w:szCs w:val="23"/>
        </w:rPr>
      </w:pPr>
      <w:r w:rsidRPr="000344B4">
        <w:t>PROJEKT BRAJDE d.o.o. u stečaju, Poreč, Partizanska 13, OIB: 76300059394,</w:t>
      </w:r>
      <w:r w:rsidRPr="000344B4">
        <w:rPr>
          <w:bCs/>
          <w:sz w:val="23"/>
          <w:szCs w:val="23"/>
        </w:rPr>
        <w:t xml:space="preserve"> </w:t>
      </w:r>
    </w:p>
    <w:p w:rsidRDefault="00CB75BF" w:rsidP="00CB75BF" w:rsidR="00CB75BF" w:rsidRPr="000344B4">
      <w:pPr>
        <w:ind w:firstLine="708"/>
        <w:jc w:val="center"/>
      </w:pPr>
      <w:r w:rsidRPr="000344B4">
        <w:t>koje će se održati u Trgovačkom sudu u Pazinu, Pazin, Dršćevka 1, sudnica broj 5,</w:t>
      </w:r>
    </w:p>
    <w:p w:rsidRDefault="00CB75BF" w:rsidP="00CB75BF" w:rsidR="00CB75BF" w:rsidRPr="007511B7">
      <w:pPr>
        <w:jc w:val="both"/>
      </w:pPr>
    </w:p>
    <w:p w:rsidRDefault="00CB75BF" w:rsidP="00CB75BF" w:rsidR="00CB75BF" w:rsidRPr="00A06BE6">
      <w:pPr>
        <w:jc w:val="both"/>
      </w:pPr>
    </w:p>
    <w:p w:rsidRDefault="00CB75BF" w:rsidP="00CB75BF" w:rsidR="00CB75BF" w:rsidRPr="00FF41D0">
      <w:pPr>
        <w:jc w:val="center"/>
      </w:pPr>
      <w:r w:rsidRPr="00E72224">
        <w:t>da</w:t>
      </w:r>
      <w:r w:rsidRPr="00FF41D0">
        <w:t xml:space="preserve">na </w:t>
      </w:r>
      <w:r w:rsidR="00EF3A09">
        <w:t>13. ožujka 2018. u 9</w:t>
      </w:r>
      <w:r w:rsidRPr="00FF41D0">
        <w:t>:</w:t>
      </w:r>
      <w:r w:rsidR="00EF3A09">
        <w:t>0</w:t>
      </w:r>
      <w:r w:rsidRPr="00FF41D0">
        <w:t xml:space="preserve">0 sati. </w:t>
      </w:r>
    </w:p>
    <w:p w:rsidRDefault="00CB75BF" w:rsidP="00CB75BF" w:rsidR="00CB75BF">
      <w:pPr>
        <w:jc w:val="both"/>
      </w:pPr>
    </w:p>
    <w:p w:rsidRDefault="00CB75BF" w:rsidP="00CB75BF" w:rsidR="00CB75BF" w:rsidRPr="00A06BE6">
      <w:pPr>
        <w:jc w:val="both"/>
      </w:pPr>
    </w:p>
    <w:p w:rsidRDefault="00CB75BF" w:rsidP="00CB75BF" w:rsidR="00CB75BF" w:rsidRPr="008110D5">
      <w:pPr>
        <w:ind w:firstLine="708"/>
        <w:jc w:val="both"/>
      </w:pPr>
      <w:r w:rsidRPr="008110D5">
        <w:t>Stranka  odnosno sudionik može imenovati punomoćnika (čl. 89. ZPP-a).</w:t>
      </w:r>
    </w:p>
    <w:p w:rsidRDefault="00CB75BF" w:rsidP="00CB75BF" w:rsidR="00CB75BF" w:rsidRPr="008110D5">
      <w:pPr>
        <w:jc w:val="both"/>
      </w:pPr>
      <w:r w:rsidRPr="008110D5">
        <w:t>UPOZORENJE:</w:t>
      </w:r>
    </w:p>
    <w:p w:rsidRDefault="00CB75BF" w:rsidP="00CB75BF" w:rsidR="00CB75BF" w:rsidRPr="008110D5">
      <w:pPr>
        <w:ind w:firstLine="708"/>
        <w:jc w:val="both"/>
      </w:pPr>
      <w:r w:rsidRPr="008110D5">
        <w:t>Tražbina vjerovnika koji ne dođe na ročište uzet će se prema stanju koje proizlazi iz zemljišnih knjiga i spisa.</w:t>
      </w:r>
    </w:p>
    <w:p w:rsidRDefault="00CB75BF" w:rsidP="00CB75BF" w:rsidR="00CB75BF" w:rsidRPr="008110D5">
      <w:pPr>
        <w:ind w:firstLine="708"/>
        <w:jc w:val="both"/>
      </w:pPr>
      <w:r w:rsidRPr="008110D5">
        <w:t>Najkasnije na ročištu za diobu osobe pozvane na ročište mogu drugom osporiti tražbinu, njezinu visinu i red namirenja.</w:t>
      </w:r>
    </w:p>
    <w:p w:rsidRDefault="00CB75BF" w:rsidP="00CB75BF" w:rsidR="00CB75BF" w:rsidRPr="008110D5">
      <w:pPr>
        <w:jc w:val="both"/>
      </w:pPr>
      <w:r w:rsidRPr="008110D5">
        <w:tab/>
        <w:t>Prijedlozi, izjave i prigovori ne mogu se davati, odnosno podnositi ako se propusti rok, odnosno izostane s ročišta na kojem ih je trebalo dati ili podnijeti.</w:t>
      </w:r>
    </w:p>
    <w:p w:rsidRDefault="00CB75BF" w:rsidP="00CB75BF" w:rsidR="00CB75BF"/>
    <w:p w:rsidRDefault="00CB75BF" w:rsidP="00CB75BF" w:rsidR="00CB75BF" w:rsidRPr="008110D5"/>
    <w:p w:rsidRDefault="00CB75BF" w:rsidP="00CB75BF" w:rsidR="00CB75BF" w:rsidRPr="008110D5">
      <w:pPr>
        <w:jc w:val="center"/>
      </w:pPr>
      <w:r w:rsidRPr="008110D5">
        <w:t xml:space="preserve">U Pazinu </w:t>
      </w:r>
      <w:r w:rsidR="00EF3A09">
        <w:t>21. veljače 2018</w:t>
      </w:r>
      <w:r w:rsidRPr="008110D5">
        <w:t>.</w:t>
      </w:r>
    </w:p>
    <w:p w:rsidRDefault="00CB75BF" w:rsidP="00CB75BF" w:rsidR="00CB75BF">
      <w:pPr>
        <w:ind w:left="7080"/>
        <w:jc w:val="both"/>
      </w:pPr>
    </w:p>
    <w:p w:rsidRDefault="00CB75BF" w:rsidP="00CB75BF" w:rsidR="00CB75BF">
      <w:pPr>
        <w:ind w:left="7080"/>
        <w:jc w:val="both"/>
      </w:pPr>
    </w:p>
    <w:p w:rsidRDefault="00CB75BF" w:rsidP="00CB75BF" w:rsidR="00CB75BF" w:rsidRPr="00A06BE6">
      <w:pPr>
        <w:ind w:left="6480"/>
        <w:jc w:val="both"/>
      </w:pPr>
      <w:r>
        <w:t xml:space="preserve">   Stečajna sutkinja</w:t>
      </w:r>
    </w:p>
    <w:p w:rsidRDefault="00CB75BF" w:rsidP="00CB75BF" w:rsidR="00CB75BF" w:rsidRPr="00A06BE6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</w:t>
      </w:r>
      <w:r w:rsidRPr="00A06BE6">
        <w:t>Adrijana Labinjan Skok</w:t>
      </w:r>
      <w:r>
        <w:t>, v.r.</w:t>
      </w:r>
    </w:p>
    <w:p w:rsidRDefault="00CB75BF" w:rsidP="00CB75BF" w:rsidR="00CB75BF">
      <w:pPr>
        <w:jc w:val="both"/>
      </w:pPr>
      <w:r w:rsidRPr="00A06BE6">
        <w:tab/>
      </w:r>
    </w:p>
    <w:p w:rsidRDefault="00CB75BF" w:rsidP="00CB75BF" w:rsidR="00CB75BF">
      <w:pPr>
        <w:jc w:val="both"/>
      </w:pPr>
    </w:p>
    <w:p w:rsidRDefault="00CB75BF" w:rsidP="00CB75BF" w:rsidR="00CB75BF">
      <w:pPr>
        <w:jc w:val="both"/>
      </w:pPr>
    </w:p>
    <w:p w:rsidRDefault="00CB75BF" w:rsidP="00CB75BF" w:rsidR="00CB75BF" w:rsidRPr="005A1E57">
      <w:pPr>
        <w:jc w:val="both"/>
      </w:pPr>
      <w:r w:rsidRPr="005A1E57">
        <w:t>DNA:</w:t>
      </w:r>
    </w:p>
    <w:p w:rsidRDefault="00CB75BF" w:rsidP="00CB75BF" w:rsidR="00CB75BF" w:rsidRPr="005A1E57">
      <w:r w:rsidRPr="005A1E57">
        <w:t>- stečajna upraviteljica Vlasta Majstorović iz Pule, Koparska 37</w:t>
      </w:r>
    </w:p>
    <w:p w:rsidRDefault="00CB75BF" w:rsidP="00CB75BF" w:rsidR="00CB75BF" w:rsidRPr="005A1E57">
      <w:r w:rsidRPr="005A1E57">
        <w:t>- Republika Hrvatska po ŽDO Pula, Pula, Rovinjska ul. 2</w:t>
      </w:r>
    </w:p>
    <w:p w:rsidRDefault="00CB75BF" w:rsidP="00CB75BF" w:rsidR="00CB75BF" w:rsidRPr="005A1E57">
      <w:r w:rsidRPr="005A1E57">
        <w:t xml:space="preserve">- KERMAS ULAGANJA d.o.o., Pula, Dobrilina 9, pp iz ZOU Goran Veljović i dr., Pula, </w:t>
      </w:r>
    </w:p>
    <w:p w:rsidRDefault="00CB75BF" w:rsidP="00CB75BF" w:rsidR="00CB75BF" w:rsidRPr="005A1E57">
      <w:r w:rsidRPr="005A1E57">
        <w:t xml:space="preserve">  Dobrilina 9</w:t>
      </w:r>
    </w:p>
    <w:p w:rsidRDefault="00CB75BF" w:rsidP="00CB75BF" w:rsidR="00CB75BF" w:rsidRPr="005A1E57">
      <w:pPr>
        <w:jc w:val="both"/>
      </w:pPr>
      <w:r w:rsidRPr="005A1E57">
        <w:t xml:space="preserve">- KERMAS HOLDING LIMITED, Malta, Floriana FRN 1400, St. Anne Street, Europe </w:t>
      </w:r>
    </w:p>
    <w:p w:rsidRDefault="00CB75BF" w:rsidP="00CB75BF" w:rsidR="00CB75BF" w:rsidRPr="00761D3B">
      <w:pPr>
        <w:jc w:val="both"/>
      </w:pPr>
      <w:r w:rsidRPr="00761D3B">
        <w:t xml:space="preserve">  centre, 2</w:t>
      </w:r>
      <w:r w:rsidRPr="00761D3B">
        <w:rPr>
          <w:vertAlign w:val="superscript"/>
        </w:rPr>
        <w:t>nd</w:t>
      </w:r>
      <w:r w:rsidRPr="00761D3B">
        <w:t xml:space="preserve"> floor</w:t>
      </w:r>
    </w:p>
    <w:p w:rsidRDefault="00CB75BF" w:rsidP="00CB75BF" w:rsidR="00CB75BF">
      <w:r w:rsidRPr="00761D3B">
        <w:t>- e-oglasna ploča suda (8 dana)</w:t>
      </w:r>
    </w:p>
    <w:p w:rsidRDefault="00CB75BF" w:rsidP="00CB75BF" w:rsidR="00CB75BF"/>
    <w:p w:rsidRDefault="004A3437" w:rsidR="00500701"/>
    <w:sectPr w:rsidR="0050070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B75BF"/>
    <w:rsid w:val="004A3437"/>
    <w:rsid w:val="00554328"/>
    <w:rsid w:val="00985388"/>
    <w:rsid w:val="00CB75BF"/>
    <w:rsid w:val="00EF3A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B75BF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B75B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B75BF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A343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A343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A343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A343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A343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B75BF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B75B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B75BF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A343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A343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A343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A343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A343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veljače 2018.</izvorni_sadrzaj>
    <derivirana_varijabla naziv="DomainObject.DatumDonosenjaOdluke_1">21.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</izvorni_sadrzaj>
    <derivirana_varijabla naziv="DomainObject.Predmet.Broj_1">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srpnja 2015.</izvorni_sadrzaj>
    <derivirana_varijabla naziv="DomainObject.Predmet.DatumOsnivanja_1">1.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St-52/2015</izvorni_sadrzaj>
    <derivirana_varijabla naziv="DomainObject.Predmet.OznakaBroj_1">St-52/2015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PROJEKT BRAJDE d.o.o. POREČ</izvorni_sadrzaj>
    <derivirana_varijabla naziv="DomainObject.Predmet.ProtustrankaFormated_1">  PROJEKT BRAJDE d.o.o. POREČ</derivirana_varijabla>
  </DomainObject.Predmet.ProtustrankaFormated>
  <DomainObject.Predmet.ProtustrankaFormatedOIB>
    <izvorni_sadrzaj>  PROJEKT BRAJDE d.o.o. POREČ, OIB 76300059394</izvorni_sadrzaj>
    <derivirana_varijabla naziv="DomainObject.Predmet.ProtustrankaFormatedOIB_1">  PROJEKT BRAJDE d.o.o. POREČ, OIB 76300059394</derivirana_varijabla>
  </DomainObject.Predmet.ProtustrankaFormatedOIB>
  <DomainObject.Predmet.ProtustrankaFormatedWithAdress>
    <izvorni_sadrzaj> PROJEKT BRAJDE d.o.o. POREČ, Partizanska 13, 52440 Poreč</izvorni_sadrzaj>
    <derivirana_varijabla naziv="DomainObject.Predmet.ProtustrankaFormatedWithAdress_1"> PROJEKT BRAJDE d.o.o. POREČ, Partizanska 13, 52440 Poreč</derivirana_varijabla>
  </DomainObject.Predmet.ProtustrankaFormatedWithAdress>
  <DomainObject.Predmet.ProtustrankaFormatedWithAdressOIB>
    <izvorni_sadrzaj> PROJEKT BRAJDE d.o.o. POREČ, OIB 76300059394, Partizanska 13, 52440 Poreč</izvorni_sadrzaj>
    <derivirana_varijabla naziv="DomainObject.Predmet.ProtustrankaFormatedWithAdressOIB_1"> PROJEKT BRAJDE d.o.o. POREČ, OIB 76300059394, Partizanska 13, 52440 Poreč</derivirana_varijabla>
  </DomainObject.Predmet.ProtustrankaFormatedWithAdressOIB>
  <DomainObject.Predmet.ProtustrankaWithAdress>
    <izvorni_sadrzaj>PROJEKT BRAJDE d.o.o. POREČ Partizanska 13, 52440 Poreč</izvorni_sadrzaj>
    <derivirana_varijabla naziv="DomainObject.Predmet.ProtustrankaWithAdress_1">PROJEKT BRAJDE d.o.o. POREČ Partizanska 13, 52440 Poreč</derivirana_varijabla>
  </DomainObject.Predmet.ProtustrankaWithAdress>
  <DomainObject.Predmet.ProtustrankaWithAdressOIB>
    <izvorni_sadrzaj>PROJEKT BRAJDE d.o.o. POREČ, OIB 76300059394, Partizanska 13, 52440 Poreč</izvorni_sadrzaj>
    <derivirana_varijabla naziv="DomainObject.Predmet.ProtustrankaWithAdressOIB_1">PROJEKT BRAJDE d.o.o. POREČ, OIB 76300059394, Partizanska 13, 52440 Poreč</derivirana_varijabla>
  </DomainObject.Predmet.ProtustrankaWithAdressOIB>
  <DomainObject.Predmet.ProtustrankaNazivFormated>
    <izvorni_sadrzaj>PROJEKT BRAJDE d.o.o. POREČ</izvorni_sadrzaj>
    <derivirana_varijabla naziv="DomainObject.Predmet.ProtustrankaNazivFormated_1">PROJEKT BRAJDE d.o.o. POREČ</derivirana_varijabla>
  </DomainObject.Predmet.ProtustrankaNazivFormated>
  <DomainObject.Predmet.ProtustrankaNazivFormatedOIB>
    <izvorni_sadrzaj>PROJEKT BRAJDE d.o.o. POREČ, OIB 76300059394</izvorni_sadrzaj>
    <derivirana_varijabla naziv="DomainObject.Predmet.ProtustrankaNazivFormatedOIB_1">PROJEKT BRAJDE d.o.o. POREČ, OIB 76300059394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Hrvatsko primorje, Gorski  kotar i Lika</izvorni_sadrzaj>
    <derivirana_varijabla naziv="DomainObject.Predmet.StrankaFormated_1">  REPUBLIKA HRVATSKA, Ministarstvo financija, Porezna uprava, Područni ured Istra, Hrvatsko primorje, Gorski  kotar i Lika</derivirana_varijabla>
  </DomainObject.Predmet.StrankaFormated>
  <DomainObject.Predmet.StrankaFormatedOIB>
    <izvorni_sadrzaj>  REPUBLIKA HRVATSKA, Ministarstvo financija, Porezna uprava, Područni ured Istra, Hrvatsko primorje, Gorski  kotar i Lika, OIB 52634238587</izvorni_sadrzaj>
    <derivirana_varijabla naziv="DomainObject.Predmet.StrankaFormatedOIB_1">  REPUBLIKA HRVATSKA, Ministarstvo financija, Porezna uprava, Područni ured Istra, Hrvatsko primorje, Gorski  kotar i Lika, OIB 52634238587</derivirana_varijabla>
  </DomainObject.Predmet.StrankaFormatedOIB>
  <DomainObject.Predmet.StrankaFormatedWithAdress>
    <izvorni_sadrzaj> REPUBLIKA HRVATSKA, Ministarstvo financija, Porezna uprava, Područni ured Istra, Hrvatsko primorje, Gorski  kotar i Lika</izvorni_sadrzaj>
    <derivirana_varijabla naziv="DomainObject.Predmet.StrankaFormatedWithAdress_1"> REPUBLIKA HRVATSKA, Ministarstvo financija, Porezna uprava, Područni ured Istra, Hrvatsko primorje, Gorski  kotar i Lika</derivirana_varijabla>
  </DomainObject.Predmet.StrankaFormatedWithAdress>
  <DomainObject.Predmet.StrankaFormatedWithAdressOIB>
    <izvorni_sadrzaj> REPUBLIKA HRVATSKA, Ministarstvo financija, Porezna uprava, Područni ured Istra, Hrvatsko primorje, Gorski  kotar i Lika, OIB 52634238587</izvorni_sadrzaj>
    <derivirana_varijabla naziv="DomainObject.Predmet.StrankaFormatedWithAdressOIB_1"> REPUBLIKA HRVATSKA, Ministarstvo financija, Porezna uprava, Područni ured Istra, Hrvatsko primorje, Gorski  kotar i Lika, OIB 52634238587</derivirana_varijabla>
  </DomainObject.Predmet.StrankaFormatedWithAdressOIB>
  <DomainObject.Predmet.StrankaWithAdress>
    <izvorni_sadrzaj>REPUBLIKA HRVATSKA, Ministarstvo financija, Porezna uprava, Područni ured Istra, Hrvatsko primorje, Gorski  kotar i Lika </izvorni_sadrzaj>
    <derivirana_varijabla naziv="DomainObject.Predmet.StrankaWithAdress_1">REPUBLIKA HRVATSKA, Ministarstvo financija, Porezna uprava, Područni ured Istra, Hrvatsko primorje, Gorski  kotar i Lika </derivirana_varijabla>
  </DomainObject.Predmet.StrankaWithAdress>
  <DomainObject.Predmet.StrankaWithAdressOIB>
    <izvorni_sadrzaj>REPUBLIKA HRVATSKA, Ministarstvo financija, Porezna uprava, Područni ured Istra, Hrvatsko primorje, Gorski  kotar i Lika, OIB 52634238587</izvorni_sadrzaj>
    <derivirana_varijabla naziv="DomainObject.Predmet.StrankaWithAdressOIB_1">REPUBLIKA HRVATSKA, Ministarstvo financija, Porezna uprava, Područni ured Istra, Hrvatsko primorje, Gorski  kotar i Lika, OIB 52634238587</derivirana_varijabla>
  </DomainObject.Predmet.StrankaWithAdressOIB>
  <DomainObject.Predmet.StrankaNazivFormated>
    <izvorni_sadrzaj>REPUBLIKA HRVATSKA, Ministarstvo financija, Porezna uprava, Područni ured Istra, Hrvatsko primorje, Gorski  kotar i Lika</izvorni_sadrzaj>
    <derivirana_varijabla naziv="DomainObject.Predmet.StrankaNazivFormated_1">REPUBLIKA HRVATSKA, Ministarstvo financija, Porezna uprava, Područni ured Istra, Hrvatsko primorje, Gorski  kotar i Lika</derivirana_varijabla>
  </DomainObject.Predmet.StrankaNazivFormated>
  <DomainObject.Predmet.StrankaNazivFormatedOIB>
    <izvorni_sadrzaj>REPUBLIKA HRVATSKA, Ministarstvo financija, Porezna uprava, Područni ured Istra, Hrvatsko primorje, Gorski  kotar i Lika, OIB 52634238587</izvorni_sadrzaj>
    <derivirana_varijabla naziv="DomainObject.Predmet.StrankaNazivFormatedOIB_1">REPUBLIKA HRVATSKA, Ministarstvo financija, Porezna uprava, Područni ured Istra, Hrvatsko primorje, Gorski  kotar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418027.91</izvorni_sadrzaj>
    <derivirana_varijabla naziv="DomainObject.Predmet.TrenutnaVrijednost_1">418027.91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REPUBLIKA HRVATSKA, Ministarstvo financija, Porezna uprava, Područni ured Istra, Hrvatsko primorje, Gorski  kotar i Lika</item>
    </izvorni_sadrzaj>
    <derivirana_varijabla naziv="DomainObject.Predmet.StrankaListFormated_1">
      <item>REPUBLIKA HRVATSKA, Ministarstvo financija, Porezna uprava, Područni ured Istra, Hrvatsko primorje, Gorski  kotar i Lika</item>
    </derivirana_varijabla>
  </DomainObject.Predmet.StrankaListFormated>
  <DomainObject.Predmet.StrankaListFormatedOIB>
    <izvorni_sadrzaj>
      <item>REPUBLIKA HRVATSKA, Ministarstvo financija, Porezna uprava, Područni ured Istra, Hrvatsko primorje, Gorski  kotar i Lika, OIB 52634238587</item>
    </izvorni_sadrzaj>
    <derivirana_varijabla naziv="DomainObject.Predmet.StrankaListFormatedOIB_1">
      <item>REPUBLIKA HRVATSKA, Ministarstvo financija, Porezna uprava, Područni ured Istra, Hrvatsko primorje, Gorski  kotar i Lika, OIB 52634238587</item>
    </derivirana_varijabla>
  </DomainObject.Predmet.StrankaListFormatedOIB>
  <DomainObject.Predmet.StrankaListFormatedWithAdress>
    <izvorni_sadrzaj>
      <item>REPUBLIKA HRVATSKA, Ministarstvo financija, Porezna uprava, Područni ured Istra, Hrvatsko primorje, Gorski  kotar i Lika</item>
    </izvorni_sadrzaj>
    <derivirana_varijabla naziv="DomainObject.Predmet.StrankaListFormatedWithAdress_1">
      <item>REPUBLIKA HRVATSKA, Ministarstvo financija, Porezna uprava, Područni ured Istra, Hrvatsko primorje, Gorski  kotar i Lika</item>
    </derivirana_varijabla>
  </DomainObject.Predmet.StrankaListFormatedWithAdress>
  <DomainObject.Predmet.StrankaListFormatedWithAdressOIB>
    <izvorni_sadrzaj>
      <item>REPUBLIKA HRVATSKA, Ministarstvo financija, Porezna uprava, Područni ured Istra, Hrvatsko primorje, Gorski  kotar i Lika, OIB 52634238587</item>
    </izvorni_sadrzaj>
    <derivirana_varijabla naziv="DomainObject.Predmet.StrankaListFormatedWithAdressOIB_1">
      <item>REPUBLIKA HRVATSKA, Ministarstvo financija, Porezna uprava, Područni ured Istra, Hrvatsko primorje, Gorski  kotar i Lika, OIB 52634238587</item>
    </derivirana_varijabla>
  </DomainObject.Predmet.StrankaListFormatedWithAdressOIB>
  <DomainObject.Predmet.StrankaListNazivFormated>
    <izvorni_sadrzaj>
      <item>REPUBLIKA HRVATSKA, Ministarstvo financija, Porezna uprava, Područni ured Istra, Hrvatsko primorje, Gorski  kotar i Lika</item>
    </izvorni_sadrzaj>
    <derivirana_varijabla naziv="DomainObject.Predmet.StrankaListNazivFormated_1">
      <item>REPUBLIKA HRVATSKA, Ministarstvo financija, Porezna uprava, Područni ured Istra, Hrvatsko primorje, Gorski  kotar i Lika</item>
    </derivirana_varijabla>
  </DomainObject.Predmet.StrankaListNazivFormated>
  <DomainObject.Predmet.StrankaListNazivFormatedOIB>
    <izvorni_sadrzaj>
      <item>REPUBLIKA HRVATSKA, Ministarstvo financija, Porezna uprava, Područni ured Istra, Hrvatsko primorje, Gorski  kotar i Lika, OIB 52634238587</item>
    </izvorni_sadrzaj>
    <derivirana_varijabla naziv="DomainObject.Predmet.StrankaListNazivFormatedOIB_1">
      <item>REPUBLIKA HRVATSKA, Ministarstvo financija, Porezna uprava, Područni ured Istra, Hrvatsko primorje, Gorski  kotar i Lika, OIB 52634238587</item>
    </derivirana_varijabla>
  </DomainObject.Predmet.StrankaListNazivFormatedOIB>
  <DomainObject.Predmet.ProtuStrankaListFormated>
    <izvorni_sadrzaj>
      <item>PROJEKT BRAJDE d.o.o. POREČ</item>
    </izvorni_sadrzaj>
    <derivirana_varijabla naziv="DomainObject.Predmet.ProtuStrankaListFormated_1">
      <item>PROJEKT BRAJDE d.o.o. POREČ</item>
    </derivirana_varijabla>
  </DomainObject.Predmet.ProtuStrankaListFormated>
  <DomainObject.Predmet.ProtuStrankaListFormatedOIB>
    <izvorni_sadrzaj>
      <item>PROJEKT BRAJDE d.o.o. POREČ, OIB 76300059394</item>
    </izvorni_sadrzaj>
    <derivirana_varijabla naziv="DomainObject.Predmet.ProtuStrankaListFormatedOIB_1">
      <item>PROJEKT BRAJDE d.o.o. POREČ, OIB 76300059394</item>
    </derivirana_varijabla>
  </DomainObject.Predmet.ProtuStrankaListFormatedOIB>
  <DomainObject.Predmet.ProtuStrankaListFormatedWithAdress>
    <izvorni_sadrzaj>
      <item>PROJEKT BRAJDE d.o.o. POREČ, Partizanska 13, 52440 Poreč</item>
    </izvorni_sadrzaj>
    <derivirana_varijabla naziv="DomainObject.Predmet.ProtuStrankaListFormatedWithAdress_1">
      <item>PROJEKT BRAJDE d.o.o. POREČ, Partizanska 13, 52440 Poreč</item>
    </derivirana_varijabla>
  </DomainObject.Predmet.ProtuStrankaListFormatedWithAdress>
  <DomainObject.Predmet.ProtuStrankaListFormatedWithAdressOIB>
    <izvorni_sadrzaj>
      <item>PROJEKT BRAJDE d.o.o. POREČ, OIB 76300059394, Partizanska 13, 52440 Poreč</item>
    </izvorni_sadrzaj>
    <derivirana_varijabla naziv="DomainObject.Predmet.ProtuStrankaListFormatedWithAdressOIB_1">
      <item>PROJEKT BRAJDE d.o.o. POREČ, OIB 76300059394, Partizanska 13, 52440 Poreč</item>
    </derivirana_varijabla>
  </DomainObject.Predmet.ProtuStrankaListFormatedWithAdressOIB>
  <DomainObject.Predmet.ProtuStrankaListNazivFormated>
    <izvorni_sadrzaj>
      <item>PROJEKT BRAJDE d.o.o. POREČ</item>
    </izvorni_sadrzaj>
    <derivirana_varijabla naziv="DomainObject.Predmet.ProtuStrankaListNazivFormated_1">
      <item>PROJEKT BRAJDE d.o.o. POREČ</item>
    </derivirana_varijabla>
  </DomainObject.Predmet.ProtuStrankaListNazivFormated>
  <DomainObject.Predmet.ProtuStrankaListNazivFormatedOIB>
    <izvorni_sadrzaj>
      <item>PROJEKT BRAJDE d.o.o. POREČ, OIB 76300059394</item>
    </izvorni_sadrzaj>
    <derivirana_varijabla naziv="DomainObject.Predmet.ProtuStrankaListNazivFormatedOIB_1">
      <item>PROJEKT BRAJDE d.o.o. POREČ, OIB 76300059394</item>
    </derivirana_varijabla>
  </DomainObject.Predmet.ProtuStrankaListNazivFormatedOIB>
  <DomainObject.Predmet.OstaliListFormated>
    <izvorni_sadrzaj>
      <item>ŽDO PULA</item>
      <item>Vlasta Majstorović</item>
    </izvorni_sadrzaj>
    <derivirana_varijabla naziv="DomainObject.Predmet.OstaliListFormated_1">
      <item>ŽDO PULA</item>
      <item>Vlasta Majstorović</item>
    </derivirana_varijabla>
  </DomainObject.Predmet.OstaliListFormated>
  <DomainObject.Predmet.OstaliListFormatedOIB>
    <izvorni_sadrzaj>
      <item>ŽDO PULA</item>
      <item>Vlasta Majstorović, OIB 78258328195</item>
    </izvorni_sadrzaj>
    <derivirana_varijabla naziv="DomainObject.Predmet.OstaliListFormatedOIB_1">
      <item>ŽDO PULA</item>
      <item>Vlasta Majstorović, OIB 78258328195</item>
    </derivirana_varijabla>
  </DomainObject.Predmet.OstaliListFormatedOIB>
  <DomainObject.Predmet.OstaliListFormatedWithAdress>
    <izvorni_sadrzaj>
      <item>ŽDO PULA</item>
      <item>Vlasta Majstorović, Koparska 37, 52100 Pula</item>
    </izvorni_sadrzaj>
    <derivirana_varijabla naziv="DomainObject.Predmet.OstaliListFormatedWithAdress_1">
      <item>ŽDO PULA</item>
      <item>Vlasta Majstorović, Koparska 37, 52100 Pula</item>
    </derivirana_varijabla>
  </DomainObject.Predmet.OstaliListFormatedWithAdress>
  <DomainObject.Predmet.OstaliListFormatedWithAdressOIB>
    <izvorni_sadrzaj>
      <item>ŽDO PULA</item>
      <item>Vlasta Majstorović, OIB 78258328195, Koparska 37, 52100 Pula</item>
    </izvorni_sadrzaj>
    <derivirana_varijabla naziv="DomainObject.Predmet.OstaliListFormatedWithAdressOIB_1">
      <item>ŽDO PULA</item>
      <item>Vlasta Majstorović, OIB 78258328195, Koparska 37, 52100 Pula</item>
    </derivirana_varijabla>
  </DomainObject.Predmet.OstaliListFormatedWithAdressOIB>
  <DomainObject.Predmet.OstaliListNazivFormated>
    <izvorni_sadrzaj>
      <item>ŽDO PULA</item>
      <item>Vlasta Majstorović</item>
    </izvorni_sadrzaj>
    <derivirana_varijabla naziv="DomainObject.Predmet.OstaliListNazivFormated_1">
      <item>ŽDO PULA</item>
      <item>Vlasta Majstorović</item>
    </derivirana_varijabla>
  </DomainObject.Predmet.OstaliListNazivFormated>
  <DomainObject.Predmet.OstaliListNazivFormatedOIB>
    <izvorni_sadrzaj>
      <item>ŽDO PULA</item>
      <item>Vlasta Majstorović, OIB 78258328195</item>
    </izvorni_sadrzaj>
    <derivirana_varijabla naziv="DomainObject.Predmet.OstaliListNazivFormatedOIB_1">
      <item>ŽDO PULA</item>
      <item>Vlasta Majstorović, OIB 78258328195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veljače 2018.</izvorni_sadrzaj>
    <derivirana_varijabla naziv="DomainObject.Datum_1">21.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Hrvatsko primorje, Gorski  kotar i Lika</izvorni_sadrzaj>
    <derivirana_varijabla naziv="DomainObject.Predmet.StrankaIDrugi_1">REPUBLIKA HRVATSKA, Ministarstvo financija, Porezna uprava, Područni ured Istra, Hrvatsko primorje, Gorski  kotar i Lika</derivirana_varijabla>
  </DomainObject.Predmet.StrankaIDrugi>
  <DomainObject.Predmet.ProtustrankaIDrugi>
    <izvorni_sadrzaj>PROJEKT BRAJDE d.o.o. POREČ</izvorni_sadrzaj>
    <derivirana_varijabla naziv="DomainObject.Predmet.ProtustrankaIDrugi_1">PROJEKT BRAJDE d.o.o. POREČ</derivirana_varijabla>
  </DomainObject.Predmet.ProtustrankaIDrugi>
  <DomainObject.Predmet.StrankaIDrugiAdressOIB>
    <izvorni_sadrzaj>REPUBLIKA HRVATSKA, Ministarstvo financija, Porezna uprava, Područni ured Istra, Hrvatsko primorje, Gorski  kotar i Lika, OIB 52634238587</izvorni_sadrzaj>
    <derivirana_varijabla naziv="DomainObject.Predmet.StrankaIDrugiAdressOIB_1">REPUBLIKA HRVATSKA, Ministarstvo financija, Porezna uprava, Područni ured Istra, Hrvatsko primorje, Gorski  kotar i Lika, OIB 52634238587</derivirana_varijabla>
  </DomainObject.Predmet.StrankaIDrugiAdressOIB>
  <DomainObject.Predmet.ProtustrankaIDrugiAdressOIB>
    <izvorni_sadrzaj>PROJEKT BRAJDE d.o.o. POREČ, OIB 76300059394, Partizanska 13, 52440 Poreč</izvorni_sadrzaj>
    <derivirana_varijabla naziv="DomainObject.Predmet.ProtustrankaIDrugiAdressOIB_1">PROJEKT BRAJDE d.o.o. POREČ, OIB 76300059394, Partizanska 13,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HRVATSKA, Ministarstvo financija, Porezna uprava, Područni ured Istra, Hrvatsko primorje, Gorski  kotar i Lika</item>
      <item>PROJEKT BRAJDE d.o.o. POREČ</item>
      <item>ŽDO PULA</item>
      <item>Vlasta Majstorović</item>
    </izvorni_sadrzaj>
    <derivirana_varijabla naziv="DomainObject.Predmet.SudioniciListNaziv_1">
      <item>REPUBLIKA HRVATSKA, Ministarstvo financija, Porezna uprava, Područni ured Istra, Hrvatsko primorje, Gorski  kotar i Lika</item>
      <item>PROJEKT BRAJDE d.o.o. POREČ</item>
      <item>ŽDO PULA</item>
      <item>Vlasta Majstorović</item>
    </derivirana_varijabla>
  </DomainObject.Predmet.SudioniciListNaziv>
  <DomainObject.Predmet.SudioniciListAdressOIB>
    <izvorni_sadrzaj>
      <item>REPUBLIKA HRVATSKA, Ministarstvo financija, Porezna uprava, Područni ured Istra, Hrvatsko primorje, Gorski  kotar i Lika, OIB 52634238587</item>
      <item>PROJEKT BRAJDE d.o.o. POREČ, OIB 76300059394, Partizanska 13,52440 Poreč</item>
      <item>ŽDO PULA</item>
      <item>Vlasta Majstorović, OIB 78258328195, Koparska 37,52100 Pula</item>
    </izvorni_sadrzaj>
    <derivirana_varijabla naziv="DomainObject.Predmet.SudioniciListAdressOIB_1">
      <item>REPUBLIKA HRVATSKA, Ministarstvo financija, Porezna uprava, Područni ured Istra, Hrvatsko primorje, Gorski  kotar i Lika, OIB 52634238587</item>
      <item>PROJEKT BRAJDE d.o.o. POREČ, OIB 76300059394, Partizanska 13,52440 Poreč</item>
      <item>ŽDO PULA</item>
      <item>Vlasta Majstorović, OIB 78258328195, Koparska 37,52100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76300059394</item>
      <item>, OIB null</item>
      <item>, OIB 78258328195</item>
    </izvorni_sadrzaj>
    <derivirana_varijabla naziv="DomainObject.Predmet.SudioniciListNazivOIB_1">
      <item>, OIB 52634238587</item>
      <item>, OIB 76300059394</item>
      <item>, OIB null</item>
      <item>, OIB 78258328195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Vlasta Majstorović, OIB 78258328195, Koparska 37 Pula</item>
    </izvorni_sadrzaj>
    <derivirana_varijabla naziv="DomainObject.Predmet.StecajniUpraviteljiListAddressOIB_1">
      <item>Vlasta Majstorović, OIB 78258328195,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218</properties:Words>
  <properties:Characters>1159</properties:Characters>
  <properties:Lines>47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2018-02-21T13:32:00Z</dcterms:created>
  <dc:creator>Jasmina Matika</dc:creator>
  <cp:lastModifiedBy>Jasmina Matika</cp:lastModifiedBy>
  <dcterms:modified xmlns:xsi="http://www.w3.org/2001/XMLSchema-instance" xsi:type="dcterms:W3CDTF">2018-02-21T13:39:00Z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St-52-15 - POZIV ZA ROČIŠTE ZA DIOBU KUPOVNINE - 2.docx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