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7eba" w14:paraId="a157eb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9262A">
        <w:rPr>
          <w:rStyle w:val="Naglaeno"/>
          <w:b w:val="false"/>
        </w:rPr>
        <w:t>1</w:t>
      </w:r>
      <w:r w:rsidR="00145D97">
        <w:rPr>
          <w:rStyle w:val="Naglaeno"/>
          <w:b w:val="false"/>
        </w:rPr>
        <w:t>93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145D97" w:rsidRPr="00145D97">
        <w:t>MONOMEDIA GRUPA d.o.o. za usluge</w:t>
      </w:r>
      <w:r w:rsidR="00E922BE">
        <w:t xml:space="preserve"> Zagreb, Majstorska 1, MBS </w:t>
      </w:r>
      <w:r w:rsidR="00E922BE" w:rsidRPr="00E922BE">
        <w:t>080973689</w:t>
      </w:r>
      <w:r w:rsidR="00E922BE">
        <w:t xml:space="preserve">, OIB </w:t>
      </w:r>
      <w:r w:rsidR="00E922BE" w:rsidRPr="00E922BE">
        <w:t>09674173265</w:t>
      </w:r>
      <w:r w:rsidR="00E922BE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C1549">
        <w:t>6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AC1549" w:rsidRPr="00145D97">
        <w:t>MONOMEDIA GRUPA d.o.o. za usluge</w:t>
      </w:r>
      <w:r w:rsidR="00AC1549">
        <w:t xml:space="preserve"> Zagreb, Majstorska 1, MBS </w:t>
      </w:r>
      <w:r w:rsidR="00AC1549" w:rsidRPr="00E922BE">
        <w:t>080973689</w:t>
      </w:r>
      <w:r w:rsidR="00AC1549">
        <w:t xml:space="preserve">, OIB </w:t>
      </w:r>
      <w:r w:rsidR="00AC1549" w:rsidRPr="00E922BE">
        <w:t>09674173265</w:t>
      </w:r>
      <w:r w:rsidR="00AC1549"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AC1549">
        <w:t>8.743,25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B03CE0">
        <w:t xml:space="preserve">Davor Petriš, Zagreb, Ljudevita Posavskog 7, OIB: 91205679515, </w:t>
      </w:r>
      <w:r w:rsidR="00F85ABA">
        <w:t>i Nevio Tomić, Duće, Luka III 3, OIB: 66099754651</w:t>
      </w:r>
      <w:r w:rsidR="00F85ABA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F53F4">
        <w:t>1</w:t>
      </w:r>
      <w:r w:rsidR="006A6353">
        <w:t>93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A6353">
        <w:t>6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16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04CB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5ABA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E04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04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4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4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E04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04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4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4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St-193/2017-3</izvorni_sadrzaj>
    <derivirana_varijabla naziv="DomainObject.Oznaka_1">St-193/2017-3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MONOMEDIA GRUPA d.o.o.</izvorni_sadrzaj>
    <derivirana_varijabla naziv="DomainObject.Predmet.ProtustrankaFormated_1">  MONOMEDIA GRUPA d.o.o.</derivirana_varijabla>
  </DomainObject.Predmet.ProtustrankaFormated>
  <DomainObject.Predmet.ProtustrankaFormatedOIB>
    <izvorni_sadrzaj>  MONOMEDIA GRUPA d.o.o., OIB 09674173265</izvorni_sadrzaj>
    <derivirana_varijabla naziv="DomainObject.Predmet.ProtustrankaFormatedOIB_1">  MONOMEDIA GRUPA d.o.o., OIB 09674173265</derivirana_varijabla>
  </DomainObject.Predmet.ProtustrankaFormatedOIB>
  <DomainObject.Predmet.ProtustrankaFormatedWithAdress>
    <izvorni_sadrzaj> MONOMEDIA GRUPA d.o.o., Majstorska 1, 10000 Zagreb</izvorni_sadrzaj>
    <derivirana_varijabla naziv="DomainObject.Predmet.ProtustrankaFormatedWithAdress_1"> MONOMEDIA GRUPA d.o.o., Majstorska 1, 10000 Zagreb</derivirana_varijabla>
  </DomainObject.Predmet.ProtustrankaFormatedWithAdress>
  <DomainObject.Predmet.ProtustrankaFormatedWithAdressOIB>
    <izvorni_sadrzaj> MONOMEDIA GRUPA d.o.o., OIB 09674173265, Majstorska 1, 10000 Zagreb</izvorni_sadrzaj>
    <derivirana_varijabla naziv="DomainObject.Predmet.ProtustrankaFormatedWithAdressOIB_1"> MONOMEDIA GRUPA d.o.o., OIB 09674173265, Majstorska 1, 10000 Zagreb</derivirana_varijabla>
  </DomainObject.Predmet.ProtustrankaFormatedWithAdressOIB>
  <DomainObject.Predmet.ProtustrankaWithAdress>
    <izvorni_sadrzaj>MONOMEDIA GRUPA d.o.o. Majstorska 1, 10000 Zagreb</izvorni_sadrzaj>
    <derivirana_varijabla naziv="DomainObject.Predmet.ProtustrankaWithAdress_1">MONOMEDIA GRUPA d.o.o. Majstorska 1, 10000 Zagreb</derivirana_varijabla>
  </DomainObject.Predmet.ProtustrankaWithAdress>
  <DomainObject.Predmet.ProtustrankaWithAdressOIB>
    <izvorni_sadrzaj>MONOMEDIA GRUPA d.o.o., OIB 09674173265, Majstorska 1, 10000 Zagreb</izvorni_sadrzaj>
    <derivirana_varijabla naziv="DomainObject.Predmet.ProtustrankaWithAdressOIB_1">MONOMEDIA GRUPA d.o.o., OIB 09674173265, Majstorska 1, 10000 Zagreb</derivirana_varijabla>
  </DomainObject.Predmet.ProtustrankaWithAdressOIB>
  <DomainObject.Predmet.ProtustrankaNazivFormated>
    <izvorni_sadrzaj>MONOMEDIA GRUPA d.o.o.</izvorni_sadrzaj>
    <derivirana_varijabla naziv="DomainObject.Predmet.ProtustrankaNazivFormated_1">MONOMEDIA GRUPA d.o.o.</derivirana_varijabla>
  </DomainObject.Predmet.ProtustrankaNazivFormated>
  <DomainObject.Predmet.ProtustrankaNazivFormatedOIB>
    <izvorni_sadrzaj>MONOMEDIA GRUPA d.o.o., OIB 09674173265</izvorni_sadrzaj>
    <derivirana_varijabla naziv="DomainObject.Predmet.ProtustrankaNazivFormatedOIB_1">MONOMEDIA GRUPA d.o.o., OIB 09674173265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MONOMEDIA GRUPA d.o.o.</item>
    </izvorni_sadrzaj>
    <derivirana_varijabla naziv="DomainObject.Predmet.ProtuStrankaListFormated_1">
      <item>MONOMEDIA GRUPA d.o.o.</item>
    </derivirana_varijabla>
  </DomainObject.Predmet.ProtuStrankaListFormated>
  <DomainObject.Predmet.ProtuStrankaListFormatedOIB>
    <izvorni_sadrzaj>
      <item>MONOMEDIA GRUPA d.o.o., OIB 09674173265</item>
    </izvorni_sadrzaj>
    <derivirana_varijabla naziv="DomainObject.Predmet.ProtuStrankaListFormatedOIB_1">
      <item>MONOMEDIA GRUPA d.o.o., OIB 09674173265</item>
    </derivirana_varijabla>
  </DomainObject.Predmet.ProtuStrankaListFormatedOIB>
  <DomainObject.Predmet.ProtuStrankaListFormatedWithAdress>
    <izvorni_sadrzaj>
      <item>MONOMEDIA GRUPA d.o.o., Majstorska 1, 10000 Zagreb</item>
    </izvorni_sadrzaj>
    <derivirana_varijabla naziv="DomainObject.Predmet.ProtuStrankaListFormatedWithAdress_1">
      <item>MONOMEDIA GRUPA d.o.o., Majstorska 1, 10000 Zagreb</item>
    </derivirana_varijabla>
  </DomainObject.Predmet.ProtuStrankaListFormatedWithAdress>
  <DomainObject.Predmet.ProtuStrankaListFormatedWithAdressOIB>
    <izvorni_sadrzaj>
      <item>MONOMEDIA GRUPA d.o.o., OIB 09674173265, Majstorska 1, 10000 Zagreb</item>
    </izvorni_sadrzaj>
    <derivirana_varijabla naziv="DomainObject.Predmet.ProtuStrankaListFormatedWithAdressOIB_1">
      <item>MONOMEDIA GRUPA d.o.o., OIB 09674173265, Majstorska 1, 10000 Zagreb</item>
    </derivirana_varijabla>
  </DomainObject.Predmet.ProtuStrankaListFormatedWithAdressOIB>
  <DomainObject.Predmet.ProtuStrankaListNazivFormated>
    <izvorni_sadrzaj>
      <item>MONOMEDIA GRUPA d.o.o.</item>
    </izvorni_sadrzaj>
    <derivirana_varijabla naziv="DomainObject.Predmet.ProtuStrankaListNazivFormated_1">
      <item>MONOMEDIA GRUPA d.o.o.</item>
    </derivirana_varijabla>
  </DomainObject.Predmet.ProtuStrankaListNazivFormated>
  <DomainObject.Predmet.ProtuStrankaListNazivFormatedOIB>
    <izvorni_sadrzaj>
      <item>MONOMEDIA GRUPA d.o.o., OIB 09674173265</item>
    </izvorni_sadrzaj>
    <derivirana_varijabla naziv="DomainObject.Predmet.ProtuStrankaListNazivFormatedOIB_1">
      <item>MONOMEDIA GRUPA d.o.o., OIB 09674173265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St-193/2017-3</izvorni_sadrzaj>
    <derivirana_varijabla naziv="DomainObject.PoslovniBrojDokumenta_1">St-193/2017-3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MONOMEDIA GRUPA d.o.o.</izvorni_sadrzaj>
    <derivirana_varijabla naziv="DomainObject.Predmet.ProtustrankaIDrugi_1">MONOMEDIA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MONOMEDIA GRUPA d.o.o., OIB 09674173265, Majstorska 1, 10000 Zagreb</izvorni_sadrzaj>
    <derivirana_varijabla naziv="DomainObject.Predmet.ProtustrankaIDrugiAdressOIB_1">MONOMEDIA GRUPA d.o.o., OIB 09674173265, Majstorska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MONOMEDIA GRUPA d.o.o.</item>
      <item>FINA Regionalni centar Zagreb</item>
    </izvorni_sadrzaj>
    <derivirana_varijabla naziv="DomainObject.Predmet.SudioniciListNaziv_1">
      <item>MONOMEDIA GRUPA d.o.o.</item>
      <item>FINA Regionalni centar Zagreb</item>
    </derivirana_varijabla>
  </DomainObject.Predmet.SudioniciListNaziv>
  <DomainObject.Predmet.SudioniciListAdressOIB>
    <izvorni_sadrzaj>
      <item>MONOMEDIA GRUPA d.o.o., OIB 09674173265, Majstorska 1,10000 Zagreb</item>
      <item>FINA Regionalni centar Zagreb, OIB 85821130368, Trg svibanjskih žrtava 1995. 1,10000 Zagreb</item>
    </izvorni_sadrzaj>
    <derivirana_varijabla naziv="DomainObject.Predmet.SudioniciListAdressOIB_1">
      <item>MONOMEDIA GRUPA d.o.o., OIB 09674173265, Majstorska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09674173265</item>
      <item>, OIB 85821130368</item>
    </izvorni_sadrzaj>
    <derivirana_varijabla naziv="DomainObject.Predmet.SudioniciListNazivOIB_1">
      <item>, OIB 09674173265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2A799-86D1-4410-8EAE-CA5792BB0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412</properties:Words>
  <properties:Characters>2192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2017-02-06T10:57:00Z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2017-02-06T13:09:00Z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