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f715" w14:paraId="10bf715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89462C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106335">
        <w:rPr>
          <w:rFonts w:cs="Times New Roman"/>
        </w:rPr>
        <w:t>HALO KLOPA d.o.o., OIB 1808762880, Koprivnica, Podravska 8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106335">
        <w:rPr>
          <w:rFonts w:cs="Times New Roman"/>
        </w:rPr>
        <w:t>HALO KLOPA d.o.o., OIB 1808762880, Koprivnica, Podravska 8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  <w:r>
        <w:rPr>
          <w:rFonts w:cs="Times New Roman"/>
        </w:rPr>
        <w:t xml:space="preserve"> u  </w:t>
      </w:r>
      <w:r w:rsidR="00C43BF8">
        <w:rPr>
          <w:rFonts w:cs="Times New Roman"/>
        </w:rPr>
        <w:t>11,00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106335">
        <w:rPr>
          <w:rFonts w:cs="Times New Roman"/>
        </w:rPr>
        <w:t>HALO KLOPA d.o.o., OIB 1808762880, Koprivnica, Podravska 8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106335">
        <w:rPr>
          <w:rFonts w:cs="Times New Roman"/>
        </w:rPr>
        <w:t>Anđelko Stankus, OIB 11168088853, iz Jalkovca, Braće Radića 20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10633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 w:rsidR="00106335" w:rsidRPr="00106335">
        <w:rPr>
          <w:rFonts w:cs="Times New Roman"/>
        </w:rPr>
        <w:t xml:space="preserve"> </w:t>
      </w:r>
      <w:r w:rsidR="00106335">
        <w:rPr>
          <w:rFonts w:cs="Times New Roman"/>
        </w:rPr>
        <w:t>HALO KLOPA d.o.o., OIB 1808762880, Koprivnica, Podravska 8</w:t>
      </w:r>
      <w:r w:rsidRPr="00BA3155">
        <w:rPr>
          <w:rFonts w:cs="Times New Roman"/>
        </w:rPr>
        <w:t xml:space="preserve">, bit će brisan iz </w:t>
      </w:r>
      <w:r w:rsidRPr="00106335">
        <w:rPr>
          <w:rFonts w:cs="Times New Roman"/>
        </w:rPr>
        <w:t>sudskog registra.</w:t>
      </w:r>
    </w:p>
    <w:p w:rsidRDefault="00BA3155" w:rsidP="00BA3155" w:rsidR="00BA3155" w:rsidRPr="0010633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106335">
        <w:rPr>
          <w:rFonts w:cs="Times New Roman"/>
        </w:rPr>
        <w:t xml:space="preserve">13. studenoga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106335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8776B" w:rsidP="00BA3155" w:rsidR="00B8776B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106335">
        <w:rPr>
          <w:rFonts w:cs="Times New Roman"/>
        </w:rPr>
        <w:t>, v.r.</w:t>
      </w:r>
    </w:p>
    <w:p w:rsidRDefault="00B8776B" w:rsidP="00BA3155" w:rsidR="00B8776B" w:rsidRPr="00BA3155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106335">
        <w:rPr>
          <w:rFonts w:cs="Times New Roman"/>
        </w:rPr>
        <w:t>HALO KLOPA d.o.o., Koprivnica, Podravska 8</w:t>
      </w:r>
    </w:p>
    <w:p w:rsidRDefault="0010633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>Član uprave</w:t>
      </w:r>
      <w:r w:rsidR="00BA3155" w:rsidRPr="00106335">
        <w:rPr>
          <w:rFonts w:cs="Times New Roman"/>
        </w:rPr>
        <w:t xml:space="preserve"> </w:t>
      </w:r>
      <w:r w:rsidR="00BA3155">
        <w:rPr>
          <w:rFonts w:cs="Times New Roman"/>
        </w:rPr>
        <w:t xml:space="preserve">dužnika,  </w:t>
      </w:r>
      <w:r>
        <w:rPr>
          <w:rFonts w:cs="Times New Roman"/>
        </w:rPr>
        <w:t>Renato Klasić, Koprivnica, Podravska 8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106335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106335">
        <w:rPr>
          <w:rFonts w:cs="Times New Roman"/>
        </w:rPr>
        <w:t>Koprivni</w:t>
      </w:r>
      <w:r w:rsidR="0089462C">
        <w:rPr>
          <w:rFonts w:cs="Times New Roman"/>
        </w:rPr>
        <w:t>c</w:t>
      </w:r>
      <w:r w:rsidR="00106335">
        <w:rPr>
          <w:rFonts w:cs="Times New Roman"/>
        </w:rPr>
        <w:t>a, Hrvatske državnosti 7, Koprivnica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</w:t>
      </w:r>
      <w:r w:rsidR="00106335">
        <w:rPr>
          <w:rFonts w:cs="Times New Roman"/>
        </w:rPr>
        <w:t>Anđelko Stankus, Jalkovec, Braće Radić 20, Varaždin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106335" w:rsidP="00106335" w:rsidR="00106335" w:rsidRPr="00BA3155">
      <w:pPr>
        <w:spacing w:after="0"/>
        <w:ind w:left="360"/>
        <w:rPr>
          <w:rFonts w:cs="Times New Roman"/>
        </w:rPr>
      </w:pPr>
    </w:p>
    <w:sectPr w:rsidSect="00106335" w:rsidR="00106335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C7C" w:rsidP="00BA3155" w:rsidR="00455C7C">
      <w:pPr>
        <w:spacing w:after="0"/>
      </w:pPr>
      <w:r>
        <w:separator/>
      </w:r>
    </w:p>
  </w:endnote>
  <w:endnote w:id="0" w:type="continuationSeparator">
    <w:p w:rsidRDefault="00455C7C" w:rsidP="00BA3155" w:rsidR="00455C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62C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C7C" w:rsidP="00BA3155" w:rsidR="00455C7C">
      <w:pPr>
        <w:spacing w:after="0"/>
      </w:pPr>
      <w:r>
        <w:separator/>
      </w:r>
    </w:p>
  </w:footnote>
  <w:footnote w:id="0" w:type="continuationSeparator">
    <w:p w:rsidRDefault="00455C7C" w:rsidP="00BA3155" w:rsidR="00455C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106335">
      <w:t>784/15-5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106335">
      <w:t>784/15-5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06335"/>
    <w:rsid w:val="0015324E"/>
    <w:rsid w:val="00280824"/>
    <w:rsid w:val="003B1ACB"/>
    <w:rsid w:val="00443F39"/>
    <w:rsid w:val="00455C7C"/>
    <w:rsid w:val="00521255"/>
    <w:rsid w:val="00535974"/>
    <w:rsid w:val="0057362D"/>
    <w:rsid w:val="007D392C"/>
    <w:rsid w:val="0089462C"/>
    <w:rsid w:val="008D702B"/>
    <w:rsid w:val="00A31053"/>
    <w:rsid w:val="00B63FE2"/>
    <w:rsid w:val="00B72CD2"/>
    <w:rsid w:val="00B8776B"/>
    <w:rsid w:val="00BA3155"/>
    <w:rsid w:val="00C43BF8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106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335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106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335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St-784/2015-5</izvorni_sadrzaj>
    <derivirana_varijabla naziv="DomainObject.Oznaka_1">St-784/2015-5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St-784/2015</izvorni_sadrzaj>
    <derivirana_varijabla naziv="DomainObject.Predmet.OznakaBroj_1">St-784/2015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HALO KLOPA društvo s ograničenom odgovornošću za ugostiteljstvo, trgovinu i usluge</izvorni_sadrzaj>
    <derivirana_varijabla naziv="DomainObject.Predmet.ProtustrankaFormated_1">  HALO KLOPA društvo s ograničenom odgovornošću za ugostiteljstvo, trgovinu i usluge</derivirana_varijabla>
  </DomainObject.Predmet.ProtustrankaFormated>
  <DomainObject.Predmet.ProtustrankaFormatedOIB>
    <izvorni_sadrzaj>  HALO KLOPA društvo s ograničenom odgovornošću za ugostiteljstvo, trgovinu i usluge, OIB 18087628801</izvorni_sadrzaj>
    <derivirana_varijabla naziv="DomainObject.Predmet.ProtustrankaFormatedOIB_1">  HALO KLOPA društvo s ograničenom odgovornošću za ugostiteljstvo, trgovinu i usluge, OIB 18087628801</derivirana_varijabla>
  </DomainObject.Predmet.ProtustrankaFormatedOIB>
  <DomainObject.Predmet.ProtustrankaFormatedWithAdress>
    <izvorni_sadrzaj> HALO KLOPA društvo s ograničenom odgovornošću za ugostiteljstvo, trgovinu i usluge, Podravska 8, 48000 Koprivnica</izvorni_sadrzaj>
    <derivirana_varijabla naziv="DomainObject.Predmet.ProtustrankaFormatedWithAdress_1"> HALO KLOPA društvo s ograničenom odgovornošću za ugostiteljstvo, trgovinu i usluge, Podravska 8, 48000 Koprivnica</derivirana_varijabla>
  </DomainObject.Predmet.ProtustrankaFormatedWithAdress>
  <DomainObject.Predmet.ProtustrankaFormatedWithAdressOIB>
    <izvorni_sadrzaj> HALO KLOPA društvo s ograničenom odgovornošću za ugostiteljstvo, trgovinu i usluge, OIB 18087628801, Podravska 8, 48000 Koprivnica</izvorni_sadrzaj>
    <derivirana_varijabla naziv="DomainObject.Predmet.ProtustrankaFormatedWithAdressOIB_1"> HALO KLOPA društvo s ograničenom odgovornošću za ugostiteljstvo, trgovinu i usluge, OIB 18087628801, Podravska 8, 48000 Koprivnica</derivirana_varijabla>
  </DomainObject.Predmet.ProtustrankaFormatedWithAdressOIB>
  <DomainObject.Predmet.ProtustrankaWithAdress>
    <izvorni_sadrzaj>HALO KLOPA društvo s ograničenom odgovornošću za ugostiteljstvo, trgovinu i usluge Podravska 8, 48000 Koprivnica</izvorni_sadrzaj>
    <derivirana_varijabla naziv="DomainObject.Predmet.ProtustrankaWithAdress_1">HALO KLOPA društvo s ograničenom odgovornošću za ugostiteljstvo, trgovinu i usluge Podravska 8, 48000 Koprivnica</derivirana_varijabla>
  </DomainObject.Predmet.ProtustrankaWithAdress>
  <DomainObject.Predmet.ProtustrankaWithAdressOIB>
    <izvorni_sadrzaj>HALO KLOPA društvo s ograničenom odgovornošću za ugostiteljstvo, trgovinu i usluge, OIB 18087628801, Podravska 8, 48000 Koprivnica</izvorni_sadrzaj>
    <derivirana_varijabla naziv="DomainObject.Predmet.ProtustrankaWithAdressOIB_1">HALO KLOPA društvo s ograničenom odgovornošću za ugostiteljstvo, trgovinu i usluge, OIB 18087628801, Podravska 8, 48000 Koprivnica</derivirana_varijabla>
  </DomainObject.Predmet.ProtustrankaWithAdressOIB>
  <DomainObject.Predmet.ProtustrankaNazivFormated>
    <izvorni_sadrzaj>HALO KLOPA društvo s ograničenom odgovornošću za ugostiteljstvo, trgovinu i usluge</izvorni_sadrzaj>
    <derivirana_varijabla naziv="DomainObject.Predmet.ProtustrankaNazivFormated_1">HALO KLOPA društvo s ograničenom odgovornošću za ugostiteljstvo, trgovinu i usluge</derivirana_varijabla>
  </DomainObject.Predmet.ProtustrankaNazivFormated>
  <DomainObject.Predmet.ProtustrankaNazivFormatedOIB>
    <izvorni_sadrzaj>HALO KLOPA društvo s ograničenom odgovornošću za ugostiteljstvo, trgovinu i usluge, OIB 18087628801</izvorni_sadrzaj>
    <derivirana_varijabla naziv="DomainObject.Predmet.ProtustrankaNazivFormatedOIB_1">HALO KLOPA društvo s ograničenom odgovornošću za ugostiteljstvo, trgovinu i usluge, OIB 18087628801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51157.03</izvorni_sadrzaj>
    <derivirana_varijabla naziv="DomainObject.Predmet.TrenutnaVrijednost_1">51157.03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HALO KLOPA društvo s ograničenom odgovornošću za ugostiteljstvo, trgovinu i usluge</item>
    </izvorni_sadrzaj>
    <derivirana_varijabla naziv="DomainObject.Predmet.ProtuStrankaListFormated_1">
      <item>HALO KLOPA društvo s ograničenom odgovornošću za ugostiteljstvo, trgovinu i usluge</item>
    </derivirana_varijabla>
  </DomainObject.Predmet.ProtuStrankaListFormated>
  <DomainObject.Predmet.ProtuStrankaListFormatedOIB>
    <izvorni_sadrzaj>
      <item>HALO KLOPA društvo s ograničenom odgovornošću za ugostiteljstvo, trgovinu i usluge, OIB 18087628801</item>
    </izvorni_sadrzaj>
    <derivirana_varijabla naziv="DomainObject.Predmet.ProtuStrankaListFormatedOIB_1">
      <item>HALO KLOPA društvo s ograničenom odgovornošću za ugostiteljstvo, trgovinu i usluge, OIB 18087628801</item>
    </derivirana_varijabla>
  </DomainObject.Predmet.ProtuStrankaListFormatedOIB>
  <DomainObject.Predmet.ProtuStrankaListFormatedWithAdress>
    <izvorni_sadrzaj>
      <item>HALO KLOPA društvo s ograničenom odgovornošću za ugostiteljstvo, trgovinu i usluge, Podravska 8, 48000 Koprivnica</item>
    </izvorni_sadrzaj>
    <derivirana_varijabla naziv="DomainObject.Predmet.ProtuStrankaListFormatedWithAdress_1">
      <item>HALO KLOPA društvo s ograničenom odgovornošću za ugostiteljstvo, trgovinu i usluge, Podravska 8, 48000 Koprivnica</item>
    </derivirana_varijabla>
  </DomainObject.Predmet.ProtuStrankaListFormatedWithAdress>
  <DomainObject.Predmet.ProtuStrankaListFormatedWithAdressOIB>
    <izvorni_sadrzaj>
      <item>HALO KLOPA društvo s ograničenom odgovornošću za ugostiteljstvo, trgovinu i usluge, OIB 18087628801, Podravska 8, 48000 Koprivnica</item>
    </izvorni_sadrzaj>
    <derivirana_varijabla naziv="DomainObject.Predmet.ProtuStrankaListFormatedWithAdressOIB_1">
      <item>HALO KLOPA društvo s ograničenom odgovornošću za ugostiteljstvo, trgovinu i usluge, OIB 18087628801, Podravska 8, 48000 Koprivnica</item>
    </derivirana_varijabla>
  </DomainObject.Predmet.ProtuStrankaListFormatedWithAdressOIB>
  <DomainObject.Predmet.ProtuStrankaListNazivFormated>
    <izvorni_sadrzaj>
      <item>HALO KLOPA društvo s ograničenom odgovornošću za ugostiteljstvo, trgovinu i usluge</item>
    </izvorni_sadrzaj>
    <derivirana_varijabla naziv="DomainObject.Predmet.ProtuStrankaListNazivFormated_1">
      <item>HALO KLOPA društvo s ograničenom odgovornošću za ugostiteljstvo, trgovinu i usluge</item>
    </derivirana_varijabla>
  </DomainObject.Predmet.ProtuStrankaListNazivFormated>
  <DomainObject.Predmet.ProtuStrankaListNazivFormatedOIB>
    <izvorni_sadrzaj>
      <item>HALO KLOPA društvo s ograničenom odgovornošću za ugostiteljstvo, trgovinu i usluge, OIB 18087628801</item>
    </izvorni_sadrzaj>
    <derivirana_varijabla naziv="DomainObject.Predmet.ProtuStrankaListNazivFormatedOIB_1">
      <item>HALO KLOPA društvo s ograničenom odgovornošću za ugostiteljstvo, trgovinu i usluge, OIB 18087628801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St-784/2015-5</izvorni_sadrzaj>
    <derivirana_varijabla naziv="DomainObject.PoslovniBrojDokumenta_1">St-784/2015-5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HALO KLOPA društvo s ograničenom odgovornošću za ugostiteljstvo, trgovinu i usluge</izvorni_sadrzaj>
    <derivirana_varijabla naziv="DomainObject.Predmet.ProtustrankaIDrugi_1">HALO KLOPA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HALO KLOPA društvo s ograničenom odgovornošću za ugostiteljstvo, trgovinu i usluge, OIB 18087628801, Podravska 8, 48000 Koprivnica</izvorni_sadrzaj>
    <derivirana_varijabla naziv="DomainObject.Predmet.ProtustrankaIDrugiAdressOIB_1">HALO KLOPA društvo s ograničenom odgovornošću za ugostiteljstvo, trgovinu i usluge, OIB 18087628801, Podravska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HALO KLOPA društvo s ograničenom odgovornošću za ugostiteljstvo, trgovinu i usluge</item>
      <item>E-oglasna ploča</item>
      <item>Sudski registar</item>
    </izvorni_sadrzaj>
    <derivirana_varijabla naziv="DomainObject.Predmet.SudioniciListNaziv_1">
      <item>Financijska agencija</item>
      <item>HALO KLOPA društvo s ograničenom odgovornošću za ugostiteljstvo,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HALO KLOPA društvo s ograničenom odgovornošću za ugostiteljstvo, trgovinu i usluge, OIB 18087628801, Podravska 8,48000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HALO KLOPA društvo s ograničenom odgovornošću za ugostiteljstvo, trgovinu i usluge, OIB 18087628801, Podravska 8,48000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18087628801</item>
      <item>, OIB null</item>
      <item>, OIB null</item>
    </izvorni_sadrzaj>
    <derivirana_varijabla naziv="DomainObject.Predmet.SudioniciListNazivOIB_1">
      <item>, OIB 85821130368</item>
      <item>, OIB 18087628801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2711</properties:Characters>
  <properties:Lines>69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2016-03-24T08:17:00Z</cp:lastPrinted>
  <dcterms:modified xmlns:xsi="http://www.w3.org/2001/XMLSchema-instance" xsi:type="dcterms:W3CDTF">2016-03-24T08:22:00Z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St-784/2015-5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