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019c712" w14:paraId="019c712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FE1871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FE1871">
              <w:rPr>
                <w:rFonts w:cs="Times New Roman" w:eastAsia="Times New Roman"/>
                <w:kern w:val="0"/>
                <w:lang w:bidi="ar-SA" w:eastAsia="hr-HR"/>
              </w:rPr>
              <w:t>245/18-8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="005A0DFF" w:rsidRPr="00EF7BA6">
        <w:rPr>
          <w:rFonts w:cs="Times New Roman"/>
          <w:kern w:val="2"/>
        </w:rPr>
        <w:t>povodom prijedloga</w:t>
      </w:r>
      <w:r w:rsidR="005C21C5">
        <w:rPr>
          <w:rFonts w:cs="Times New Roman"/>
        </w:rPr>
        <w:t xml:space="preserve"> predlagatelja Financijske agencije, Regionalni centar Zagreb, Podružnica Varaždin, za otvaranje stečajnog postupka nad dužnikom</w:t>
      </w:r>
      <w:r w:rsidR="005C21C5">
        <w:rPr>
          <w:rFonts w:cs="Times New Roman"/>
          <w:kern w:val="2"/>
        </w:rPr>
        <w:t xml:space="preserve"> </w:t>
      </w:r>
      <w:r w:rsidR="00FE1871">
        <w:rPr>
          <w:rFonts w:cs="Times New Roman"/>
          <w:kern w:val="2"/>
        </w:rPr>
        <w:t xml:space="preserve">NIKTA d.o.o., Novi Marof, Zagrebačka 2, OIB: 52234278437, 6. prosinca </w:t>
      </w:r>
      <w:r w:rsidR="00185BAE">
        <w:rPr>
          <w:rFonts w:cs="Times New Roman"/>
        </w:rPr>
        <w:t>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FE1871">
        <w:rPr>
          <w:rFonts w:cs="Times New Roman"/>
          <w:kern w:val="2"/>
        </w:rPr>
        <w:t xml:space="preserve"> NIKTA d.o.o., Novi Marof, Zagrebačka 2, OIB: 52234278437</w:t>
      </w:r>
      <w:r>
        <w:t>, da u roku od 15 dana od objave na mrežnoj</w:t>
      </w:r>
      <w:r w:rsidR="00E95D85">
        <w:t xml:space="preserve"> stranici e-Oglasna ploča suda, </w:t>
      </w:r>
      <w:r>
        <w:t>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FE1871">
        <w:t>245/18</w:t>
      </w:r>
      <w: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FE1871">
        <w:rPr>
          <w:rFonts w:cs="Times New Roman"/>
        </w:rPr>
        <w:t>6. prosinca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53BC" w:rsidP="00BA0147" w:rsidR="009A53BC">
      <w:r>
        <w:separator/>
      </w:r>
    </w:p>
  </w:endnote>
  <w:endnote w:id="0" w:type="continuationSeparator">
    <w:p w:rsidRDefault="009A53BC" w:rsidP="00BA0147" w:rsidR="009A5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53BC" w:rsidP="00BA0147" w:rsidR="009A53BC">
      <w:r>
        <w:separator/>
      </w:r>
    </w:p>
  </w:footnote>
  <w:footnote w:id="0" w:type="continuationSeparator">
    <w:p w:rsidRDefault="009A53BC" w:rsidP="00BA0147" w:rsidR="009A53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B44AC"/>
    <w:rsid w:val="000C472A"/>
    <w:rsid w:val="000D6933"/>
    <w:rsid w:val="000F0DE4"/>
    <w:rsid w:val="000F55DF"/>
    <w:rsid w:val="00117ED2"/>
    <w:rsid w:val="001611DE"/>
    <w:rsid w:val="00185BAE"/>
    <w:rsid w:val="00193562"/>
    <w:rsid w:val="001D0412"/>
    <w:rsid w:val="001D2BCB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81F00"/>
    <w:rsid w:val="003A689F"/>
    <w:rsid w:val="003B3055"/>
    <w:rsid w:val="003F0BEA"/>
    <w:rsid w:val="00406AF2"/>
    <w:rsid w:val="0044358D"/>
    <w:rsid w:val="0046016D"/>
    <w:rsid w:val="00461516"/>
    <w:rsid w:val="004D15D7"/>
    <w:rsid w:val="004D6A77"/>
    <w:rsid w:val="004F0C0D"/>
    <w:rsid w:val="004F7979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12800"/>
    <w:rsid w:val="0081324C"/>
    <w:rsid w:val="00824508"/>
    <w:rsid w:val="008B385D"/>
    <w:rsid w:val="008B5950"/>
    <w:rsid w:val="008C14BC"/>
    <w:rsid w:val="008F62AA"/>
    <w:rsid w:val="0092371F"/>
    <w:rsid w:val="00926C33"/>
    <w:rsid w:val="00953C7E"/>
    <w:rsid w:val="009668AE"/>
    <w:rsid w:val="00970E9C"/>
    <w:rsid w:val="00997629"/>
    <w:rsid w:val="009A53BC"/>
    <w:rsid w:val="009C0AFE"/>
    <w:rsid w:val="009F187F"/>
    <w:rsid w:val="009F4BEF"/>
    <w:rsid w:val="00A4112C"/>
    <w:rsid w:val="00A506D7"/>
    <w:rsid w:val="00A61381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333EA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95D85"/>
    <w:rsid w:val="00EA5506"/>
    <w:rsid w:val="00EC3F7F"/>
    <w:rsid w:val="00EF04AA"/>
    <w:rsid w:val="00EF51DF"/>
    <w:rsid w:val="00F04E7C"/>
    <w:rsid w:val="00F07400"/>
    <w:rsid w:val="00F83C1C"/>
    <w:rsid w:val="00FD3D33"/>
    <w:rsid w:val="00FE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C333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3EA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C333EA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C333EA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C333EA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C333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3EA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C333EA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C333EA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C333EA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St-245/2018</izvorni_sadrzaj>
    <derivirana_varijabla naziv="DomainObject.Predmet.OznakaBroj_1">St-245/2018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NIKTA društvo s ograničenom odgovornošću za proizvodnju, trgovinu i usluge zastupanog po punomoćniku Ivan Bužanić</izvorni_sadrzaj>
    <derivirana_varijabla naziv="DomainObject.Predmet.ProtustrankaFormated_1">  NIKTA društvo s ograničenom odgovornošću za proizvodnju, trgovinu i usluge zastupanog po punomoćniku Ivan Bužanić</derivirana_varijabla>
  </DomainObject.Predmet.ProtustrankaFormated>
  <DomainObject.Predmet.ProtustrankaFormatedOIB>
    <izvorni_sadrzaj>  NIKTA društvo s ograničenom odgovornošću za proizvodnju, trgovinu i usluge, OIB 52234278437 zastupanog po punomoćniku Ivan Bužanić</izvorni_sadrzaj>
    <derivirana_varijabla naziv="DomainObject.Predmet.ProtustrankaFormatedOIB_1">  NIKTA društvo s ograničenom odgovornošću za proizvodnju, trgovinu i usluge, OIB 52234278437 zastupanog po punomoćniku Ivan Bužanić</derivirana_varijabla>
  </DomainObject.Predmet.ProtustrankaFormatedOIB>
  <DomainObject.Predmet.ProtustrankaFormatedWithAdress>
    <izvorni_sadrzaj> NIKTA društvo s ograničenom odgovornošću za proizvodnju, trgovinu i usluge, Zagrebačka 2, 42220 Novi Marof zastupanog po punomoćniku Ivan Bužanić</izvorni_sadrzaj>
    <derivirana_varijabla naziv="DomainObject.Predmet.ProtustrankaFormatedWithAdress_1"> NIKTA društvo s ograničenom odgovornošću za proizvodnju, trgovinu i usluge, Zagrebačka 2, 42220 Novi Marof zastupanog po punomoćniku Ivan Bužanić</derivirana_varijabla>
  </DomainObject.Predmet.ProtustrankaFormatedWithAdress>
  <DomainObject.Predmet.ProtustrankaFormatedWithAdressOIB>
    <izvorni_sadrzaj> NIKTA društvo s ograničenom odgovornošću za proizvodnju, trgovinu i usluge, OIB 52234278437, Zagrebačka 2, 42220 Novi Marof zastupanog po punomoćniku Ivan Bužanić</izvorni_sadrzaj>
    <derivirana_varijabla naziv="DomainObject.Predmet.ProtustrankaFormatedWithAdressOIB_1"> NIKTA društvo s ograničenom odgovornošću za proizvodnju, trgovinu i usluge, OIB 52234278437, Zagrebačka 2, 42220 Novi Marof zastupanog po punomoćniku Ivan Bužanić</derivirana_varijabla>
  </DomainObject.Predmet.ProtustrankaFormatedWithAdressOIB>
  <DomainObject.Predmet.ProtustrankaWithAdress>
    <izvorni_sadrzaj>NIKTA društvo s ograničenom odgovornošću za proizvodnju, trgovinu i usluge Zagrebačka 2, 42220 Novi Marof</izvorni_sadrzaj>
    <derivirana_varijabla naziv="DomainObject.Predmet.ProtustrankaWithAdress_1">NIKTA društvo s ograničenom odgovornošću za proizvodnju, trgovinu i usluge Zagrebačka 2, 42220 Novi Marof</derivirana_varijabla>
  </DomainObject.Predmet.ProtustrankaWithAdress>
  <DomainObject.Predmet.ProtustrankaWithAdressOIB>
    <izvorni_sadrzaj>NIKTA društvo s ograničenom odgovornošću za proizvodnju, trgovinu i usluge, OIB 52234278437, Zagrebačka 2, 42220 Novi Marof</izvorni_sadrzaj>
    <derivirana_varijabla naziv="DomainObject.Predmet.ProtustrankaWithAdressOIB_1">NIKTA društvo s ograničenom odgovornošću za proizvodnju, trgovinu i usluge, OIB 52234278437, Zagrebačka 2, 42220 Novi Marof</derivirana_varijabla>
  </DomainObject.Predmet.ProtustrankaWithAdressOIB>
  <DomainObject.Predmet.ProtustrankaNazivFormated>
    <izvorni_sadrzaj>NIKTA društvo s ograničenom odgovornošću za proizvodnju, trgovinu i usluge</izvorni_sadrzaj>
    <derivirana_varijabla naziv="DomainObject.Predmet.ProtustrankaNazivFormated_1">NIKTA društvo s ograničenom odgovornošću za proizvodnju, trgovinu i usluge</derivirana_varijabla>
  </DomainObject.Predmet.ProtustrankaNazivFormated>
  <DomainObject.Predmet.ProtustrankaNazivFormatedOIB>
    <izvorni_sadrzaj>NIKTA društvo s ograničenom odgovornošću za proizvodnju, trgovinu i usluge, OIB 52234278437</izvorni_sadrzaj>
    <derivirana_varijabla naziv="DomainObject.Predmet.ProtustrankaNazivFormatedOIB_1">NIKTA društvo s ograničenom odgovornošću za proizvodnju, trgovinu i usluge, OIB 52234278437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22822.28</izvorni_sadrzaj>
    <derivirana_varijabla naziv="DomainObject.Predmet.TrenutnaVrijednost_1">22822.28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NIKTA društvo s ograničenom odgovornošću za proizvodnju, trgovinu i usluge zastupanog po punomoćniku Ivan Bužanić</item>
    </izvorni_sadrzaj>
    <derivirana_varijabla naziv="DomainObject.Predmet.ProtuStrankaListFormated_1">
      <item>NIKTA društvo s ograničenom odgovornošću za proizvodnju, trgovinu i usluge zastupanog po punomoćniku Ivan Bužanić</item>
    </derivirana_varijabla>
  </DomainObject.Predmet.ProtuStrankaListFormated>
  <DomainObject.Predmet.ProtuStrankaListFormatedOIB>
    <izvorni_sadrzaj>
      <item>NIKTA društvo s ograničenom odgovornošću za proizvodnju, trgovinu i usluge, OIB 52234278437 zastupanog po punomoćniku Ivan Bužanić</item>
    </izvorni_sadrzaj>
    <derivirana_varijabla naziv="DomainObject.Predmet.ProtuStrankaListFormatedOIB_1">
      <item>NIKTA društvo s ograničenom odgovornošću za proizvodnju, trgovinu i usluge, OIB 52234278437 zastupanog po punomoćniku Ivan Bužanić</item>
    </derivirana_varijabla>
  </DomainObject.Predmet.ProtuStrankaListFormatedOIB>
  <DomainObject.Predmet.ProtuStrankaListFormatedWithAdress>
    <izvorni_sadrzaj>
      <item>NIKTA društvo s ograničenom odgovornošću za proizvodnju, trgovinu i usluge, Zagrebačka 2, 42220 Novi Marof zastupanog po punomoćniku Ivan Bužanić</item>
    </izvorni_sadrzaj>
    <derivirana_varijabla naziv="DomainObject.Predmet.ProtuStrankaListFormatedWithAdress_1">
      <item>NIKTA društvo s ograničenom odgovornošću za proizvodnju, trgovinu i usluge, Zagrebačka 2, 42220 Novi Marof zastupanog po punomoćniku Ivan Bužanić</item>
    </derivirana_varijabla>
  </DomainObject.Predmet.ProtuStrankaListFormatedWithAdress>
  <DomainObject.Predmet.ProtuStrankaListFormatedWithAdressOIB>
    <izvorni_sadrzaj>
      <item>NIKTA društvo s ograničenom odgovornošću za proizvodnju, trgovinu i usluge, OIB 52234278437, Zagrebačka 2, 42220 Novi Marof zastupanog po punomoćniku Ivan Bužanić</item>
    </izvorni_sadrzaj>
    <derivirana_varijabla naziv="DomainObject.Predmet.ProtuStrankaListFormatedWithAdressOIB_1">
      <item>NIKTA društvo s ograničenom odgovornošću za proizvodnju, trgovinu i usluge, OIB 52234278437, Zagrebačka 2, 42220 Novi Marof zastupanog po punomoćniku Ivan Bužanić</item>
    </derivirana_varijabla>
  </DomainObject.Predmet.ProtuStrankaListFormatedWithAdressOIB>
  <DomainObject.Predmet.ProtuStrankaListNazivFormated>
    <izvorni_sadrzaj>
      <item>NIKTA društvo s ograničenom odgovornošću za proizvodnju, trgovinu i usluge</item>
    </izvorni_sadrzaj>
    <derivirana_varijabla naziv="DomainObject.Predmet.ProtuStrankaListNazivFormated_1">
      <item>NIKTA društvo s ograničenom odgovornošću za proizvodnju, trgovinu i usluge</item>
    </derivirana_varijabla>
  </DomainObject.Predmet.ProtuStrankaListNazivFormated>
  <DomainObject.Predmet.ProtuStrankaListNazivFormatedOIB>
    <izvorni_sadrzaj>
      <item>NIKTA društvo s ograničenom odgovornošću za proizvodnju, trgovinu i usluge, OIB 52234278437</item>
    </izvorni_sadrzaj>
    <derivirana_varijabla naziv="DomainObject.Predmet.ProtuStrankaListNazivFormatedOIB_1">
      <item>NIKTA društvo s ograničenom odgovornošću za proizvodnju, trgovinu i usluge, OIB 52234278437</item>
    </derivirana_varijabla>
  </DomainObject.Predmet.ProtuStrankaListNazivFormatedOIB>
  <DomainObject.Predmet.OstaliListFormated>
    <izvorni_sadrzaj>
      <item>Ivan Bužanić punomoćnik sudionika u postupku NIKTA društvo s ograničenom odgovornošću za proizvodnju, trgovinu i usluge</item>
      <item>Sudski registar</item>
    </izvorni_sadrzaj>
    <derivirana_varijabla naziv="DomainObject.Predmet.OstaliListFormated_1">
      <item>Ivan Bužanić punomoćnik sudionika u postupku NIKTA društvo s ograničenom odgovornošću za proizvodnju, trgovinu i usluge</item>
      <item>Sudski registar</item>
    </derivirana_varijabla>
  </DomainObject.Predmet.OstaliListFormated>
  <DomainObject.Predmet.OstaliListFormatedOIB>
    <izvorni_sadrzaj>
      <item>Ivan Bužanić, OIB 57673923433 punomoćnik sudionika u postupku NIKTA društvo s ograničenom odgovornošću za proizvodnju, trgovinu i usluge</item>
      <item>Sudski registar</item>
    </izvorni_sadrzaj>
    <derivirana_varijabla naziv="DomainObject.Predmet.OstaliListFormatedOIB_1">
      <item>Ivan Bužanić, OIB 57673923433 punomoćnik sudionika u postupku NIKTA društvo s ograničenom odgovornošću za proizvodnju, trgovinu i usluge</item>
      <item>Sudski registar</item>
    </derivirana_varijabla>
  </DomainObject.Predmet.OstaliListFormatedOIB>
  <DomainObject.Predmet.OstaliListFormatedWithAdress>
    <izvorni_sadrzaj>
      <item>Ivan Bužanić, Filipići 4, 42242 Filipići punomoćnik sudionika u postupku NIKTA društvo s ograničenom odgovornošću za proizvodnju, trgovinu i usluge</item>
      <item>Sudski registar</item>
    </izvorni_sadrzaj>
    <derivirana_varijabla naziv="DomainObject.Predmet.OstaliListFormatedWithAdress_1">
      <item>Ivan Bužanić, Filipići 4, 42242 Filipići punomoćnik sudionika u postupku NIKTA društvo s ograničenom odgovornošću za proizvodnju, trgovinu i usluge</item>
      <item>Sudski registar</item>
    </derivirana_varijabla>
  </DomainObject.Predmet.OstaliListFormatedWithAdress>
  <DomainObject.Predmet.OstaliListFormatedWithAdressOIB>
    <izvorni_sadrzaj>
      <item>Ivan Bužanić, OIB 57673923433, Filipići 4, 42242 Filipići punomoćnik sudionika u postupku NIKTA društvo s ograničenom odgovornošću za proizvodnju, trgovinu i usluge</item>
      <item>Sudski registar</item>
    </izvorni_sadrzaj>
    <derivirana_varijabla naziv="DomainObject.Predmet.OstaliListFormatedWithAdressOIB_1">
      <item>Ivan Bužanić, OIB 57673923433, Filipići 4, 42242 Filipići punomoćnik sudionika u postupku NIKTA društvo s ograničenom odgovornošću za proizvodnju, trgovinu i usluge</item>
      <item>Sudski registar</item>
    </derivirana_varijabla>
  </DomainObject.Predmet.OstaliListFormatedWithAdressOIB>
  <DomainObject.Predmet.OstaliListNazivFormated>
    <izvorni_sadrzaj>
      <item>Ivan Bužanić</item>
      <item>Sudski registar</item>
    </izvorni_sadrzaj>
    <derivirana_varijabla naziv="DomainObject.Predmet.OstaliListNazivFormated_1">
      <item>Ivan Bužanić</item>
      <item>Sudski registar</item>
    </derivirana_varijabla>
  </DomainObject.Predmet.OstaliListNazivFormated>
  <DomainObject.Predmet.OstaliListNazivFormatedOIB>
    <izvorni_sadrzaj>
      <item>Ivan Bužanić, OIB 57673923433</item>
      <item>Sudski registar</item>
    </izvorni_sadrzaj>
    <derivirana_varijabla naziv="DomainObject.Predmet.OstaliListNazivFormatedOIB_1">
      <item>Ivan Bužanić, OIB 57673923433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NIKTA društvo s ograničenom odgovornošću za proizvodnju, trgovinu i usluge</izvorni_sadrzaj>
    <derivirana_varijabla naziv="DomainObject.Predmet.ProtustrankaIDrugi_1">NIKTA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NIKTA društvo s ograničenom odgovornošću za proizvodnju, trgovinu i usluge, OIB 52234278437, Zagrebačka 2, 42220 Novi Marof</izvorni_sadrzaj>
    <derivirana_varijabla naziv="DomainObject.Predmet.ProtustrankaIDrugiAdressOIB_1">NIKTA društvo s ograničenom odgovornošću za proizvodnju, trgovinu i usluge, OIB 52234278437, Zagrebačka 2,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NIKTA društvo s ograničenom odgovornošću za proizvodnju, trgovinu i usluge</item>
      <item>Ivan Bužanić</item>
      <item>Sudski registar</item>
    </izvorni_sadrzaj>
    <derivirana_varijabla naziv="DomainObject.Predmet.SudioniciListNaziv_1">
      <item>Financijska agencija</item>
      <item>NIKTA društvo s ograničenom odgovornošću za proizvodnju, trgovinu i usluge</item>
      <item>Ivan Bužanić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NIKTA društvo s ograničenom odgovornošću za proizvodnju, trgovinu i usluge, OIB 52234278437, Zagrebačka 2,42220 Novi Marof</item>
      <item>Ivan Bužanić, OIB 57673923433, Filipići 4,42242 Filipići</item>
      <item>Sudski registar</item>
    </izvorni_sadrzaj>
    <derivirana_varijabla naziv="DomainObject.Predmet.SudioniciListAdressOIB_1">
      <item>Financijska agencija, OIB 85821130368, A. Cesarca 2,42000 Varaždin</item>
      <item>NIKTA društvo s ograničenom odgovornošću za proizvodnju, trgovinu i usluge, OIB 52234278437, Zagrebačka 2,42220 Novi Marof</item>
      <item>Ivan Bužanić, OIB 57673923433, Filipići 4,42242 Filipići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52234278437</item>
      <item>, OIB 57673923433</item>
      <item>, OIB null</item>
    </izvorni_sadrzaj>
    <derivirana_varijabla naziv="DomainObject.Predmet.SudioniciListNazivOIB_1">
      <item>, OIB 85821130368</item>
      <item>, OIB 52234278437</item>
      <item>, OIB 57673923433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E0AAFB-592F-4990-BF86-95CA309594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1083</properties:Characters>
  <properties:Lines>43</properties:Lines>
  <properties:Paragraphs>16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2018-12-06T12:05:00Z</cp:lastPrinted>
  <dcterms:modified xmlns:xsi="http://www.w3.org/2001/XMLSchema-instance" xsi:type="dcterms:W3CDTF">2018-12-06T12:06:00Z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(ST-571-17-7 rješenje - poziv na uplatu predujma po NOVOM SZ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