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260a" w14:paraId="fed260a" w:rsidRDefault="00AE649C" w:rsidP="0039081C" w:rsidR="00AE649C" w:rsidRPr="00B76F3C">
      <w:pPr>
        <w:pStyle w:val="Naslov3"/>
        <w:numPr>
          <w:ilvl w:val="0"/>
          <w:numId w:val="0"/>
        </w:numPr>
        <w:spacing w:after="0" w:before="0"/>
        <w:ind w:left="720"/>
        <w15:collapsed w:val="false"/>
      </w:pPr>
      <w:bookmarkStart w:name="_GoBack" w:id="0"/>
      <w:bookmarkEnd w:id="0"/>
    </w:p>
    <w:p w:rsidRDefault="0039081C" w:rsidP="0039081C" w:rsidR="0039081C">
      <w:pPr>
        <w:pStyle w:val="SudNaziv"/>
        <w:rPr>
          <w:b w:val="false"/>
        </w:rPr>
      </w:pPr>
    </w:p>
    <w:p w:rsidRDefault="0039081C" w:rsidP="0039081C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 w:val="false"/>
        </w:rPr>
        <w:t>REPUBLIKA HRVATSKA</w:t>
      </w:r>
    </w:p>
    <w:p w:rsidRDefault="0039081C" w:rsidP="0039081C" w:rsidR="0039081C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39081C" w:rsidP="0039081C" w:rsidR="0039081C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39081C" w:rsidP="0039081C" w:rsidR="0039081C">
      <w:pPr>
        <w:spacing w:after="0"/>
        <w:jc w:val="right"/>
      </w:pPr>
    </w:p>
    <w:p w:rsidRDefault="0039081C" w:rsidP="0039081C" w:rsidR="0039081C">
      <w:pPr>
        <w:spacing w:after="0"/>
        <w:jc w:val="both"/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</w:t>
      </w:r>
      <w:r>
        <w:t xml:space="preserve"> PROFOTO društvo s ograničenom odgovornošću za usluge i trgovinu, OIB 70811737081, Križevci, Ulica Matije Gupca 22, </w:t>
      </w:r>
      <w:r>
        <w:t>6. studenoga 2015. temeljem čl. 430. Stečajnog zakona („NN“ 71/15, u daljnjem tekstu SZ) objavljuje sljedeći</w:t>
      </w:r>
    </w:p>
    <w:p w:rsidRDefault="0039081C" w:rsidP="0039081C" w:rsidR="0039081C">
      <w:pPr>
        <w:spacing w:after="0"/>
        <w:jc w:val="center"/>
      </w:pPr>
    </w:p>
    <w:p w:rsidRDefault="0039081C" w:rsidP="0039081C" w:rsidR="0039081C">
      <w:pPr>
        <w:spacing w:after="0"/>
        <w:jc w:val="center"/>
      </w:pPr>
      <w:r>
        <w:t>OGLAS</w:t>
      </w:r>
    </w:p>
    <w:p w:rsidRDefault="0039081C" w:rsidP="0039081C" w:rsidR="0039081C">
      <w:pPr>
        <w:spacing w:after="0"/>
      </w:pPr>
    </w:p>
    <w:p w:rsidRDefault="0039081C" w:rsidP="0039081C" w:rsidR="0039081C">
      <w:pPr>
        <w:spacing w:after="0"/>
        <w:jc w:val="both"/>
      </w:pPr>
      <w:r>
        <w:t>1/</w:t>
      </w:r>
      <w:r>
        <w:tab/>
        <w:t>Utvrđuje se da ukupni iznos evidentiranog duga dužnika PROFOTO društvo s ograničenom odgovornošću za usluge i trgovinu, OIB 70811737081, Križevci, Ulica Matije Gupca 22</w:t>
      </w:r>
      <w:r>
        <w:t xml:space="preserve">, </w:t>
      </w:r>
      <w:r>
        <w:t xml:space="preserve">iznosi </w:t>
      </w:r>
      <w:r>
        <w:t>271.351,05 kn.</w:t>
      </w:r>
    </w:p>
    <w:p w:rsidRDefault="0039081C" w:rsidP="0039081C" w:rsidR="0039081C">
      <w:pPr>
        <w:spacing w:after="0"/>
        <w:jc w:val="both"/>
      </w:pPr>
    </w:p>
    <w:p w:rsidRDefault="0039081C" w:rsidP="0039081C" w:rsidR="0039081C">
      <w:pPr>
        <w:spacing w:after="0"/>
        <w:jc w:val="both"/>
      </w:pPr>
      <w:r>
        <w:t>2/</w:t>
      </w:r>
      <w:r>
        <w:tab/>
        <w:t xml:space="preserve"> Poziva se direktor dužnika </w:t>
      </w:r>
      <w:r>
        <w:t xml:space="preserve">Branka Radić iz Križevaca, Ulica Matije Gupca 22, </w:t>
      </w:r>
      <w:r>
        <w:t xml:space="preserve">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9081C" w:rsidP="0039081C" w:rsidR="0039081C">
      <w:pPr>
        <w:spacing w:after="0"/>
        <w:jc w:val="both"/>
      </w:pPr>
    </w:p>
    <w:p w:rsidRDefault="0039081C" w:rsidP="0039081C" w:rsidR="0039081C">
      <w:pPr>
        <w:spacing w:after="0"/>
        <w:jc w:val="both"/>
      </w:pPr>
      <w:r>
        <w:t>3/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39081C" w:rsidP="0039081C" w:rsidR="0039081C">
      <w:pPr>
        <w:spacing w:after="0"/>
      </w:pPr>
    </w:p>
    <w:p w:rsidRDefault="0039081C" w:rsidP="0039081C" w:rsidR="0039081C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39081C" w:rsidP="0039081C" w:rsidR="0039081C">
      <w:pPr>
        <w:spacing w:after="0"/>
        <w:jc w:val="both"/>
        <w:rPr>
          <w:color w:val="000000"/>
        </w:rPr>
      </w:pPr>
      <w:r>
        <w:tab/>
      </w:r>
    </w:p>
    <w:p w:rsidRDefault="0039081C" w:rsidP="0039081C" w:rsidR="0039081C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</w:t>
      </w:r>
      <w:r>
        <w:t>485</w:t>
      </w:r>
      <w:r>
        <w:t xml:space="preserve">15 otvoren kod Hrvatske poštanske banke. </w:t>
      </w:r>
    </w:p>
    <w:p w:rsidRDefault="0039081C" w:rsidP="0039081C" w:rsidR="0039081C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39081C" w:rsidP="0039081C" w:rsidR="0039081C">
      <w:pPr>
        <w:spacing w:after="0"/>
        <w:jc w:val="center"/>
      </w:pPr>
      <w:r>
        <w:t>U Varaždinu, 6. studenoga 2015.</w:t>
      </w:r>
    </w:p>
    <w:p w:rsidRDefault="0039081C" w:rsidP="0039081C" w:rsidR="0039081C">
      <w:pPr>
        <w:spacing w:after="0"/>
        <w:jc w:val="both"/>
      </w:pPr>
    </w:p>
    <w:p w:rsidRDefault="0039081C" w:rsidP="0039081C" w:rsidR="0039081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39081C" w:rsidP="0039081C" w:rsidR="0039081C">
      <w:pPr>
        <w:spacing w:after="0"/>
      </w:pPr>
    </w:p>
    <w:p w:rsidRDefault="0039081C" w:rsidP="0039081C" w:rsidR="00DA024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</w:t>
      </w:r>
      <w:proofErr w:type="spellStart"/>
      <w:r>
        <w:t>Nemec</w:t>
      </w:r>
      <w:proofErr w:type="spellEnd"/>
    </w:p>
    <w:sectPr w:rsidSect="0039081C" w:rsidR="00DA0242">
      <w:headerReference w:type="default" r:id="rId11"/>
      <w:pgSz w:code="9" w:h="16839" w:w="11907"/>
      <w:pgMar w:gutter="0" w:footer="1134" w:header="1134" w:left="1418" w:bottom="1418" w:right="1418" w:top="1418"/>
      <w:paperSrc w:other="1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081C" w:rsidR="008333A9">
    <w:pPr>
      <w:pStyle w:val="Zaglavlje"/>
    </w:pPr>
    <w:r>
      <w:rPr>
        <w:rStyle w:val="PozadinaSvijetloCrvena"/>
        <w:shd w:fill="auto" w:color="auto" w:val="clear"/>
      </w:rPr>
      <w:t>Poslovni broj: ST-485/15-4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81C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649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St-485/2015-4</izvorni_sadrzaj>
    <derivirana_varijabla naziv="DomainObject.Oznaka_1">St-485/2015-4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St-485/2015</izvorni_sadrzaj>
    <derivirana_varijabla naziv="DomainObject.Predmet.OznakaBroj_1">St-485/2015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PROFOTO društvo s ograničenom odgovornošću za usluge i trgovinu</izvorni_sadrzaj>
    <derivirana_varijabla naziv="DomainObject.Predmet.ProtustrankaFormated_1">  PROFOTO društvo s ograničenom odgovornošću za usluge i trgovinu</derivirana_varijabla>
  </DomainObject.Predmet.ProtustrankaFormated>
  <DomainObject.Predmet.ProtustrankaFormatedOIB>
    <izvorni_sadrzaj>  PROFOTO društvo s ograničenom odgovornošću za usluge i trgovinu, OIB 70811737081</izvorni_sadrzaj>
    <derivirana_varijabla naziv="DomainObject.Predmet.ProtustrankaFormatedOIB_1">  PROFOTO društvo s ograničenom odgovornošću za usluge i trgovinu, OIB 70811737081</derivirana_varijabla>
  </DomainObject.Predmet.ProtustrankaFormatedOIB>
  <DomainObject.Predmet.ProtustrankaFormatedWithAdress>
    <izvorni_sadrzaj> PROFOTO društvo s ograničenom odgovornošću za usluge i trgovinu, Ulica Matije Gupca 22, 48260 Križevci</izvorni_sadrzaj>
    <derivirana_varijabla naziv="DomainObject.Predmet.ProtustrankaFormatedWithAdress_1"> PROFOTO društvo s ograničenom odgovornošću za usluge i trgovinu, Ulica Matije Gupca 22, 48260 Križevci</derivirana_varijabla>
  </DomainObject.Predmet.ProtustrankaFormatedWithAdress>
  <DomainObject.Predmet.ProtustrankaFormatedWithAdressOIB>
    <izvorni_sadrzaj> PROFOTO društvo s ograničenom odgovornošću za usluge i trgovinu, OIB 70811737081, Ulica Matije Gupca 22, 48260 Križevci</izvorni_sadrzaj>
    <derivirana_varijabla naziv="DomainObject.Predmet.ProtustrankaFormatedWithAdressOIB_1"> PROFOTO društvo s ograničenom odgovornošću za usluge i trgovinu, OIB 70811737081, Ulica Matije Gupca 22, 48260 Križevci</derivirana_varijabla>
  </DomainObject.Predmet.ProtustrankaFormatedWithAdressOIB>
  <DomainObject.Predmet.ProtustrankaWithAdress>
    <izvorni_sadrzaj>PROFOTO društvo s ograničenom odgovornošću za usluge i trgovinu Ulica Matije Gupca 22, 48260 Križevci</izvorni_sadrzaj>
    <derivirana_varijabla naziv="DomainObject.Predmet.ProtustrankaWithAdress_1">PROFOTO društvo s ograničenom odgovornošću za usluge i trgovinu Ulica Matije Gupca 22, 48260 Križevci</derivirana_varijabla>
  </DomainObject.Predmet.ProtustrankaWithAdress>
  <DomainObject.Predmet.ProtustrankaWithAdressOIB>
    <izvorni_sadrzaj>PROFOTO društvo s ograničenom odgovornošću za usluge i trgovinu, OIB 70811737081, Ulica Matije Gupca 22, 48260 Križevci</izvorni_sadrzaj>
    <derivirana_varijabla naziv="DomainObject.Predmet.ProtustrankaWithAdressOIB_1">PROFOTO društvo s ograničenom odgovornošću za usluge i trgovinu, OIB 70811737081, Ulica Matije Gupca 22, 48260 Križevci</derivirana_varijabla>
  </DomainObject.Predmet.ProtustrankaWithAdressOIB>
  <DomainObject.Predmet.ProtustrankaNazivFormated>
    <izvorni_sadrzaj>PROFOTO društvo s ograničenom odgovornošću za usluge i trgovinu</izvorni_sadrzaj>
    <derivirana_varijabla naziv="DomainObject.Predmet.ProtustrankaNazivFormated_1">PROFOTO društvo s ograničenom odgovornošću za usluge i trgovinu</derivirana_varijabla>
  </DomainObject.Predmet.ProtustrankaNazivFormated>
  <DomainObject.Predmet.ProtustrankaNazivFormatedOIB>
    <izvorni_sadrzaj>PROFOTO društvo s ograničenom odgovornošću za usluge i trgovinu, OIB 70811737081</izvorni_sadrzaj>
    <derivirana_varijabla naziv="DomainObject.Predmet.ProtustrankaNazivFormatedOIB_1">PROFOTO društvo s ograničenom odgovornošću za usluge i trgovinu, OIB 70811737081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271351.05</izvorni_sadrzaj>
    <derivirana_varijabla naziv="DomainObject.Predmet.TrenutnaVrijednost_1">271351.05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PROFOTO društvo s ograničenom odgovornošću za usluge i trgovinu</item>
    </izvorni_sadrzaj>
    <derivirana_varijabla naziv="DomainObject.Predmet.ProtuStrankaListFormated_1">
      <item>PROFOTO društvo s ograničenom odgovornošću za usluge i trgovinu</item>
    </derivirana_varijabla>
  </DomainObject.Predmet.ProtuStrankaListFormated>
  <DomainObject.Predmet.ProtuStrankaListFormatedOIB>
    <izvorni_sadrzaj>
      <item>PROFOTO društvo s ograničenom odgovornošću za usluge i trgovinu, OIB 70811737081</item>
    </izvorni_sadrzaj>
    <derivirana_varijabla naziv="DomainObject.Predmet.ProtuStrankaListFormatedOIB_1">
      <item>PROFOTO društvo s ograničenom odgovornošću za usluge i trgovinu, OIB 70811737081</item>
    </derivirana_varijabla>
  </DomainObject.Predmet.ProtuStrankaListFormatedOIB>
  <DomainObject.Predmet.ProtuStrankaListFormatedWithAdress>
    <izvorni_sadrzaj>
      <item>PROFOTO društvo s ograničenom odgovornošću za usluge i trgovinu, Ulica Matije Gupca 22, 48260 Križevci</item>
    </izvorni_sadrzaj>
    <derivirana_varijabla naziv="DomainObject.Predmet.ProtuStrankaListFormatedWithAdress_1">
      <item>PROFOTO društvo s ograničenom odgovornošću za usluge i trgovinu, Ulica Matije Gupca 22, 48260 Križevci</item>
    </derivirana_varijabla>
  </DomainObject.Predmet.ProtuStrankaListFormatedWithAdress>
  <DomainObject.Predmet.ProtuStrankaListFormatedWithAdressOIB>
    <izvorni_sadrzaj>
      <item>PROFOTO društvo s ograničenom odgovornošću za usluge i trgovinu, OIB 70811737081, Ulica Matije Gupca 22, 48260 Križevci</item>
    </izvorni_sadrzaj>
    <derivirana_varijabla naziv="DomainObject.Predmet.ProtuStrankaListFormatedWithAdressOIB_1">
      <item>PROFOTO društvo s ograničenom odgovornošću za usluge i trgovinu, OIB 70811737081, Ulica Matije Gupca 22, 48260 Križevci</item>
    </derivirana_varijabla>
  </DomainObject.Predmet.ProtuStrankaListFormatedWithAdressOIB>
  <DomainObject.Predmet.ProtuStrankaListNazivFormated>
    <izvorni_sadrzaj>
      <item>PROFOTO društvo s ograničenom odgovornošću za usluge i trgovinu</item>
    </izvorni_sadrzaj>
    <derivirana_varijabla naziv="DomainObject.Predmet.ProtuStrankaListNazivFormated_1">
      <item>PROFOTO društvo s ograničenom odgovornošću za usluge i trgovinu</item>
    </derivirana_varijabla>
  </DomainObject.Predmet.ProtuStrankaListNazivFormated>
  <DomainObject.Predmet.ProtuStrankaListNazivFormatedOIB>
    <izvorni_sadrzaj>
      <item>PROFOTO društvo s ograničenom odgovornošću za usluge i trgovinu, OIB 70811737081</item>
    </izvorni_sadrzaj>
    <derivirana_varijabla naziv="DomainObject.Predmet.ProtuStrankaListNazivFormatedOIB_1">
      <item>PROFOTO društvo s ograničenom odgovornošću za usluge i trgovinu, OIB 70811737081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St-485/2015-4</izvorni_sadrzaj>
    <derivirana_varijabla naziv="DomainObject.PoslovniBrojDokumenta_1">St-485/2015-4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PROFOTO društvo s ograničenom odgovornošću za usluge i trgovinu</izvorni_sadrzaj>
    <derivirana_varijabla naziv="DomainObject.Predmet.ProtustrankaIDrugi_1">PROFOTO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PROFOTO društvo s ograničenom odgovornošću za usluge i trgovinu, OIB 70811737081, Ulica Matije Gupca 22, 48260 Križevci</izvorni_sadrzaj>
    <derivirana_varijabla naziv="DomainObject.Predmet.ProtustrankaIDrugiAdressOIB_1">PROFOTO društvo s ograničenom odgovornošću za usluge i trgovinu, OIB 70811737081, Ulica Matije Gupca 22,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PROFOTO društvo s ograničenom odgovornošću za usluge i trgovinu</item>
      <item>E-oglasna ploča</item>
      <item>Sudski registar, Trgovački sud u Varaždinu</item>
    </izvorni_sadrzaj>
    <derivirana_varijabla naziv="DomainObject.Predmet.SudioniciListNaziv_1">
      <item>Financijska agencija</item>
      <item>PROFOTO društvo s ograničenom odgovornošću za usluge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PROFOTO društvo s ograničenom odgovornošću za usluge i trgovinu, OIB 70811737081, Ulica Matije Gupca 22,48260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PROFOTO društvo s ograničenom odgovornošću za usluge i trgovinu, OIB 70811737081, Ulica Matije Gupca 22,48260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9F4018-FF9B-49E0-87A4-C5BC022B46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2065</properties:Characters>
  <properties:Lines>48</properties:Lines>
  <properties:Paragraphs>14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2015-11-06T08:54:00Z</cp:lastPrinted>
  <dcterms:modified xmlns:xsi="http://www.w3.org/2001/XMLSchema-instance" xsi:type="dcterms:W3CDTF">2015-11-06T08:54:00Z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St-485/2015-4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