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6fc0" w14:paraId="97d6fc0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76E4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60</w:t>
            </w:r>
            <w:r w:rsidR="00276E4F">
              <w:t>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F701E">
        <w:t xml:space="preserve"> </w:t>
      </w:r>
      <w:r w:rsidR="00276E4F" w:rsidRPr="00276E4F">
        <w:t>BRICO USLUGE j.d.o.o. za ugostiteljstvo i usluge</w:t>
      </w:r>
      <w:r w:rsidR="00276E4F">
        <w:t xml:space="preserve"> Zagreb, Kanalska 11, </w:t>
      </w:r>
      <w:proofErr w:type="spellStart"/>
      <w:r w:rsidR="00276E4F">
        <w:t>OIB</w:t>
      </w:r>
      <w:proofErr w:type="spellEnd"/>
      <w:r w:rsidR="00276E4F">
        <w:t xml:space="preserve">: </w:t>
      </w:r>
      <w:r w:rsidR="00276E4F" w:rsidRPr="00276E4F">
        <w:t>45437524778</w:t>
      </w:r>
      <w:r w:rsidR="00276E4F">
        <w:t xml:space="preserve">, </w:t>
      </w:r>
      <w:proofErr w:type="spellStart"/>
      <w:r w:rsidR="00276E4F">
        <w:t>MBS</w:t>
      </w:r>
      <w:proofErr w:type="spellEnd"/>
      <w:r w:rsidR="00276E4F">
        <w:t xml:space="preserve">: </w:t>
      </w:r>
      <w:r w:rsidR="00276E4F" w:rsidRPr="00276E4F">
        <w:t>080860623</w:t>
      </w:r>
      <w:r w:rsidR="00276E4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276E4F" w:rsidRPr="00276E4F">
        <w:t>BRICO USLUGE j.d.o.o. za ugostiteljstvo i usluge</w:t>
      </w:r>
      <w:r w:rsidR="00276E4F">
        <w:t xml:space="preserve"> Zagreb, Kanalska 11, </w:t>
      </w:r>
      <w:proofErr w:type="spellStart"/>
      <w:r w:rsidR="00276E4F">
        <w:t>OIB</w:t>
      </w:r>
      <w:proofErr w:type="spellEnd"/>
      <w:r w:rsidR="00276E4F">
        <w:t xml:space="preserve">: </w:t>
      </w:r>
      <w:r w:rsidR="00276E4F" w:rsidRPr="00276E4F">
        <w:t>45437524778</w:t>
      </w:r>
      <w:r w:rsidR="00276E4F">
        <w:t xml:space="preserve">, </w:t>
      </w:r>
      <w:proofErr w:type="spellStart"/>
      <w:r w:rsidR="00276E4F">
        <w:t>MBS</w:t>
      </w:r>
      <w:proofErr w:type="spellEnd"/>
      <w:r w:rsidR="00276E4F">
        <w:t xml:space="preserve">: </w:t>
      </w:r>
      <w:r w:rsidR="00276E4F" w:rsidRPr="00276E4F">
        <w:t>080860623</w:t>
      </w:r>
      <w:r w:rsidR="00276E4F">
        <w:t>, iznosi 53.707,77 kn.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276E4F">
        <w:t>Ivica Brico iz Zagreba,</w:t>
      </w:r>
      <w:r w:rsidR="00A81A0E">
        <w:t xml:space="preserve"> </w:t>
      </w:r>
      <w:r w:rsidR="008A64C6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60</w:t>
      </w:r>
      <w:r w:rsidR="00276E4F">
        <w:t>6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B663B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9B663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663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63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63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9B663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663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63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63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St-1606/2018</izvorni_sadrzaj>
    <derivirana_varijabla naziv="DomainObject.Predmet.OznakaBroj_1">St-1606/2018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BRICO USLUGE j.d.o.o. za ugostiteljstvo i usluge</izvorni_sadrzaj>
    <derivirana_varijabla naziv="DomainObject.Predmet.ProtustrankaFormated_1">  BRICO USLUGE j.d.o.o. za ugostiteljstvo i usluge</derivirana_varijabla>
  </DomainObject.Predmet.ProtustrankaFormated>
  <DomainObject.Predmet.ProtustrankaFormatedOIB>
    <izvorni_sadrzaj>  BRICO USLUGE j.d.o.o. za ugostiteljstvo i usluge, OIB 45437524778</izvorni_sadrzaj>
    <derivirana_varijabla naziv="DomainObject.Predmet.ProtustrankaFormatedOIB_1">  BRICO USLUGE j.d.o.o. za ugostiteljstvo i usluge, OIB 45437524778</derivirana_varijabla>
  </DomainObject.Predmet.ProtustrankaFormatedOIB>
  <DomainObject.Predmet.ProtustrankaFormatedWithAdress>
    <izvorni_sadrzaj> BRICO USLUGE j.d.o.o. za ugostiteljstvo i usluge, Kanalska 11, 10000 Zagreb</izvorni_sadrzaj>
    <derivirana_varijabla naziv="DomainObject.Predmet.ProtustrankaFormatedWithAdress_1"> BRICO USLUGE j.d.o.o. za ugostiteljstvo i usluge, Kanalska 11, 10000 Zagreb</derivirana_varijabla>
  </DomainObject.Predmet.ProtustrankaFormatedWithAdress>
  <DomainObject.Predmet.ProtustrankaFormatedWithAdressOIB>
    <izvorni_sadrzaj> BRICO USLUGE j.d.o.o. za ugostiteljstvo i usluge, OIB 45437524778, Kanalska 11, 10000 Zagreb</izvorni_sadrzaj>
    <derivirana_varijabla naziv="DomainObject.Predmet.ProtustrankaFormatedWithAdressOIB_1"> BRICO USLUGE j.d.o.o. za ugostiteljstvo i usluge, OIB 45437524778, Kanalska 11, 10000 Zagreb</derivirana_varijabla>
  </DomainObject.Predmet.ProtustrankaFormatedWithAdressOIB>
  <DomainObject.Predmet.ProtustrankaWithAdress>
    <izvorni_sadrzaj>BRICO USLUGE j.d.o.o. za ugostiteljstvo i usluge Kanalska 11, 10000 Zagreb</izvorni_sadrzaj>
    <derivirana_varijabla naziv="DomainObject.Predmet.ProtustrankaWithAdress_1">BRICO USLUGE j.d.o.o. za ugostiteljstvo i usluge Kanalska 11, 10000 Zagreb</derivirana_varijabla>
  </DomainObject.Predmet.ProtustrankaWithAdress>
  <DomainObject.Predmet.ProtustrankaWithAdressOIB>
    <izvorni_sadrzaj>BRICO USLUGE j.d.o.o. za ugostiteljstvo i usluge, OIB 45437524778, Kanalska 11, 10000 Zagreb</izvorni_sadrzaj>
    <derivirana_varijabla naziv="DomainObject.Predmet.ProtustrankaWithAdressOIB_1">BRICO USLUGE j.d.o.o. za ugostiteljstvo i usluge, OIB 45437524778, Kanalska 11, 10000 Zagreb</derivirana_varijabla>
  </DomainObject.Predmet.ProtustrankaWithAdressOIB>
  <DomainObject.Predmet.ProtustrankaNazivFormated>
    <izvorni_sadrzaj>BRICO USLUGE j.d.o.o. za ugostiteljstvo i usluge</izvorni_sadrzaj>
    <derivirana_varijabla naziv="DomainObject.Predmet.ProtustrankaNazivFormated_1">BRICO USLUGE j.d.o.o. za ugostiteljstvo i usluge</derivirana_varijabla>
  </DomainObject.Predmet.ProtustrankaNazivFormated>
  <DomainObject.Predmet.ProtustrankaNazivFormatedOIB>
    <izvorni_sadrzaj>BRICO USLUGE j.d.o.o. za ugostiteljstvo i usluge, OIB 45437524778</izvorni_sadrzaj>
    <derivirana_varijabla naziv="DomainObject.Predmet.ProtustrankaNazivFormatedOIB_1">BRICO USLUGE j.d.o.o. za ugostiteljstvo i usluge, OIB 45437524778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BRICO USLUGE j.d.o.o. za ugostiteljstvo i usluge</item>
    </izvorni_sadrzaj>
    <derivirana_varijabla naziv="DomainObject.Predmet.ProtuStrankaListFormated_1">
      <item>BRICO USLUGE j.d.o.o. za ugostiteljstvo i usluge</item>
    </derivirana_varijabla>
  </DomainObject.Predmet.ProtuStrankaListFormated>
  <DomainObject.Predmet.ProtuStrankaListFormatedOIB>
    <izvorni_sadrzaj>
      <item>BRICO USLUGE j.d.o.o. za ugostiteljstvo i usluge, OIB 45437524778</item>
    </izvorni_sadrzaj>
    <derivirana_varijabla naziv="DomainObject.Predmet.ProtuStrankaListFormatedOIB_1">
      <item>BRICO USLUGE j.d.o.o. za ugostiteljstvo i usluge, OIB 45437524778</item>
    </derivirana_varijabla>
  </DomainObject.Predmet.ProtuStrankaListFormatedOIB>
  <DomainObject.Predmet.ProtuStrankaListFormatedWithAdress>
    <izvorni_sadrzaj>
      <item>BRICO USLUGE j.d.o.o. za ugostiteljstvo i usluge, Kanalska 11, 10000 Zagreb</item>
    </izvorni_sadrzaj>
    <derivirana_varijabla naziv="DomainObject.Predmet.ProtuStrankaListFormatedWithAdress_1">
      <item>BRICO USLUGE j.d.o.o. za ugostiteljstvo i usluge, Kanalska 11, 10000 Zagreb</item>
    </derivirana_varijabla>
  </DomainObject.Predmet.ProtuStrankaListFormatedWithAdress>
  <DomainObject.Predmet.ProtuStrankaListFormatedWithAdressOIB>
    <izvorni_sadrzaj>
      <item>BRICO USLUGE j.d.o.o. za ugostiteljstvo i usluge, OIB 45437524778, Kanalska 11, 10000 Zagreb</item>
    </izvorni_sadrzaj>
    <derivirana_varijabla naziv="DomainObject.Predmet.ProtuStrankaListFormatedWithAdressOIB_1">
      <item>BRICO USLUGE j.d.o.o. za ugostiteljstvo i usluge, OIB 45437524778, Kanalska 11, 10000 Zagreb</item>
    </derivirana_varijabla>
  </DomainObject.Predmet.ProtuStrankaListFormatedWithAdressOIB>
  <DomainObject.Predmet.ProtuStrankaListNazivFormated>
    <izvorni_sadrzaj>
      <item>BRICO USLUGE j.d.o.o. za ugostiteljstvo i usluge</item>
    </izvorni_sadrzaj>
    <derivirana_varijabla naziv="DomainObject.Predmet.ProtuStrankaListNazivFormated_1">
      <item>BRICO USLUGE j.d.o.o. za ugostiteljstvo i usluge</item>
    </derivirana_varijabla>
  </DomainObject.Predmet.ProtuStrankaListNazivFormated>
  <DomainObject.Predmet.ProtuStrankaListNazivFormatedOIB>
    <izvorni_sadrzaj>
      <item>BRICO USLUGE j.d.o.o. za ugostiteljstvo i usluge, OIB 45437524778</item>
    </izvorni_sadrzaj>
    <derivirana_varijabla naziv="DomainObject.Predmet.ProtuStrankaListNazivFormatedOIB_1">
      <item>BRICO USLUGE j.d.o.o. za ugostiteljstvo i usluge, OIB 45437524778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BRICO USLUGE j.d.o.o. za ugostiteljstvo i usluge</izvorni_sadrzaj>
    <derivirana_varijabla naziv="DomainObject.Predmet.ProtustrankaIDrugi_1">BRICO USLUGE j.d.o.o. za ugostiteljstvo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BRICO USLUGE j.d.o.o. za ugostiteljstvo i usluge, OIB 45437524778, Kanalska 11, 10000 Zagreb</izvorni_sadrzaj>
    <derivirana_varijabla naziv="DomainObject.Predmet.ProtustrankaIDrugiAdressOIB_1">BRICO USLUGE j.d.o.o. za ugostiteljstvo i usluge, OIB 45437524778, Kanalska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BRICO USLUGE j.d.o.o. za ugostiteljstvo i usluge</item>
      <item>FINA Regionalni centar Zagreb</item>
    </izvorni_sadrzaj>
    <derivirana_varijabla naziv="DomainObject.Predmet.SudioniciListNaziv_1">
      <item>BRICO USLUGE j.d.o.o. za ugostiteljstvo i usluge</item>
      <item>FINA Regionalni centar Zagreb</item>
    </derivirana_varijabla>
  </DomainObject.Predmet.SudioniciListNaziv>
  <DomainObject.Predmet.SudioniciListAdressOIB>
    <izvorni_sadrzaj>
      <item>BRICO USLUGE j.d.o.o. za ugostiteljstvo i usluge, OIB 45437524778, Kanalska 11,10000 Zagreb</item>
      <item>FINA Regionalni centar Zagreb, OIB 85821130368</item>
    </izvorni_sadrzaj>
    <derivirana_varijabla naziv="DomainObject.Predmet.SudioniciListAdressOIB_1">
      <item>BRICO USLUGE j.d.o.o. za ugostiteljstvo i usluge, OIB 45437524778, Kanalska 11,10000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45437524778</item>
      <item>, OIB 85821130368</item>
    </izvorni_sadrzaj>
    <derivirana_varijabla naziv="DomainObject.Predmet.SudioniciListNazivOIB_1">
      <item>, OIB 45437524778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1987</properties:Characters>
  <properties:Lines>48</properties:Lines>
  <properties:Paragraphs>16</properties:Paragraphs>
  <properties:TotalTime>430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2018-12-21T08:33:00Z</cp:lastPrinted>
  <dcterms:modified xmlns:xsi="http://www.w3.org/2001/XMLSchema-instance" xsi:type="dcterms:W3CDTF">2018-12-21T08:33:00Z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