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8821" w14:paraId="bca8821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AF14A0" w:rsidP="000E261F" w:rsidR="000E261F" w:rsidRPr="00180EFA">
      <w:pPr>
        <w:jc w:val="right"/>
      </w:pPr>
      <w:r>
        <w:t>87</w:t>
      </w:r>
      <w:r w:rsidRPr="007F00EE">
        <w:t>. St-</w:t>
      </w:r>
      <w:r>
        <w:t>1434/2018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AF14A0" w:rsidRPr="003120D9">
        <w:t xml:space="preserve">FINANCIJSKE AGENCIJE, OIB 85821130368, Zagreb, Ulica grada Vukovara 70, za otvaranje stečajnog postupka nad dužnikom </w:t>
      </w:r>
      <w:r w:rsidR="00AF14A0">
        <w:rPr>
          <w:lang w:val="pt-BR"/>
        </w:rPr>
        <w:t>MARAS FILATELIJA d.o.o., OIB 33954177069, Zagreb, Smičiklasova 22</w:t>
      </w:r>
      <w:r w:rsidR="00AC239B">
        <w:t>, 12. travnja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AC239B">
        <w:rPr>
          <w:lang w:val="pt-BR"/>
        </w:rPr>
        <w:t>MARAS FILATELIJA d.o.o., OIB 33954177069, Zagreb, Smičiklasova 22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55558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C239B">
        <w:t>1434-18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AC239B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AC239B">
        <w:t>29. svibnja 2018</w:t>
      </w:r>
      <w:r w:rsidR="00103798" w:rsidRPr="00103798">
        <w:t xml:space="preserve">. u Očevidniku redoslijeda osnova za plaćanje ima evidentirane neizvršene osnove za plaćanje u neprekinutom razdoblju od </w:t>
      </w:r>
      <w:r w:rsidR="00103798" w:rsidRPr="00AC239B">
        <w:t>120 d</w:t>
      </w:r>
      <w:r w:rsidR="00103798" w:rsidRPr="00103798">
        <w:t xml:space="preserve">ana, u ukupnom iznosu od </w:t>
      </w:r>
      <w:r w:rsidR="00AC239B" w:rsidRPr="00AC239B">
        <w:t>52.786,76</w:t>
      </w:r>
      <w:r w:rsidR="00103798" w:rsidRPr="00AC239B">
        <w:t xml:space="preserve"> kn, kao i da dužnik ima </w:t>
      </w:r>
      <w:r w:rsidR="00AC239B" w:rsidRPr="00AC239B">
        <w:t>2</w:t>
      </w:r>
      <w:r w:rsidR="00103798" w:rsidRPr="00AC239B">
        <w:t xml:space="preserve"> zaposlen</w:t>
      </w:r>
      <w:r w:rsidR="00AC239B" w:rsidRPr="00AC239B">
        <w:t>a</w:t>
      </w:r>
      <w:r w:rsidR="005C6B01" w:rsidRPr="00AC239B">
        <w:t xml:space="preserve">. </w:t>
      </w:r>
      <w:r w:rsidR="00103798" w:rsidRPr="00AC239B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6948F8" w:rsidR="008C5EDB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603054">
        <w:t>Nadalje,</w:t>
      </w:r>
      <w:r w:rsidR="009E755A" w:rsidRPr="009E755A">
        <w:t xml:space="preserve"> </w:t>
      </w:r>
      <w:r w:rsidR="00D06323">
        <w:t>sukladno odredbi</w:t>
      </w:r>
      <w:r w:rsidR="009E755A" w:rsidRPr="009E755A">
        <w:t xml:space="preserve"> čl. 11. st. 3. Stečajnog zakona uvidom u sustav</w:t>
      </w:r>
      <w:r w:rsidR="009E755A">
        <w:t xml:space="preserve"> Financijske agencije e-Blokade</w:t>
      </w:r>
      <w:r w:rsidR="00603054">
        <w:t xml:space="preserve"> i</w:t>
      </w:r>
      <w:r w:rsidR="00603054" w:rsidRPr="00603054">
        <w:t xml:space="preserve">z Očevidnika neizvršenih osnova za plaćanje na dan </w:t>
      </w:r>
      <w:r w:rsidR="008342EE" w:rsidRPr="006948F8">
        <w:t xml:space="preserve"> </w:t>
      </w:r>
      <w:r w:rsidR="00CE5AD8">
        <w:t xml:space="preserve">12. travnja </w:t>
      </w:r>
      <w:r w:rsidR="008342EE" w:rsidRPr="006948F8">
        <w:t>2019</w:t>
      </w:r>
      <w:r w:rsidR="008342EE">
        <w:t>.</w:t>
      </w:r>
      <w:r w:rsidR="00603054" w:rsidRPr="00603054">
        <w:t xml:space="preserve"> </w:t>
      </w:r>
      <w:r w:rsidR="00CE5AD8">
        <w:t>sud je utvrdio da</w:t>
      </w:r>
      <w:r w:rsidR="00603054" w:rsidRPr="00603054">
        <w:t xml:space="preserve"> ukupan iznos obveza</w:t>
      </w:r>
      <w:r w:rsidR="00603054">
        <w:t xml:space="preserve"> po svim neizvršenim osnovam</w:t>
      </w:r>
      <w:r w:rsidR="00603054" w:rsidRPr="00603054">
        <w:t>a</w:t>
      </w:r>
      <w:r w:rsidR="009E755A">
        <w:t xml:space="preserve">  za plaćanje s kamatom iznosi </w:t>
      </w:r>
      <w:r w:rsidR="004C3AD5">
        <w:t>77.170,81</w:t>
      </w:r>
      <w:r w:rsidR="009E755A">
        <w:t xml:space="preserve"> </w:t>
      </w:r>
      <w:r w:rsidR="00603054" w:rsidRPr="00603054">
        <w:t xml:space="preserve">kn. </w:t>
      </w:r>
    </w:p>
    <w:p w:rsidRDefault="006948F8" w:rsidP="009E755A" w:rsidR="006948F8" w:rsidRPr="008C5EDB">
      <w:pPr>
        <w:ind w:firstLine="708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D06323" w:rsidP="00D06323" w:rsidR="00D06323" w:rsidRPr="00B9015B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163331" w:rsidR="009B1748" w:rsidRPr="00455558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E95A6F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870938" w:rsidRPr="00455558">
        <w:t>Pri tome se napominje da</w:t>
      </w:r>
      <w:r w:rsidR="00A53B0A" w:rsidRPr="00455558">
        <w:t xml:space="preserve"> </w:t>
      </w:r>
      <w:r w:rsidR="00870938" w:rsidRPr="00455558">
        <w:t>iz prijedloga za otvaranje stečajnog postupka, kao i iz Očevidnika neizvršenih osnova za plaćanje na dan  12. travnja 2019.</w:t>
      </w:r>
      <w:r w:rsidR="00E95A6F" w:rsidRPr="00455558">
        <w:t>, proizlazi da Financijska agencija nije zaplijenila novčana sredstva</w:t>
      </w:r>
      <w:r w:rsidR="00A53B0A" w:rsidRPr="00455558">
        <w:t xml:space="preserve"> </w:t>
      </w:r>
      <w:r w:rsidR="00E95A6F" w:rsidRPr="00455558">
        <w:t xml:space="preserve">na ime predujma za namirenje troškova stečajnog postupka </w:t>
      </w:r>
      <w:r w:rsidR="00A53B0A" w:rsidRPr="00455558">
        <w:t>u skladu s odredbom čl.</w:t>
      </w:r>
      <w:r w:rsidR="00E95A6F" w:rsidRPr="00455558">
        <w:t xml:space="preserve"> </w:t>
      </w:r>
      <w:r w:rsidR="00A53B0A" w:rsidRPr="00455558">
        <w:t>112. st.</w:t>
      </w:r>
      <w:r w:rsidR="00E95A6F" w:rsidRPr="00455558">
        <w:t xml:space="preserve"> </w:t>
      </w:r>
      <w:r w:rsidR="00A53B0A" w:rsidRPr="00455558">
        <w:t xml:space="preserve">5. </w:t>
      </w:r>
      <w:r w:rsidR="00396798" w:rsidRPr="00455558">
        <w:t>SZ-a</w:t>
      </w:r>
      <w:r w:rsidR="00163331" w:rsidRPr="00455558">
        <w:t>.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845EAB">
        <w:t>S obzirom na to da</w:t>
      </w:r>
      <w:r w:rsidRPr="0089526A">
        <w:t xml:space="preserve"> </w:t>
      </w:r>
      <w:r w:rsidR="00E95A6F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="002A497A" w:rsidRPr="00704DD0">
        <w:t>osobe koje imaju pravni interes</w:t>
      </w:r>
      <w:r w:rsidR="002A497A">
        <w:t xml:space="preserve"> za provedbom stečajnoga postup</w:t>
      </w:r>
      <w:r w:rsidR="002A497A"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AC239B" w:rsidP="00852270" w:rsidR="00852270" w:rsidRPr="00180EFA">
      <w:pPr>
        <w:pStyle w:val="Tijeloteksta"/>
        <w:jc w:val="center"/>
      </w:pPr>
      <w:r>
        <w:t>Zagreb, 12. travnja</w:t>
      </w:r>
      <w:r w:rsidR="00852270"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852270" w:rsidR="00852270" w:rsidRPr="00180EFA">
      <w:pPr>
        <w:ind w:firstLine="720" w:left="5040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lastRenderedPageBreak/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AF14A0" w:rsidR="00065B42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330274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AF14A0">
      <w:t>87</w:t>
    </w:r>
    <w:r w:rsidR="00AF14A0" w:rsidRPr="007F00EE">
      <w:t>. St-</w:t>
    </w:r>
    <w:r w:rsidR="00AF14A0">
      <w:t>1434/2018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AF14A0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1495E"/>
    <w:rsid w:val="000256DD"/>
    <w:rsid w:val="00036961"/>
    <w:rsid w:val="00044787"/>
    <w:rsid w:val="0005307D"/>
    <w:rsid w:val="00065B42"/>
    <w:rsid w:val="000B22E7"/>
    <w:rsid w:val="000B2A44"/>
    <w:rsid w:val="000B5C4E"/>
    <w:rsid w:val="000C1F96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0274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55558"/>
    <w:rsid w:val="00460330"/>
    <w:rsid w:val="0046518B"/>
    <w:rsid w:val="004C3AD5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70938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C239B"/>
    <w:rsid w:val="00AD13D9"/>
    <w:rsid w:val="00AD146E"/>
    <w:rsid w:val="00AD6DF5"/>
    <w:rsid w:val="00AF14A0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82A0F"/>
    <w:rsid w:val="00C90682"/>
    <w:rsid w:val="00CC1DE7"/>
    <w:rsid w:val="00CE5AD8"/>
    <w:rsid w:val="00D06323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5A6F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CA03A-2BF3-4527-927F-10413762C3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30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2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2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2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2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St-1434/2018</izvorni_sadrzaj>
    <derivirana_varijabla naziv="DomainObject.Predmet.OznakaBroj_1">St-1434/2018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MARAS FILATELIJA d.o.o.</izvorni_sadrzaj>
    <derivirana_varijabla naziv="DomainObject.Predmet.ProtustrankaFormated_1">  MARAS FILATELIJA d.o.o.</derivirana_varijabla>
  </DomainObject.Predmet.ProtustrankaFormated>
  <DomainObject.Predmet.ProtustrankaFormatedOIB>
    <izvorni_sadrzaj>  MARAS FILATELIJA d.o.o., OIB 33954177069</izvorni_sadrzaj>
    <derivirana_varijabla naziv="DomainObject.Predmet.ProtustrankaFormatedOIB_1">  MARAS FILATELIJA d.o.o., OIB 33954177069</derivirana_varijabla>
  </DomainObject.Predmet.ProtustrankaFormatedOIB>
  <DomainObject.Predmet.ProtustrankaFormatedWithAdress>
    <izvorni_sadrzaj> MARAS FILATELIJA d.o.o., Smičiklasova 22, 10000 Zagreb</izvorni_sadrzaj>
    <derivirana_varijabla naziv="DomainObject.Predmet.ProtustrankaFormatedWithAdress_1"> MARAS FILATELIJA d.o.o., Smičiklasova 22, 10000 Zagreb</derivirana_varijabla>
  </DomainObject.Predmet.ProtustrankaFormatedWithAdress>
  <DomainObject.Predmet.ProtustrankaFormatedWithAdressOIB>
    <izvorni_sadrzaj> MARAS FILATELIJA d.o.o., OIB 33954177069, Smičiklasova 22, 10000 Zagreb</izvorni_sadrzaj>
    <derivirana_varijabla naziv="DomainObject.Predmet.ProtustrankaFormatedWithAdressOIB_1"> MARAS FILATELIJA d.o.o., OIB 33954177069, Smičiklasova 22, 10000 Zagreb</derivirana_varijabla>
  </DomainObject.Predmet.ProtustrankaFormatedWithAdressOIB>
  <DomainObject.Predmet.ProtustrankaWithAdress>
    <izvorni_sadrzaj>MARAS FILATELIJA d.o.o. Smičiklasova 22, 10000 Zagreb</izvorni_sadrzaj>
    <derivirana_varijabla naziv="DomainObject.Predmet.ProtustrankaWithAdress_1">MARAS FILATELIJA d.o.o. Smičiklasova 22, 10000 Zagreb</derivirana_varijabla>
  </DomainObject.Predmet.ProtustrankaWithAdress>
  <DomainObject.Predmet.ProtustrankaWithAdressOIB>
    <izvorni_sadrzaj>MARAS FILATELIJA d.o.o., OIB 33954177069, Smičiklasova 22, 10000 Zagreb</izvorni_sadrzaj>
    <derivirana_varijabla naziv="DomainObject.Predmet.ProtustrankaWithAdressOIB_1">MARAS FILATELIJA d.o.o., OIB 33954177069, Smičiklasova 22, 10000 Zagreb</derivirana_varijabla>
  </DomainObject.Predmet.ProtustrankaWithAdressOIB>
  <DomainObject.Predmet.ProtustrankaNazivFormated>
    <izvorni_sadrzaj>MARAS FILATELIJA d.o.o.</izvorni_sadrzaj>
    <derivirana_varijabla naziv="DomainObject.Predmet.ProtustrankaNazivFormated_1">MARAS FILATELIJA d.o.o.</derivirana_varijabla>
  </DomainObject.Predmet.ProtustrankaNazivFormated>
  <DomainObject.Predmet.ProtustrankaNazivFormatedOIB>
    <izvorni_sadrzaj>MARAS FILATELIJA d.o.o., OIB 33954177069</izvorni_sadrzaj>
    <derivirana_varijabla naziv="DomainObject.Predmet.ProtustrankaNazivFormatedOIB_1">MARAS FILATELIJA d.o.o., OIB 33954177069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Julije Maras</izvorni_sadrzaj>
    <derivirana_varijabla naziv="DomainObject.Predmet.StrankaFormated_1">  FINA Regionalni centar Zagreb; Julije Maras</derivirana_varijabla>
  </DomainObject.Predmet.StrankaFormated>
  <DomainObject.Predmet.StrankaFormatedOIB>
    <izvorni_sadrzaj>  FINA Regionalni centar Zagreb, OIB 85821130368; Julije Maras, OIB 12715356585</izvorni_sadrzaj>
    <derivirana_varijabla naziv="DomainObject.Predmet.StrankaFormatedOIB_1">  FINA Regionalni centar Zagreb, OIB 85821130368; Julije Maras, OIB 12715356585</derivirana_varijabla>
  </DomainObject.Predmet.StrankaFormatedOIB>
  <DomainObject.Predmet.StrankaFormatedWithAdress>
    <izvorni_sadrzaj> FINA Regionalni centar Zagreb, Trg svibanjskih žrtava 1995. 1, 10000 Zagreb; Julije Maras, Gospodska 76, 10000 Zagreb</izvorni_sadrzaj>
    <derivirana_varijabla naziv="DomainObject.Predmet.StrankaFormatedWithAdress_1"> FINA Regionalni centar Zagreb, Trg svibanjskih žrtava 1995. 1, 10000 Zagreb; Julije Maras, Gospodska 76, 10000 Zagreb</derivirana_varijabla>
  </DomainObject.Predmet.StrankaFormatedWithAdress>
  <DomainObject.Predmet.StrankaFormatedWithAdressOIB>
    <izvorni_sadrzaj> FINA Regionalni centar Zagreb, OIB 85821130368, Trg svibanjskih žrtava 1995. 1, 10000 Zagreb; Julije Maras, OIB 12715356585, Gospodska 76, 10000 Zagreb</izvorni_sadrzaj>
    <derivirana_varijabla naziv="DomainObject.Predmet.StrankaFormatedWithAdressOIB_1"> FINA Regionalni centar Zagreb, OIB 85821130368, Trg svibanjskih žrtava 1995. 1, 10000 Zagreb; Julije Maras, OIB 12715356585, Gospodska 76, 10000 Zagreb</derivirana_varijabla>
  </DomainObject.Predmet.StrankaFormatedWithAdressOIB>
  <DomainObject.Predmet.StrankaWithAdress>
    <izvorni_sadrzaj>FINA Regionalni centar Zagreb Trg svibanjskih žrtava 1995. 1,10000 Zagreb,Julije Maras Gospodska 76,10000 Zagreb</izvorni_sadrzaj>
    <derivirana_varijabla naziv="DomainObject.Predmet.StrankaWithAdress_1">FINA Regionalni centar Zagreb Trg svibanjskih žrtava 1995. 1,10000 Zagreb,Julije Maras Gospodska 76,10000 Zagreb</derivirana_varijabla>
  </DomainObject.Predmet.StrankaWithAdress>
  <DomainObject.Predmet.StrankaWithAdressOIB>
    <izvorni_sadrzaj>FINA Regionalni centar Zagreb, OIB 85821130368, Trg svibanjskih žrtava 1995. 1,10000 Zagreb,Julije Maras, OIB 12715356585, Gospodska 76,10000 Zagreb</izvorni_sadrzaj>
    <derivirana_varijabla naziv="DomainObject.Predmet.StrankaWithAdressOIB_1">FINA Regionalni centar Zagreb, OIB 85821130368, Trg svibanjskih žrtava 1995. 1,10000 Zagreb,Julije Maras, OIB 12715356585, Gospodska 76,10000 Zagreb</derivirana_varijabla>
  </DomainObject.Predmet.StrankaWithAdressOIB>
  <DomainObject.Predmet.StrankaNazivFormated>
    <izvorni_sadrzaj>FINA Regionalni centar Zagreb,Julije Maras</izvorni_sadrzaj>
    <derivirana_varijabla naziv="DomainObject.Predmet.StrankaNazivFormated_1">FINA Regionalni centar Zagreb,Julije Maras</derivirana_varijabla>
  </DomainObject.Predmet.StrankaNazivFormated>
  <DomainObject.Predmet.StrankaNazivFormatedOIB>
    <izvorni_sadrzaj>FINA Regionalni centar Zagreb, OIB 85821130368,Julije Maras, OIB 12715356585</izvorni_sadrzaj>
    <derivirana_varijabla naziv="DomainObject.Predmet.StrankaNazivFormatedOIB_1">FINA Regionalni centar Zagreb, OIB 85821130368,Julije Maras, OIB 12715356585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Julije Maras</item>
    </izvorni_sadrzaj>
    <derivirana_varijabla naziv="DomainObject.Predmet.StrankaListFormated_1">
      <item>FINA Regionalni centar Zagreb</item>
      <item>Julije Maras</item>
    </derivirana_varijabla>
  </DomainObject.Predmet.StrankaListFormated>
  <DomainObject.Predmet.StrankaListFormatedOIB>
    <izvorni_sadrzaj>
      <item>FINA Regionalni centar Zagreb, OIB 85821130368</item>
      <item>Julije Maras, OIB 12715356585</item>
    </izvorni_sadrzaj>
    <derivirana_varijabla naziv="DomainObject.Predmet.StrankaListFormatedOIB_1">
      <item>FINA Regionalni centar Zagreb, OIB 85821130368</item>
      <item>Julije Maras, OIB 12715356585</item>
    </derivirana_varijabla>
  </DomainObject.Predmet.StrankaListFormatedOIB>
  <DomainObject.Predmet.StrankaListFormatedWithAdress>
    <izvorni_sadrzaj>
      <item>FINA Regionalni centar Zagreb, Trg svibanjskih žrtava 1995. 1, 10000 Zagreb</item>
      <item>Julije Maras, Gospodska 76, 10000 Zagreb</item>
    </izvorni_sadrzaj>
    <derivirana_varijabla naziv="DomainObject.Predmet.StrankaListFormatedWithAdress_1">
      <item>FINA Regionalni centar Zagreb, Trg svibanjskih žrtava 1995. 1, 10000 Zagreb</item>
      <item>Julije Maras, Gospodska 76,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Julije Maras, OIB 12715356585, Gospodska 76, 10000 Zagreb</item>
    </izvorni_sadrzaj>
    <derivirana_varijabla naziv="DomainObject.Predmet.StrankaListFormatedWithAdressOIB_1">
      <item>FINA Regionalni centar Zagreb, OIB 85821130368, Trg svibanjskih žrtava 1995. 1, 10000 Zagreb</item>
      <item>Julije Maras, OIB 12715356585, Gospodska 76, 10000 Zagreb</item>
    </derivirana_varijabla>
  </DomainObject.Predmet.StrankaListFormatedWithAdressOIB>
  <DomainObject.Predmet.StrankaListNazivFormated>
    <izvorni_sadrzaj>
      <item>FINA Regionalni centar Zagreb</item>
      <item>Julije Maras</item>
    </izvorni_sadrzaj>
    <derivirana_varijabla naziv="DomainObject.Predmet.StrankaListNazivFormated_1">
      <item>FINA Regionalni centar Zagreb</item>
      <item>Julije Maras</item>
    </derivirana_varijabla>
  </DomainObject.Predmet.StrankaListNazivFormated>
  <DomainObject.Predmet.StrankaListNazivFormatedOIB>
    <izvorni_sadrzaj>
      <item>FINA Regionalni centar Zagreb, OIB 85821130368</item>
      <item>Julije Maras, OIB 12715356585</item>
    </izvorni_sadrzaj>
    <derivirana_varijabla naziv="DomainObject.Predmet.StrankaListNazivFormatedOIB_1">
      <item>FINA Regionalni centar Zagreb, OIB 85821130368</item>
      <item>Julije Maras, OIB 12715356585</item>
    </derivirana_varijabla>
  </DomainObject.Predmet.StrankaListNazivFormatedOIB>
  <DomainObject.Predmet.ProtuStrankaListFormated>
    <izvorni_sadrzaj>
      <item>MARAS FILATELIJA d.o.o.</item>
    </izvorni_sadrzaj>
    <derivirana_varijabla naziv="DomainObject.Predmet.ProtuStrankaListFormated_1">
      <item>MARAS FILATELIJA d.o.o.</item>
    </derivirana_varijabla>
  </DomainObject.Predmet.ProtuStrankaListFormated>
  <DomainObject.Predmet.ProtuStrankaListFormatedOIB>
    <izvorni_sadrzaj>
      <item>MARAS FILATELIJA d.o.o., OIB 33954177069</item>
    </izvorni_sadrzaj>
    <derivirana_varijabla naziv="DomainObject.Predmet.ProtuStrankaListFormatedOIB_1">
      <item>MARAS FILATELIJA d.o.o., OIB 33954177069</item>
    </derivirana_varijabla>
  </DomainObject.Predmet.ProtuStrankaListFormatedOIB>
  <DomainObject.Predmet.ProtuStrankaListFormatedWithAdress>
    <izvorni_sadrzaj>
      <item>MARAS FILATELIJA d.o.o., Smičiklasova 22, 10000 Zagreb</item>
    </izvorni_sadrzaj>
    <derivirana_varijabla naziv="DomainObject.Predmet.ProtuStrankaListFormatedWithAdress_1">
      <item>MARAS FILATELIJA d.o.o., Smičiklasova 22, 10000 Zagreb</item>
    </derivirana_varijabla>
  </DomainObject.Predmet.ProtuStrankaListFormatedWithAdress>
  <DomainObject.Predmet.ProtuStrankaListFormatedWithAdressOIB>
    <izvorni_sadrzaj>
      <item>MARAS FILATELIJA d.o.o., OIB 33954177069, Smičiklasova 22, 10000 Zagreb</item>
    </izvorni_sadrzaj>
    <derivirana_varijabla naziv="DomainObject.Predmet.ProtuStrankaListFormatedWithAdressOIB_1">
      <item>MARAS FILATELIJA d.o.o., OIB 33954177069, Smičiklasova 22, 10000 Zagreb</item>
    </derivirana_varijabla>
  </DomainObject.Predmet.ProtuStrankaListFormatedWithAdressOIB>
  <DomainObject.Predmet.ProtuStrankaListNazivFormated>
    <izvorni_sadrzaj>
      <item>MARAS FILATELIJA d.o.o.</item>
    </izvorni_sadrzaj>
    <derivirana_varijabla naziv="DomainObject.Predmet.ProtuStrankaListNazivFormated_1">
      <item>MARAS FILATELIJA d.o.o.</item>
    </derivirana_varijabla>
  </DomainObject.Predmet.ProtuStrankaListNazivFormated>
  <DomainObject.Predmet.ProtuStrankaListNazivFormatedOIB>
    <izvorni_sadrzaj>
      <item>MARAS FILATELIJA d.o.o., OIB 33954177069</item>
    </izvorni_sadrzaj>
    <derivirana_varijabla naziv="DomainObject.Predmet.ProtuStrankaListNazivFormatedOIB_1">
      <item>MARAS FILATELIJA d.o.o., OIB 33954177069</item>
    </derivirana_varijabla>
  </DomainObject.Predmet.ProtuStrankaListNazivFormatedOIB>
  <DomainObject.Predmet.OstaliListFormated>
    <izvorni_sadrzaj>
      <item>Julije Maras</item>
      <item>ERSTE&amp;STEIERMÄRKISCHE BANKA dioničko društvo</item>
    </izvorni_sadrzaj>
    <derivirana_varijabla naziv="DomainObject.Predmet.OstaliListFormated_1">
      <item>Julije Maras</item>
      <item>ERSTE&amp;STEIERMÄRKISCHE BANKA dioničko društvo</item>
    </derivirana_varijabla>
  </DomainObject.Predmet.OstaliListFormated>
  <DomainObject.Predmet.OstaliListFormatedOIB>
    <izvorni_sadrzaj>
      <item>Julije Maras, OIB 12715356585</item>
      <item>ERSTE&amp;STEIERMÄRKISCHE BANKA dioničko društvo, OIB 23057039320</item>
    </izvorni_sadrzaj>
    <derivirana_varijabla naziv="DomainObject.Predmet.OstaliListFormatedOIB_1">
      <item>Julije Maras, OIB 12715356585</item>
      <item>ERSTE&amp;STEIERMÄRKISCHE BANKA dioničko društvo, OIB 23057039320</item>
    </derivirana_varijabla>
  </DomainObject.Predmet.OstaliListFormatedOIB>
  <DomainObject.Predmet.OstaliListFormatedWithAdress>
    <izvorni_sadrzaj>
      <item>Julije Maras, Gospodska 76, 10000 Zagreb</item>
      <item>ERSTE&amp;STEIERMÄRKISCHE BANKA dioničko društvo, Jadranski Trg 3/a, 51000 Rijeka</item>
    </izvorni_sadrzaj>
    <derivirana_varijabla naziv="DomainObject.Predmet.OstaliListFormatedWithAdress_1">
      <item>Julije Maras, Gospodska 76,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Julije Maras, OIB 12715356585, Gospodska 76, 10000 Zagreb</item>
      <item>ERSTE&amp;STEIERMÄRKISCHE BANKA dioničko društvo, OIB 23057039320, Jadranski Trg 3/a, 51000 Rijeka</item>
    </izvorni_sadrzaj>
    <derivirana_varijabla naziv="DomainObject.Predmet.OstaliListFormatedWithAdressOIB_1">
      <item>Julije Maras, OIB 12715356585, Gospodska 76,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Julije Maras</item>
      <item>ERSTE&amp;STEIERMÄRKISCHE BANKA dioničko društvo</item>
    </izvorni_sadrzaj>
    <derivirana_varijabla naziv="DomainObject.Predmet.OstaliListNazivFormated_1">
      <item>Julije Maras</item>
      <item>ERSTE&amp;STEIERMÄRKISCHE BANKA dioničko društvo</item>
    </derivirana_varijabla>
  </DomainObject.Predmet.OstaliListNazivFormated>
  <DomainObject.Predmet.OstaliListNazivFormatedOIB>
    <izvorni_sadrzaj>
      <item>Julije Maras, OIB 12715356585</item>
      <item>ERSTE&amp;STEIERMÄRKISCHE BANKA dioničko društvo, OIB 23057039320</item>
    </izvorni_sadrzaj>
    <derivirana_varijabla naziv="DomainObject.Predmet.OstaliListNazivFormatedOIB_1">
      <item>Julije Maras, OIB 12715356585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MARAS FILATELIJA d.o.o.</izvorni_sadrzaj>
    <derivirana_varijabla naziv="DomainObject.Predmet.ProtustrankaIDrugi_1">MARAS FILATELIJA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MARAS FILATELIJA d.o.o., OIB 33954177069, Smičiklasova 22, 10000 Zagreb</izvorni_sadrzaj>
    <derivirana_varijabla naziv="DomainObject.Predmet.ProtustrankaIDrugiAdressOIB_1">MARAS FILATELIJA d.o.o., OIB 33954177069, Smičiklasova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MARAS FILATELIJA d.o.o.</item>
      <item>Julije Maras</item>
      <item>ERSTE&amp;STEIERMÄRKISCHE BANKA dioničko društvo</item>
      <item>Julije Maras</item>
    </izvorni_sadrzaj>
    <derivirana_varijabla naziv="DomainObject.Predmet.SudioniciListNaziv_1">
      <item>FINA Regionalni centar Zagreb</item>
      <item>MARAS FILATELIJA d.o.o.</item>
      <item>Julije Maras</item>
      <item>ERSTE&amp;STEIERMÄRKISCHE BANKA dioničko društvo</item>
      <item>Julije Maras</item>
    </derivirana_varijabla>
  </DomainObject.Predmet.SudioniciListNaziv>
  <DomainObject.Predmet.SudioniciListAdressOIB>
    <izvorni_sadrzaj>
      <item>FINA Regionalni centar Zagreb, OIB 85821130368, Trg svibanjskih žrtava 1995. 1,10000 Zagreb</item>
      <item>MARAS FILATELIJA d.o.o., OIB 33954177069, Smičiklasova 22,10000 Zagreb</item>
      <item>Julije Maras, OIB 12715356585, Gospodska 76,10000 Zagreb</item>
      <item>ERSTE&amp;STEIERMÄRKISCHE BANKA dioničko društvo, OIB 23057039320, Jadranski Trg 3/a,51000 Rijeka</item>
      <item>Julije Maras, OIB 12715356585, Gospodska 76,10000 Zagreb</item>
    </izvorni_sadrzaj>
    <derivirana_varijabla naziv="DomainObject.Predmet.SudioniciListAdressOIB_1">
      <item>FINA Regionalni centar Zagreb, OIB 85821130368, Trg svibanjskih žrtava 1995. 1,10000 Zagreb</item>
      <item>MARAS FILATELIJA d.o.o., OIB 33954177069, Smičiklasova 22,10000 Zagreb</item>
      <item>Julije Maras, OIB 12715356585, Gospodska 76,10000 Zagreb</item>
      <item>ERSTE&amp;STEIERMÄRKISCHE BANKA dioničko društvo, OIB 23057039320, Jadranski Trg 3/a,51000 Rijeka</item>
      <item>Julije Maras, OIB 12715356585, Gospodska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33954177069</item>
      <item>, OIB 12715356585</item>
      <item>, OIB 23057039320</item>
      <item>, OIB 12715356585</item>
    </izvorni_sadrzaj>
    <derivirana_varijabla naziv="DomainObject.Predmet.SudioniciListNazivOIB_1">
      <item>, OIB 85821130368</item>
      <item>, OIB 33954177069</item>
      <item>, OIB 12715356585</item>
      <item>, OIB 23057039320</item>
      <item>, OIB 12715356585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2019.</izvorni_sadrzaj>
    <derivirana_varijabla naziv="DomainObject.Predmet.DatumZadnjeOdrzaneSudskeRadnje_1">12. travnja 2019.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St-1434/2018-21</izvorni_sadrzaj>
    <derivirana_varijabla naziv="DomainObject.PredzadnjaOdlukaIzPredmeta.Oznaka_1">St-1434/2018-21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A9B04-5DA3-48CD-8F78-C8810383A4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863</properties:Words>
  <properties:Characters>4702</properties:Characters>
  <properties:Lines>103</properties:Lines>
  <properties:Paragraphs>27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gzubak</dc:creator>
  <cp:lastModifiedBy>Marija Bakula Vugrinec</cp:lastModifiedBy>
  <cp:lastPrinted>2019-02-13T08:31:00Z</cp:lastPrinted>
  <dcterms:modified xmlns:xsi="http://www.w3.org/2001/XMLSchema-instance" xsi:type="dcterms:W3CDTF">2019-04-12T08:53:00Z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poziv predujam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