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686c" w14:paraId="60a686c" w:rsidRDefault="004D72FA" w:rsidP="004D72FA" w:rsidR="004D72FA">
      <w:pPr>
        <w15:collapsed w:val="false"/>
      </w:pPr>
      <w:bookmarkStart w:name="_GoBack" w:id="0"/>
      <w:bookmarkEnd w:id="0"/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Financijske agencije za otvaranje stečajnoga postupka nad dužnikom </w:t>
      </w:r>
      <w:r w:rsidR="008D5521">
        <w:rPr>
          <w:rFonts w:cs="Times New Roman" w:eastAsia="Times New Roman"/>
          <w:lang w:eastAsia="hr-HR"/>
        </w:rPr>
        <w:t xml:space="preserve">ADRIJA ŠKVER </w:t>
      </w:r>
      <w:r w:rsidR="000C1A9F">
        <w:rPr>
          <w:rFonts w:cs="Times New Roman" w:eastAsia="Times New Roman"/>
          <w:lang w:eastAsia="hr-HR"/>
        </w:rPr>
        <w:t xml:space="preserve"> j.d.o.o., sa sjedištem u </w:t>
      </w:r>
      <w:r w:rsidR="008D5521">
        <w:rPr>
          <w:rFonts w:cs="Times New Roman" w:eastAsia="Times New Roman"/>
          <w:lang w:eastAsia="hr-HR"/>
        </w:rPr>
        <w:t>Šibeniku, Stjepana Radića 84 A,</w:t>
      </w:r>
      <w:r>
        <w:rPr>
          <w:rFonts w:cs="Times New Roman" w:eastAsia="Times New Roman"/>
          <w:lang w:eastAsia="hr-HR"/>
        </w:rPr>
        <w:t xml:space="preserve"> </w:t>
      </w:r>
      <w:r w:rsidR="000C1A9F">
        <w:rPr>
          <w:rFonts w:cs="Times New Roman" w:eastAsia="Times New Roman"/>
          <w:lang w:eastAsia="hr-HR"/>
        </w:rPr>
        <w:t xml:space="preserve">OIB: </w:t>
      </w:r>
      <w:r w:rsidR="008D5521">
        <w:rPr>
          <w:rFonts w:cs="Times New Roman" w:eastAsia="Times New Roman"/>
          <w:lang w:eastAsia="hr-HR"/>
        </w:rPr>
        <w:t>43270010203</w:t>
      </w:r>
      <w:r w:rsidR="000C1A9F">
        <w:rPr>
          <w:rFonts w:cs="Times New Roman" w:eastAsia="Times New Roman"/>
          <w:lang w:eastAsia="hr-HR"/>
        </w:rPr>
        <w:t>, 21</w:t>
      </w:r>
      <w:r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A9F" w:rsidP="000C1A9F" w:rsidR="000C1A9F" w:rsidRP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0C1A9F">
        <w:rPr>
          <w:rFonts w:cs="Times New Roman" w:eastAsia="Times New Roman"/>
          <w:lang w:eastAsia="hr-HR"/>
        </w:rPr>
        <w:t>otpravka</w:t>
      </w:r>
      <w:proofErr w:type="spellEnd"/>
      <w:r w:rsidRPr="000C1A9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0C1A9F" w:rsidP="000C1A9F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>Ukoliko je stanje računa dužnika evidentirano na dan izdavanja potvrde u iznosu od 0,00 kuna zbog gašenja računa, potrebno je dostaviti podatak je li u trenutku zatvaranja računa podmireno predmetno dugovanje</w:t>
      </w:r>
      <w:r>
        <w:rPr>
          <w:rFonts w:cs="Times New Roman" w:eastAsia="Times New Roman"/>
          <w:lang w:eastAsia="hr-HR"/>
        </w:rPr>
        <w:t>.</w:t>
      </w:r>
    </w:p>
    <w:p w:rsidRDefault="000C1A9F" w:rsidP="000C1A9F" w:rsid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5A44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0C1A9F">
        <w:rPr>
          <w:rFonts w:cs="Times New Roman" w:eastAsia="Times New Roman"/>
          <w:lang w:eastAsia="hr-HR"/>
        </w:rPr>
        <w:t>21</w:t>
      </w:r>
      <w:r w:rsidR="004D72FA"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 w:rsidR="004D72FA"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D5521" w:rsidP="008D5521" w:rsidR="004D72F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  </w:t>
      </w:r>
      <w:r w:rsidR="004D72FA">
        <w:rPr>
          <w:rFonts w:cs="Times New Roman" w:eastAsia="Times New Roman"/>
          <w:lang w:eastAsia="hr-HR"/>
        </w:rPr>
        <w:t>Sutkinja:</w:t>
      </w:r>
    </w:p>
    <w:p w:rsidRDefault="008D5521" w:rsidP="008D5521" w:rsidR="004D72F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="004D72FA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</w:t>
      </w:r>
      <w:r w:rsidR="00E05A44">
        <w:rPr>
          <w:rFonts w:cs="Times New Roman" w:eastAsia="Times New Roman"/>
          <w:lang w:eastAsia="hr-HR"/>
        </w:rPr>
        <w:t xml:space="preserve">Šibenik putem </w:t>
      </w:r>
      <w:r>
        <w:rPr>
          <w:rFonts w:cs="Times New Roman" w:eastAsia="Times New Roman"/>
          <w:lang w:eastAsia="hr-HR"/>
        </w:rPr>
        <w:t xml:space="preserve">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>Poslovni broj: 3. St-</w:t>
    </w:r>
    <w:r w:rsidR="00C618B4">
      <w:t>48</w:t>
    </w:r>
    <w:r w:rsidR="008D5521">
      <w:t>4/2017-12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0C1A9F"/>
    <w:rsid w:val="003D21CE"/>
    <w:rsid w:val="003E79CD"/>
    <w:rsid w:val="004D72FA"/>
    <w:rsid w:val="008D5521"/>
    <w:rsid w:val="00C618B4"/>
    <w:rsid w:val="00E0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9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9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 ŠKVER j.d.o.o. za nautičke djelatnosti</izvorni_sadrzaj>
    <derivirana_varijabla naziv="DomainObject.Predmet.ProtustrankaFormated_1">  ADRIJA ŠKVER j.d.o.o. za nautičke djelatnosti</derivirana_varijabla>
  </DomainObject.Predmet.ProtustrankaFormated>
  <DomainObject.Predmet.ProtustrankaFormatedOIB>
    <izvorni_sadrzaj>  ADRIJA ŠKVER j.d.o.o. za nautičke djelatnosti, OIB 43270010203</izvorni_sadrzaj>
    <derivirana_varijabla naziv="DomainObject.Predmet.ProtustrankaFormatedOIB_1">  ADRIJA ŠKVER j.d.o.o. za nautičke djelatnosti, OIB 43270010203</derivirana_varijabla>
  </DomainObject.Predmet.ProtustrankaFormatedOIB>
  <DomainObject.Predmet.ProtustrankaFormatedWithAdress>
    <izvorni_sadrzaj> ADRIJA ŠKVER j.d.o.o. za nautičke djelatnosti, Stjepana Radića 84 A , 22000 Šibenik</izvorni_sadrzaj>
    <derivirana_varijabla naziv="DomainObject.Predmet.ProtustrankaFormatedWithAdress_1"> ADRIJA ŠKVER j.d.o.o. za nautičke djelatnosti, Stjepana Radića 84 A , 22000 Šibenik</derivirana_varijabla>
  </DomainObject.Predmet.ProtustrankaFormatedWithAdress>
  <DomainObject.Predmet.ProtustrankaFormatedWithAdressOIB>
    <izvorni_sadrzaj> ADRIJA ŠKVER j.d.o.o. za nautičke djelatnosti, OIB 43270010203, Stjepana Radića 84 A , 22000 Šibenik</izvorni_sadrzaj>
    <derivirana_varijabla naziv="DomainObject.Predmet.ProtustrankaFormatedWithAdressOIB_1"> ADRIJA ŠKVER j.d.o.o. za nautičke djelatnosti, OIB 43270010203, Stjepana Radića 84 A , 22000 Šibenik</derivirana_varijabla>
  </DomainObject.Predmet.ProtustrankaFormatedWithAdressOIB>
  <DomainObject.Predmet.ProtustrankaWithAdress>
    <izvorni_sadrzaj>ADRIJA ŠKVER j.d.o.o. za nautičke djelatnosti Stjepana Radića 84 A , 22000 Šibenik</izvorni_sadrzaj>
    <derivirana_varijabla naziv="DomainObject.Predmet.ProtustrankaWithAdress_1">ADRIJA ŠKVER j.d.o.o. za nautičke djelatnosti Stjepana Radića 84 A , 22000 Šibenik</derivirana_varijabla>
  </DomainObject.Predmet.ProtustrankaWithAdress>
  <DomainObject.Predmet.ProtustrankaWithAdressOIB>
    <izvorni_sadrzaj>ADRIJA ŠKVER j.d.o.o. za nautičke djelatnosti, OIB 43270010203, Stjepana Radića 84 A , 22000 Šibenik</izvorni_sadrzaj>
    <derivirana_varijabla naziv="DomainObject.Predmet.ProtustrankaWithAdressOIB_1">ADRIJA ŠKVER j.d.o.o. za nautičke djelatnosti, OIB 43270010203, Stjepana Radića 84 A , 22000 Šibenik</derivirana_varijabla>
  </DomainObject.Predmet.ProtustrankaWithAdressOIB>
  <DomainObject.Predmet.ProtustrankaNazivFormated>
    <izvorni_sadrzaj>ADRIJA ŠKVER j.d.o.o. za nautičke djelatnosti</izvorni_sadrzaj>
    <derivirana_varijabla naziv="DomainObject.Predmet.ProtustrankaNazivFormated_1">ADRIJA ŠKVER j.d.o.o. za nautičke djelatnosti</derivirana_varijabla>
  </DomainObject.Predmet.ProtustrankaNazivFormated>
  <DomainObject.Predmet.ProtustrankaNazivFormatedOIB>
    <izvorni_sadrzaj>ADRIJA ŠKVER j.d.o.o. za nautičke djelatnosti, OIB 43270010203</izvorni_sadrzaj>
    <derivirana_varijabla naziv="DomainObject.Predmet.ProtustrankaNazivFormatedOIB_1">ADRIJA ŠKVER j.d.o.o. za nautičke djelatnosti, OIB 43270010203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ADRIJA ŠKVER j.d.o.o. za nautičke djelatnosti</item>
    </izvorni_sadrzaj>
    <derivirana_varijabla naziv="DomainObject.Predmet.ProtuStrankaListFormated_1">
      <item>ADRIJA ŠKVER j.d.o.o. za nautičke djelatnosti</item>
    </derivirana_varijabla>
  </DomainObject.Predmet.ProtuStrankaListFormated>
  <DomainObject.Predmet.ProtuStrankaListFormatedOIB>
    <izvorni_sadrzaj>
      <item>ADRIJA ŠKVER j.d.o.o. za nautičke djelatnosti, OIB 43270010203</item>
    </izvorni_sadrzaj>
    <derivirana_varijabla naziv="DomainObject.Predmet.ProtuStrankaListFormatedOIB_1">
      <item>ADRIJA ŠKVER j.d.o.o. za nautičke djelatnosti, OIB 43270010203</item>
    </derivirana_varijabla>
  </DomainObject.Predmet.ProtuStrankaListFormatedOIB>
  <DomainObject.Predmet.ProtuStrankaListFormatedWithAdress>
    <izvorni_sadrzaj>
      <item>ADRIJA ŠKVER j.d.o.o. za nautičke djelatnosti, Stjepana Radića 84 A , 22000 Šibenik</item>
    </izvorni_sadrzaj>
    <derivirana_varijabla naziv="DomainObject.Predmet.ProtuStrankaListFormatedWithAdress_1">
      <item>ADRIJA ŠKVER j.d.o.o. za nautičke djelatnosti, Stjepana Radića 84 A , 22000 Šibenik</item>
    </derivirana_varijabla>
  </DomainObject.Predmet.ProtuStrankaListFormatedWithAdress>
  <DomainObject.Predmet.ProtuStrankaListFormatedWithAdressOIB>
    <izvorni_sadrzaj>
      <item>ADRIJA ŠKVER j.d.o.o. za nautičke djelatnosti, OIB 43270010203, Stjepana Radića 84 A , 22000 Šibenik</item>
    </izvorni_sadrzaj>
    <derivirana_varijabla naziv="DomainObject.Predmet.ProtuStrankaListFormatedWithAdressOIB_1">
      <item>ADRIJA ŠKVER j.d.o.o. za nautičke djelatnosti, OIB 43270010203, Stjepana Radića 84 A , 22000 Šibenik</item>
    </derivirana_varijabla>
  </DomainObject.Predmet.ProtuStrankaListFormatedWithAdressOIB>
  <DomainObject.Predmet.ProtuStrankaListNazivFormated>
    <izvorni_sadrzaj>
      <item>ADRIJA ŠKVER j.d.o.o. za nautičke djelatnosti</item>
    </izvorni_sadrzaj>
    <derivirana_varijabla naziv="DomainObject.Predmet.ProtuStrankaListNazivFormated_1">
      <item>ADRIJA ŠKVER j.d.o.o. za nautičke djelatnosti</item>
    </derivirana_varijabla>
  </DomainObject.Predmet.ProtuStrankaListNazivFormated>
  <DomainObject.Predmet.ProtuStrankaListNazivFormatedOIB>
    <izvorni_sadrzaj>
      <item>ADRIJA ŠKVER j.d.o.o. za nautičke djelatnosti, OIB 43270010203</item>
    </izvorni_sadrzaj>
    <derivirana_varijabla naziv="DomainObject.Predmet.ProtuStrankaListNazivFormatedOIB_1">
      <item>ADRIJA ŠKVER j.d.o.o. za nautičke djelatnosti, OIB 43270010203</item>
    </derivirana_varijabla>
  </DomainObject.Predmet.ProtuStrankaListNazivFormatedOIB>
  <DomainObject.Predmet.OstaliListFormated>
    <izvorni_sadrzaj>
      <item>Adrijana Čuljak</item>
    </izvorni_sadrzaj>
    <derivirana_varijabla naziv="DomainObject.Predmet.OstaliListFormated_1">
      <item>Adrijana Čuljak</item>
    </derivirana_varijabla>
  </DomainObject.Predmet.OstaliListFormated>
  <DomainObject.Predmet.OstaliListFormatedOIB>
    <izvorni_sadrzaj>
      <item>Adrijana Čuljak, OIB 14358842715</item>
    </izvorni_sadrzaj>
    <derivirana_varijabla naziv="DomainObject.Predmet.OstaliListFormatedOIB_1">
      <item>Adrijana Čuljak, OIB 14358842715</item>
    </derivirana_varijabla>
  </DomainObject.Predmet.OstaliListFormatedOIB>
  <DomainObject.Predmet.OstaliListFormatedWithAdress>
    <izvorni_sadrzaj>
      <item>Adrijana Čuljak, Stjepana Radića 84 A, 22000 Šibenik</item>
    </izvorni_sadrzaj>
    <derivirana_varijabla naziv="DomainObject.Predmet.OstaliListFormatedWithAdress_1">
      <item>Adrijana Čuljak, Stjepana Radića 84 A, 22000 Šibenik</item>
    </derivirana_varijabla>
  </DomainObject.Predmet.OstaliListFormatedWithAdress>
  <DomainObject.Predmet.OstaliListFormatedWithAdressOIB>
    <izvorni_sadrzaj>
      <item>Adrijana Čuljak, OIB 14358842715, Stjepana Radića 84 A, 22000 Šibenik</item>
    </izvorni_sadrzaj>
    <derivirana_varijabla naziv="DomainObject.Predmet.OstaliListFormatedWithAdressOIB_1">
      <item>Adrijana Čuljak, OIB 14358842715, Stjepana Radića 84 A, 22000 Šibenik</item>
    </derivirana_varijabla>
  </DomainObject.Predmet.OstaliListFormatedWithAdressOIB>
  <DomainObject.Predmet.OstaliListNazivFormated>
    <izvorni_sadrzaj>
      <item>Adrijana Čuljak</item>
    </izvorni_sadrzaj>
    <derivirana_varijabla naziv="DomainObject.Predmet.OstaliListNazivFormated_1">
      <item>Adrijana Čuljak</item>
    </derivirana_varijabla>
  </DomainObject.Predmet.OstaliListNazivFormated>
  <DomainObject.Predmet.OstaliListNazivFormatedOIB>
    <izvorni_sadrzaj>
      <item>Adrijana Čuljak, OIB 14358842715</item>
    </izvorni_sadrzaj>
    <derivirana_varijabla naziv="DomainObject.Predmet.OstaliListNazivFormatedOIB_1">
      <item>Adrijana Čuljak, OIB 14358842715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ADRIJA ŠKVER j.d.o.o. za nautičke djelatnosti</izvorni_sadrzaj>
    <derivirana_varijabla naziv="DomainObject.Predmet.ProtustrankaIDrugi_1">ADRIJA ŠKVER j.d.o.o. za nautičke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ADRIJA ŠKVER j.d.o.o. za nautičke djelatnosti, OIB 43270010203, Stjepana Radića 84 A , 22000 Šibenik</izvorni_sadrzaj>
    <derivirana_varijabla naziv="DomainObject.Predmet.ProtustrankaIDrugiAdressOIB_1">ADRIJA ŠKVER j.d.o.o. za nautičke djelatnosti, OIB 43270010203, Stjepana Radića 84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ADRIJA ŠKVER j.d.o.o. za nautičke djelatnosti</item>
      <item>Adrijana Čuljak</item>
    </izvorni_sadrzaj>
    <derivirana_varijabla naziv="DomainObject.Predmet.SudioniciListNaziv_1">
      <item>FINA - Podružnica Šibenik</item>
      <item>ADRIJA ŠKVER j.d.o.o. za nautičke djelatnosti</item>
      <item>Adrijana Čuljak</item>
    </derivirana_varijabla>
  </DomainObject.Predmet.SudioniciListNaziv>
  <DomainObject.Predmet.SudioniciListAdressOIB>
    <izvorni_sadrzaj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izvorni_sadrzaj>
    <derivirana_varijabla naziv="DomainObject.Predmet.SudioniciListAdressOIB_1"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43270010203</item>
      <item>, OIB 14358842715</item>
    </izvorni_sadrzaj>
    <derivirana_varijabla naziv="DomainObject.Predmet.SudioniciListNazivOIB_1">
      <item>, OIB 85821130368</item>
      <item>, OIB 43270010203</item>
      <item>, OIB 14358842715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954</properties:Characters>
  <properties:Lines>42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2018-05-21T08:19:00Z</dcterms:created>
  <dc:creator>Tina Grgas</dc:creator>
  <cp:lastModifiedBy>Nena Mužanović</cp:lastModifiedBy>
  <cp:lastPrinted>2018-05-21T08:25:00Z</cp:lastPrinted>
  <dcterms:modified xmlns:xsi="http://www.w3.org/2001/XMLSchema-instance" xsi:type="dcterms:W3CDTF">2018-05-21T08:26:00Z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(St-484-17 Potvrda od FINE traži se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