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c0f15" w14:paraId="23c0f15" w:rsidRDefault="003E5F55" w:rsidR="00C24120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78105</wp:posOffset>
            </wp:positionH>
            <wp:positionV relativeFrom="paragraph">
              <wp:posOffset>-250190</wp:posOffset>
            </wp:positionV>
            <wp:extent cy="716280" cx="543560"/>
            <wp:effectExtent b="0" r="0" t="0" l="0"/>
            <wp:wrapSquare wrapText="right"/>
            <wp:docPr descr="grb rh"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24120" w:rsidR="00C24120"/>
    <w:p w:rsidRDefault="00C24120" w:rsidR="00C24120"/>
    <w:p w:rsidRDefault="00C24120" w:rsidR="00C24120"/>
    <w:p w:rsidRDefault="00453B7A" w:rsidR="00B44AD3">
      <w:r>
        <w:t>REPUBLIKA HRVATSKA</w:t>
      </w:r>
    </w:p>
    <w:p w:rsidRDefault="00453B7A" w:rsidR="00453B7A">
      <w:r>
        <w:t>TRGOVAČKI SUD U</w:t>
      </w:r>
      <w:r w:rsidR="00C43432">
        <w:t xml:space="preserve"> OSIJEKU</w:t>
      </w:r>
    </w:p>
    <w:p w:rsidRDefault="00C43432" w:rsidP="00A17BF9" w:rsidR="00A17BF9">
      <w:r>
        <w:t xml:space="preserve">STALNA SLUŽBA </w:t>
      </w:r>
      <w:r w:rsidR="00A17BF9">
        <w:t xml:space="preserve">U </w:t>
      </w:r>
    </w:p>
    <w:p w:rsidRDefault="00A17BF9" w:rsidP="00A17BF9" w:rsidR="00C43432">
      <w:r>
        <w:t>SLAVONSKOM BRODU</w:t>
      </w:r>
    </w:p>
    <w:p w:rsidRDefault="00C43432" w:rsidR="00C43432">
      <w:r>
        <w:t>Trg pobjede 13</w:t>
      </w:r>
    </w:p>
    <w:p w:rsidRDefault="00C43432" w:rsidR="00453B7A">
      <w:r>
        <w:t>35000 SLAVONSKI BROD</w:t>
      </w:r>
      <w:r w:rsidR="00453B7A">
        <w:t xml:space="preserve">                                          </w:t>
      </w:r>
      <w:r w:rsidR="0067231C">
        <w:t xml:space="preserve">   </w:t>
      </w:r>
      <w:r w:rsidR="00453B7A">
        <w:t xml:space="preserve">  BROJ: </w:t>
      </w:r>
      <w:r>
        <w:t>2/</w:t>
      </w:r>
      <w:r w:rsidR="00453B7A">
        <w:t>St -</w:t>
      </w:r>
      <w:r w:rsidR="00A17BF9">
        <w:t>1</w:t>
      </w:r>
      <w:r w:rsidR="003E5F55">
        <w:t>97</w:t>
      </w:r>
      <w:r w:rsidR="002603A0">
        <w:t>5</w:t>
      </w:r>
      <w:r w:rsidR="00572249">
        <w:t>/201</w:t>
      </w:r>
      <w:r w:rsidR="00A17BF9">
        <w:t>6</w:t>
      </w:r>
      <w:r w:rsidR="00572249">
        <w:t>-</w:t>
      </w:r>
      <w:r w:rsidR="00A21C8E">
        <w:t>2</w:t>
      </w:r>
    </w:p>
    <w:p w:rsidRDefault="00C43432" w:rsidR="00C43432"/>
    <w:p w:rsidRDefault="00453B7A" w:rsidP="00436883" w:rsidR="00436883">
      <w:r>
        <w:t xml:space="preserve">                                                 </w:t>
      </w:r>
      <w:r w:rsidR="00AC25AB">
        <w:t xml:space="preserve">                                                 </w:t>
      </w:r>
      <w:r w:rsidR="001E7A3D">
        <w:t xml:space="preserve">    </w:t>
      </w:r>
    </w:p>
    <w:p w:rsidRDefault="00436883" w:rsidP="00436883" w:rsidR="00436883"/>
    <w:p w:rsidRDefault="00436883" w:rsidP="00436883" w:rsidR="00436883">
      <w:r>
        <w:tab/>
      </w:r>
      <w:r>
        <w:tab/>
        <w:t>TRGOVAČKI SUD U OSIJEKU, STALNA SLUŽBA</w:t>
      </w:r>
      <w:r w:rsidR="00A17BF9">
        <w:t xml:space="preserve"> </w:t>
      </w:r>
      <w:r w:rsidR="00003EE3">
        <w:t xml:space="preserve">TRGOVAČKOG SUDA U </w:t>
      </w:r>
      <w:r w:rsidR="00A17BF9">
        <w:t>SLAVONSKOM BRODU</w:t>
      </w:r>
      <w:r>
        <w:t xml:space="preserve">- po  sucu Davorinu Pavičić, u </w:t>
      </w:r>
      <w:r w:rsidR="00003EE3">
        <w:t>stečajnom predmetu p</w:t>
      </w:r>
      <w:r w:rsidR="00572249">
        <w:t>o</w:t>
      </w:r>
      <w:r w:rsidR="00003EE3">
        <w:t xml:space="preserve">vodom zahtjeva Financijske agencije Regionalni centar </w:t>
      </w:r>
      <w:r w:rsidR="00D13B68">
        <w:t>Zagreb</w:t>
      </w:r>
      <w:r w:rsidR="00003EE3">
        <w:t>,  za pokretanje skraćenog postupka nad dužnikom</w:t>
      </w:r>
      <w:r w:rsidR="006D7E75">
        <w:t xml:space="preserve"> </w:t>
      </w:r>
      <w:r w:rsidR="002603A0">
        <w:t>FESTIVAL d.o.o.,</w:t>
      </w:r>
      <w:r w:rsidR="00553F07">
        <w:t xml:space="preserve"> </w:t>
      </w:r>
      <w:r w:rsidR="00BC09A4">
        <w:t xml:space="preserve"> </w:t>
      </w:r>
      <w:r w:rsidR="00A21C8E">
        <w:t xml:space="preserve">OIB: </w:t>
      </w:r>
      <w:r w:rsidR="002603A0">
        <w:t>77968994225</w:t>
      </w:r>
      <w:r w:rsidR="00553F07">
        <w:t xml:space="preserve"> </w:t>
      </w:r>
      <w:r w:rsidR="00A21C8E">
        <w:t xml:space="preserve">sa sjedištem </w:t>
      </w:r>
      <w:r w:rsidR="003C334C">
        <w:t xml:space="preserve"> u</w:t>
      </w:r>
      <w:r w:rsidR="005D57B1">
        <w:t xml:space="preserve"> </w:t>
      </w:r>
      <w:proofErr w:type="spellStart"/>
      <w:r w:rsidR="002603A0">
        <w:t>Rubetićeva</w:t>
      </w:r>
      <w:proofErr w:type="spellEnd"/>
      <w:r w:rsidR="002603A0">
        <w:t xml:space="preserve"> 9</w:t>
      </w:r>
      <w:r w:rsidR="00FA0ECF">
        <w:t>,</w:t>
      </w:r>
      <w:r w:rsidR="00990ACA">
        <w:t xml:space="preserve"> 10 000 Zagreb,</w:t>
      </w:r>
      <w:r w:rsidR="00003EE3">
        <w:t xml:space="preserve"> temeljem članka 430. Stečajnog zakona („Narodne novine „ 71/15), </w:t>
      </w:r>
      <w:r>
        <w:t xml:space="preserve"> dana </w:t>
      </w:r>
      <w:r w:rsidR="006F0076">
        <w:t>2</w:t>
      </w:r>
      <w:r w:rsidR="003E5F55">
        <w:t>8</w:t>
      </w:r>
      <w:r w:rsidR="00A21C8E">
        <w:t xml:space="preserve">. </w:t>
      </w:r>
      <w:r w:rsidR="000B5BDB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  <w:r w:rsidR="00003EE3">
        <w:t>objavljuje slijedeći</w:t>
      </w:r>
    </w:p>
    <w:p w:rsidRDefault="008566F2" w:rsidP="00436883" w:rsidR="008566F2"/>
    <w:p w:rsidRDefault="00436883" w:rsidP="00436883" w:rsidR="00436883">
      <w:r>
        <w:t xml:space="preserve">                                               </w:t>
      </w:r>
      <w:r w:rsidR="00003EE3">
        <w:t xml:space="preserve">            </w:t>
      </w:r>
      <w:r>
        <w:t xml:space="preserve">  O G L A </w:t>
      </w:r>
      <w:r w:rsidR="00003EE3">
        <w:t>S</w:t>
      </w:r>
    </w:p>
    <w:p w:rsidRDefault="00436883" w:rsidP="00436883" w:rsidR="00436883"/>
    <w:p w:rsidRDefault="00436883" w:rsidP="00436883" w:rsidR="00003EE3">
      <w:r>
        <w:tab/>
        <w:t>I</w:t>
      </w:r>
      <w:r>
        <w:tab/>
      </w:r>
      <w:r w:rsidR="00003EE3">
        <w:t xml:space="preserve">Utvrđuje se da ukupni iznos </w:t>
      </w:r>
      <w:r w:rsidR="002603A0">
        <w:t xml:space="preserve">FESTIVAL d.o.o.,  OIB: 77968994225 sa sjedištem  u </w:t>
      </w:r>
      <w:proofErr w:type="spellStart"/>
      <w:r w:rsidR="002603A0">
        <w:t>Rubetićeva</w:t>
      </w:r>
      <w:proofErr w:type="spellEnd"/>
      <w:r w:rsidR="002603A0">
        <w:t xml:space="preserve"> 9, 10 000 Zagreb</w:t>
      </w:r>
      <w:r w:rsidR="003E5F55">
        <w:t>,</w:t>
      </w:r>
      <w:r w:rsidR="005D57B1">
        <w:t xml:space="preserve"> </w:t>
      </w:r>
      <w:r w:rsidR="00003EE3">
        <w:t>iznosi</w:t>
      </w:r>
      <w:r w:rsidR="000300EF">
        <w:t xml:space="preserve"> </w:t>
      </w:r>
      <w:r w:rsidR="002603A0">
        <w:rPr>
          <w:b/>
        </w:rPr>
        <w:t>304.045,09</w:t>
      </w:r>
      <w:r w:rsidR="00783D1D">
        <w:t xml:space="preserve"> K</w:t>
      </w:r>
      <w:r w:rsidR="00003EE3">
        <w:t>n.</w:t>
      </w:r>
    </w:p>
    <w:p w:rsidRDefault="00003EE3" w:rsidP="00003EE3" w:rsidR="00003EE3">
      <w:pPr>
        <w:ind w:firstLine="708"/>
      </w:pPr>
      <w:r>
        <w:t>II</w:t>
      </w:r>
      <w:r>
        <w:tab/>
        <w:t>Poziva se</w:t>
      </w:r>
      <w:r w:rsidR="00197FF9">
        <w:t xml:space="preserve"> </w:t>
      </w:r>
      <w:r w:rsidR="002603A0">
        <w:t xml:space="preserve">FESTIVAL d.o.o.,  OIB: 77968994225 sa sjedištem  u </w:t>
      </w:r>
      <w:proofErr w:type="spellStart"/>
      <w:r w:rsidR="002603A0">
        <w:t>Rubetićeva</w:t>
      </w:r>
      <w:proofErr w:type="spellEnd"/>
      <w:r w:rsidR="002603A0">
        <w:t xml:space="preserve"> 9, 10 000 Zagreb</w:t>
      </w:r>
      <w:r w:rsidR="006D7E75">
        <w:t>,</w:t>
      </w:r>
      <w:r w:rsidR="00EF4DCD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003EE3" w:rsidP="00003EE3" w:rsidR="00A04686">
      <w:pPr>
        <w:ind w:firstLine="708"/>
      </w:pPr>
      <w:r>
        <w:t>III</w:t>
      </w:r>
      <w:r>
        <w:tab/>
        <w:t>Pozivaju se vjerovnici dužnika da najkasnije</w:t>
      </w:r>
      <w:r w:rsidR="00436883">
        <w:t xml:space="preserve"> u roku od 45 dana od dana objave ovog </w:t>
      </w:r>
      <w:r>
        <w:t>oglasa na e- oglasnoj ploči suda predlože otvaranje stečajnog postupka nad dužnikom te da uplate predujam u iznosu od 10.000,00 kn za pokriće troškova toga postupka na žiro račun IBAN: HR31 2390 001</w:t>
      </w:r>
      <w:r w:rsidR="003775B6">
        <w:t>1</w:t>
      </w:r>
      <w:r>
        <w:t xml:space="preserve"> 3000 0020 0 s pozivom na broj HR05 27</w:t>
      </w:r>
      <w:r w:rsidR="00B446A5">
        <w:t>1</w:t>
      </w:r>
      <w:r>
        <w:t xml:space="preserve">- </w:t>
      </w:r>
      <w:r w:rsidR="00C2026A">
        <w:rPr>
          <w:b/>
        </w:rPr>
        <w:t>1</w:t>
      </w:r>
      <w:r w:rsidR="003E5F55">
        <w:rPr>
          <w:b/>
        </w:rPr>
        <w:t>97</w:t>
      </w:r>
      <w:r w:rsidR="002603A0">
        <w:rPr>
          <w:b/>
        </w:rPr>
        <w:t>5</w:t>
      </w:r>
      <w:r w:rsidR="005E0434" w:rsidRPr="00A17BF9">
        <w:rPr>
          <w:b/>
        </w:rPr>
        <w:t>-201</w:t>
      </w:r>
      <w:r w:rsidR="00A17BF9" w:rsidRPr="00A17BF9">
        <w:rPr>
          <w:b/>
        </w:rPr>
        <w:t>6</w:t>
      </w:r>
      <w:r>
        <w:t>, (</w:t>
      </w:r>
      <w:r w:rsidR="00572249">
        <w:t>članak</w:t>
      </w:r>
      <w:r>
        <w:t xml:space="preserve"> 430. Stečajnog zakona u vezi s člankom 132. Stečajnog zakona Narodne novine broj 71/15</w:t>
      </w:r>
      <w:r w:rsidR="00A04686">
        <w:t>).</w:t>
      </w:r>
    </w:p>
    <w:p w:rsidRDefault="00A04686" w:rsidP="00003EE3" w:rsidR="00A04686">
      <w:pPr>
        <w:ind w:firstLine="708"/>
      </w:pPr>
      <w:r>
        <w:t>IV</w:t>
      </w:r>
      <w:r>
        <w:tab/>
        <w:t xml:space="preserve">Ako osobe iz točke II, ovlaštene za zastupanje dužnika po zakonu,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članka 286. do 292. Stečajnog zakona, na odgovarajući način.</w:t>
      </w:r>
      <w:r w:rsidR="00436883">
        <w:t xml:space="preserve"> </w:t>
      </w:r>
    </w:p>
    <w:p w:rsidRDefault="00BB3982" w:rsidP="00003EE3" w:rsidR="00BB3982">
      <w:pPr>
        <w:ind w:firstLine="708"/>
      </w:pPr>
    </w:p>
    <w:p w:rsidRDefault="00A04686" w:rsidP="00003EE3" w:rsidR="00A04686">
      <w:pPr>
        <w:ind w:firstLine="708"/>
      </w:pPr>
      <w:r>
        <w:tab/>
        <w:t xml:space="preserve">U Slavonskom Brodu, </w:t>
      </w:r>
      <w:r w:rsidR="00C2026A">
        <w:t>2</w:t>
      </w:r>
      <w:r w:rsidR="003E5F55">
        <w:t>8</w:t>
      </w:r>
      <w:r w:rsidR="00572249">
        <w:t xml:space="preserve">. </w:t>
      </w:r>
      <w:r w:rsidR="003E5F55">
        <w:t>lipnja</w:t>
      </w:r>
      <w:r w:rsidR="00572249">
        <w:t xml:space="preserve"> </w:t>
      </w:r>
      <w:r>
        <w:t>201</w:t>
      </w:r>
      <w:r w:rsidR="00A17BF9">
        <w:t>6</w:t>
      </w:r>
      <w:r>
        <w:t>.g.</w:t>
      </w:r>
    </w:p>
    <w:p w:rsidRDefault="00436883" w:rsidP="00A04686" w:rsidR="005E0434">
      <w:pPr>
        <w:ind w:firstLine="708"/>
      </w:pPr>
      <w:r>
        <w:t xml:space="preserve"> </w:t>
      </w:r>
      <w:r w:rsidR="00A04686">
        <w:t xml:space="preserve">                                                                                         S u d a c: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  <w:r>
        <w:t xml:space="preserve">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5E0434" w:rsidP="00A04686" w:rsidR="005E0434">
      <w:pPr>
        <w:ind w:firstLine="708"/>
      </w:pPr>
    </w:p>
    <w:p w:rsidRDefault="00A04686" w:rsidP="00A04686" w:rsidR="005E0434">
      <w:pPr>
        <w:ind w:firstLine="708"/>
      </w:pPr>
      <w:r>
        <w:t xml:space="preserve">  </w:t>
      </w:r>
    </w:p>
    <w:p w:rsidRDefault="005E0434" w:rsidP="00A04686" w:rsidR="005E0434">
      <w:pPr>
        <w:ind w:firstLine="708"/>
      </w:pPr>
    </w:p>
    <w:p w:rsidRDefault="005E0434" w:rsidP="00A04686" w:rsidR="005E0434">
      <w:pPr>
        <w:ind w:firstLine="708"/>
      </w:pPr>
    </w:p>
    <w:p w:rsidRDefault="00A04686" w:rsidP="00A04686" w:rsidR="00A04686">
      <w:pPr>
        <w:ind w:firstLine="708"/>
      </w:pPr>
      <w:r>
        <w:t xml:space="preserve">                                                                                  </w:t>
      </w:r>
    </w:p>
    <w:p w:rsidRDefault="00A04686" w:rsidP="00A04686" w:rsidR="00A04686">
      <w:pPr>
        <w:ind w:firstLine="708"/>
      </w:pPr>
      <w:r>
        <w:t>DNA</w:t>
      </w:r>
    </w:p>
    <w:p w:rsidRDefault="00A04686" w:rsidP="00A04686" w:rsidR="00A04686">
      <w:pPr>
        <w:numPr>
          <w:ilvl w:val="0"/>
          <w:numId w:val="6"/>
        </w:numPr>
      </w:pPr>
      <w:r>
        <w:t>e-oglasna ploča</w:t>
      </w:r>
    </w:p>
    <w:p w:rsidRDefault="00AF36BC" w:rsidP="00AF36BC" w:rsidR="00A04686">
      <w:pPr>
        <w:numPr>
          <w:ilvl w:val="0"/>
          <w:numId w:val="6"/>
        </w:numPr>
      </w:pPr>
      <w:r>
        <w:t>zakonskom zastupniku</w:t>
      </w:r>
    </w:p>
    <w:p w:rsidRDefault="00A04686" w:rsidP="00A04686" w:rsidR="00A04686">
      <w:pPr>
        <w:numPr>
          <w:ilvl w:val="0"/>
          <w:numId w:val="6"/>
        </w:numPr>
      </w:pPr>
      <w:r>
        <w:t>kal.</w:t>
      </w:r>
      <w:r w:rsidR="00DE2BD8">
        <w:t>45 dana</w:t>
      </w:r>
    </w:p>
    <w:p w:rsidRDefault="00F45F8B" w:rsidP="00F45F8B" w:rsidR="00F45F8B"/>
    <w:p w:rsidRDefault="00C2026A" w:rsidP="00F45F8B" w:rsidR="00F45F8B">
      <w:r>
        <w:t>2</w:t>
      </w:r>
      <w:r w:rsidR="003E5F55">
        <w:t>8</w:t>
      </w:r>
      <w:r w:rsidR="00B02D1A">
        <w:t>.0</w:t>
      </w:r>
      <w:r w:rsidR="003E5F55">
        <w:t>6</w:t>
      </w:r>
      <w:r w:rsidR="00B02D1A">
        <w:t>.2016</w:t>
      </w:r>
      <w:r w:rsidR="00F45F8B">
        <w:t>.                S u d a c:</w:t>
      </w:r>
    </w:p>
    <w:p w:rsidRDefault="007C4FD6" w:rsidR="007C4FD6"/>
    <w:sectPr w:rsidSect="00295846" w:rsidR="007C4FD6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F7119"/>
    <w:multiLevelType w:val="hybridMultilevel"/>
    <w:tmpl w:val="4F2E19C8"/>
    <w:lvl w:tplc="D1F40F1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5C056E23"/>
    <w:multiLevelType w:val="hybridMultilevel"/>
    <w:tmpl w:val="35E2AA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4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75E5C96"/>
    <w:multiLevelType w:val="hybridMultilevel"/>
    <w:tmpl w:val="CEBEFD52"/>
    <w:lvl w:tplc="C3308AB6" w:ilvl="0">
      <w:start w:val="1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3B7A"/>
    <w:rsid w:val="00003EE3"/>
    <w:rsid w:val="000300EF"/>
    <w:rsid w:val="000B5BDB"/>
    <w:rsid w:val="000B7102"/>
    <w:rsid w:val="001018F1"/>
    <w:rsid w:val="00166398"/>
    <w:rsid w:val="0019113A"/>
    <w:rsid w:val="00193A7F"/>
    <w:rsid w:val="00197FF9"/>
    <w:rsid w:val="001B4768"/>
    <w:rsid w:val="001D4F66"/>
    <w:rsid w:val="001D632D"/>
    <w:rsid w:val="001E69C8"/>
    <w:rsid w:val="001E7A3D"/>
    <w:rsid w:val="00234B94"/>
    <w:rsid w:val="002603A0"/>
    <w:rsid w:val="00285E37"/>
    <w:rsid w:val="00295846"/>
    <w:rsid w:val="00297B70"/>
    <w:rsid w:val="002B179D"/>
    <w:rsid w:val="002B18B1"/>
    <w:rsid w:val="002E4DB1"/>
    <w:rsid w:val="002E53DE"/>
    <w:rsid w:val="00371842"/>
    <w:rsid w:val="003775B6"/>
    <w:rsid w:val="00386605"/>
    <w:rsid w:val="003C334C"/>
    <w:rsid w:val="003D2697"/>
    <w:rsid w:val="003E5F55"/>
    <w:rsid w:val="00436883"/>
    <w:rsid w:val="00453B7A"/>
    <w:rsid w:val="0047223C"/>
    <w:rsid w:val="004A2D29"/>
    <w:rsid w:val="00553F07"/>
    <w:rsid w:val="0056444F"/>
    <w:rsid w:val="00572249"/>
    <w:rsid w:val="00577D32"/>
    <w:rsid w:val="00580769"/>
    <w:rsid w:val="005828E7"/>
    <w:rsid w:val="00585AD3"/>
    <w:rsid w:val="005C0D29"/>
    <w:rsid w:val="005D57B1"/>
    <w:rsid w:val="005E0434"/>
    <w:rsid w:val="005F17A8"/>
    <w:rsid w:val="006157D1"/>
    <w:rsid w:val="00623021"/>
    <w:rsid w:val="0067231C"/>
    <w:rsid w:val="00676865"/>
    <w:rsid w:val="006A25A3"/>
    <w:rsid w:val="006B00B4"/>
    <w:rsid w:val="006D7E75"/>
    <w:rsid w:val="006F0076"/>
    <w:rsid w:val="007125D6"/>
    <w:rsid w:val="00714395"/>
    <w:rsid w:val="00724003"/>
    <w:rsid w:val="007334FA"/>
    <w:rsid w:val="0073668D"/>
    <w:rsid w:val="00760B9A"/>
    <w:rsid w:val="007705B0"/>
    <w:rsid w:val="00783D1D"/>
    <w:rsid w:val="007846D4"/>
    <w:rsid w:val="007A49C9"/>
    <w:rsid w:val="007C4FD6"/>
    <w:rsid w:val="007D50D1"/>
    <w:rsid w:val="00837A2F"/>
    <w:rsid w:val="008566F2"/>
    <w:rsid w:val="00876BCE"/>
    <w:rsid w:val="0089497D"/>
    <w:rsid w:val="008A1D89"/>
    <w:rsid w:val="008B2C14"/>
    <w:rsid w:val="009111CD"/>
    <w:rsid w:val="00916116"/>
    <w:rsid w:val="00946742"/>
    <w:rsid w:val="00954A13"/>
    <w:rsid w:val="00954CC2"/>
    <w:rsid w:val="00990ACA"/>
    <w:rsid w:val="009D3538"/>
    <w:rsid w:val="009E377F"/>
    <w:rsid w:val="00A04686"/>
    <w:rsid w:val="00A17BF9"/>
    <w:rsid w:val="00A21C8E"/>
    <w:rsid w:val="00A36DFF"/>
    <w:rsid w:val="00A66D31"/>
    <w:rsid w:val="00AB4040"/>
    <w:rsid w:val="00AC25AB"/>
    <w:rsid w:val="00AC5923"/>
    <w:rsid w:val="00AF36BC"/>
    <w:rsid w:val="00B02D1A"/>
    <w:rsid w:val="00B31C43"/>
    <w:rsid w:val="00B446A5"/>
    <w:rsid w:val="00B44AD3"/>
    <w:rsid w:val="00B95FBF"/>
    <w:rsid w:val="00B976DA"/>
    <w:rsid w:val="00BA6295"/>
    <w:rsid w:val="00BB3982"/>
    <w:rsid w:val="00BC09A4"/>
    <w:rsid w:val="00C2026A"/>
    <w:rsid w:val="00C24120"/>
    <w:rsid w:val="00C43432"/>
    <w:rsid w:val="00C65B5F"/>
    <w:rsid w:val="00C67F60"/>
    <w:rsid w:val="00C76AD4"/>
    <w:rsid w:val="00C802D3"/>
    <w:rsid w:val="00CC420C"/>
    <w:rsid w:val="00D07BB8"/>
    <w:rsid w:val="00D13B68"/>
    <w:rsid w:val="00D422F5"/>
    <w:rsid w:val="00D573CA"/>
    <w:rsid w:val="00D64268"/>
    <w:rsid w:val="00D670A5"/>
    <w:rsid w:val="00D82BC7"/>
    <w:rsid w:val="00D92955"/>
    <w:rsid w:val="00DE2BD8"/>
    <w:rsid w:val="00DF59BB"/>
    <w:rsid w:val="00E017F7"/>
    <w:rsid w:val="00E226F0"/>
    <w:rsid w:val="00E5657A"/>
    <w:rsid w:val="00ED42F5"/>
    <w:rsid w:val="00EF0E5E"/>
    <w:rsid w:val="00EF4DCD"/>
    <w:rsid w:val="00F267CB"/>
    <w:rsid w:val="00F45F8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cs="Tahoma" w:hAnsi="Tahoma" w:ascii="Tahoma"/>
      <w:sz w:val="16"/>
      <w:szCs w:val="16"/>
    </w:rPr>
  </w:style>
  <w:style w:customStyle="true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6B0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6B00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6B00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0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0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B976DA"/>
    <w:rPr>
      <w:rFonts w:ascii="Tahoma" w:cs="Tahoma" w:hAnsi="Tahoma"/>
      <w:sz w:val="16"/>
      <w:szCs w:val="16"/>
    </w:rPr>
  </w:style>
  <w:style w:customStyle="1" w:styleId="ListParagraph1" w:type="paragraph">
    <w:name w:val="List Paragraph1"/>
    <w:basedOn w:val="Normal"/>
    <w:rsid w:val="00EF0E5E"/>
    <w:pPr>
      <w:ind w:left="720"/>
      <w:contextualSpacing/>
    </w:pPr>
    <w:rPr>
      <w:rFonts w:eastAsia="Calibri"/>
    </w:rPr>
  </w:style>
  <w:style w:styleId="PlaceholderText" w:type="character">
    <w:name w:val="Placeholder Text"/>
    <w:basedOn w:val="DefaultParagraphFont"/>
    <w:uiPriority w:val="99"/>
    <w:semiHidden/>
    <w:rsid w:val="006B0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6B00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6B00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0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0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1975</izvorni_sadrzaj>
    <derivirana_varijabla naziv="DomainObject.Predmet.Broj_1">1975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 st.1 SZ</izvorni_sadrzaj>
    <derivirana_varijabla naziv="DomainObject.Predmet.Opis_1">ČL.444 st.1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St-1975/2016</izvorni_sadrzaj>
    <derivirana_varijabla naziv="DomainObject.Predmet.OznakaBroj_1">St-1975/2016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FESTIVAL d.o.o.</izvorni_sadrzaj>
    <derivirana_varijabla naziv="DomainObject.Predmet.ProtustrankaFormated_1">  FESTIVAL d.o.o.</derivirana_varijabla>
  </DomainObject.Predmet.ProtustrankaFormated>
  <DomainObject.Predmet.ProtustrankaFormatedOIB>
    <izvorni_sadrzaj>  FESTIVAL d.o.o., OIB 77968994225</izvorni_sadrzaj>
    <derivirana_varijabla naziv="DomainObject.Predmet.ProtustrankaFormatedOIB_1">  FESTIVAL d.o.o., OIB 77968994225</derivirana_varijabla>
  </DomainObject.Predmet.ProtustrankaFormatedOIB>
  <DomainObject.Predmet.ProtustrankaFormatedWithAdress>
    <izvorni_sadrzaj> FESTIVAL d.o.o., Rubetićeva 9, 10000 Zagreb</izvorni_sadrzaj>
    <derivirana_varijabla naziv="DomainObject.Predmet.ProtustrankaFormatedWithAdress_1"> FESTIVAL d.o.o., Rubetićeva 9, 10000 Zagreb</derivirana_varijabla>
  </DomainObject.Predmet.ProtustrankaFormatedWithAdress>
  <DomainObject.Predmet.ProtustrankaFormatedWithAdressOIB>
    <izvorni_sadrzaj> FESTIVAL d.o.o., OIB 77968994225, Rubetićeva 9, 10000 Zagreb</izvorni_sadrzaj>
    <derivirana_varijabla naziv="DomainObject.Predmet.ProtustrankaFormatedWithAdressOIB_1"> FESTIVAL d.o.o., OIB 77968994225, Rubetićeva 9, 10000 Zagreb</derivirana_varijabla>
  </DomainObject.Predmet.ProtustrankaFormatedWithAdressOIB>
  <DomainObject.Predmet.ProtustrankaWithAdress>
    <izvorni_sadrzaj>FESTIVAL d.o.o. Rubetićeva 9, 10000 Zagreb</izvorni_sadrzaj>
    <derivirana_varijabla naziv="DomainObject.Predmet.ProtustrankaWithAdress_1">FESTIVAL d.o.o. Rubetićeva 9, 10000 Zagreb</derivirana_varijabla>
  </DomainObject.Predmet.ProtustrankaWithAdress>
  <DomainObject.Predmet.ProtustrankaWithAdressOIB>
    <izvorni_sadrzaj>FESTIVAL d.o.o., OIB 77968994225, Rubetićeva 9, 10000 Zagreb</izvorni_sadrzaj>
    <derivirana_varijabla naziv="DomainObject.Predmet.ProtustrankaWithAdressOIB_1">FESTIVAL d.o.o., OIB 77968994225, Rubetićeva 9, 10000 Zagreb</derivirana_varijabla>
  </DomainObject.Predmet.ProtustrankaWithAdressOIB>
  <DomainObject.Predmet.ProtustrankaNazivFormated>
    <izvorni_sadrzaj>FESTIVAL d.o.o.</izvorni_sadrzaj>
    <derivirana_varijabla naziv="DomainObject.Predmet.ProtustrankaNazivFormated_1">FESTIVAL d.o.o.</derivirana_varijabla>
  </DomainObject.Predmet.ProtustrankaNazivFormated>
  <DomainObject.Predmet.ProtustrankaNazivFormatedOIB>
    <izvorni_sadrzaj>FESTIVAL d.o.o., OIB 77968994225</izvorni_sadrzaj>
    <derivirana_varijabla naziv="DomainObject.Predmet.ProtustrankaNazivFormatedOIB_1">FESTIVAL d.o.o., OIB 77968994225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304045.09</izvorni_sadrzaj>
    <derivirana_varijabla naziv="DomainObject.Predmet.TrenutnaVrijednost_1">304045.09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FESTIVAL d.o.o.</item>
    </izvorni_sadrzaj>
    <derivirana_varijabla naziv="DomainObject.Predmet.ProtuStrankaListFormated_1">
      <item>FESTIVAL d.o.o.</item>
    </derivirana_varijabla>
  </DomainObject.Predmet.ProtuStrankaListFormated>
  <DomainObject.Predmet.ProtuStrankaListFormatedOIB>
    <izvorni_sadrzaj>
      <item>FESTIVAL d.o.o., OIB 77968994225</item>
    </izvorni_sadrzaj>
    <derivirana_varijabla naziv="DomainObject.Predmet.ProtuStrankaListFormatedOIB_1">
      <item>FESTIVAL d.o.o., OIB 77968994225</item>
    </derivirana_varijabla>
  </DomainObject.Predmet.ProtuStrankaListFormatedOIB>
  <DomainObject.Predmet.ProtuStrankaListFormatedWithAdress>
    <izvorni_sadrzaj>
      <item>FESTIVAL d.o.o., Rubetićeva 9, 10000 Zagreb</item>
    </izvorni_sadrzaj>
    <derivirana_varijabla naziv="DomainObject.Predmet.ProtuStrankaListFormatedWithAdress_1">
      <item>FESTIVAL d.o.o., Rubetićeva 9, 10000 Zagreb</item>
    </derivirana_varijabla>
  </DomainObject.Predmet.ProtuStrankaListFormatedWithAdress>
  <DomainObject.Predmet.ProtuStrankaListFormatedWithAdressOIB>
    <izvorni_sadrzaj>
      <item>FESTIVAL d.o.o., OIB 77968994225, Rubetićeva 9, 10000 Zagreb</item>
    </izvorni_sadrzaj>
    <derivirana_varijabla naziv="DomainObject.Predmet.ProtuStrankaListFormatedWithAdressOIB_1">
      <item>FESTIVAL d.o.o., OIB 77968994225, Rubetićeva 9, 10000 Zagreb</item>
    </derivirana_varijabla>
  </DomainObject.Predmet.ProtuStrankaListFormatedWithAdressOIB>
  <DomainObject.Predmet.ProtuStrankaListNazivFormated>
    <izvorni_sadrzaj>
      <item>FESTIVAL d.o.o.</item>
    </izvorni_sadrzaj>
    <derivirana_varijabla naziv="DomainObject.Predmet.ProtuStrankaListNazivFormated_1">
      <item>FESTIVAL d.o.o.</item>
    </derivirana_varijabla>
  </DomainObject.Predmet.ProtuStrankaListNazivFormated>
  <DomainObject.Predmet.ProtuStrankaListNazivFormatedOIB>
    <izvorni_sadrzaj>
      <item>FESTIVAL d.o.o., OIB 77968994225</item>
    </izvorni_sadrzaj>
    <derivirana_varijabla naziv="DomainObject.Predmet.ProtuStrankaListNazivFormatedOIB_1">
      <item>FESTIVAL d.o.o., OIB 77968994225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FESTIVAL d.o.o.</izvorni_sadrzaj>
    <derivirana_varijabla naziv="DomainObject.Predmet.ProtustrankaIDrugi_1">FESTIVAL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FESTIVAL d.o.o., OIB 77968994225, Rubetićeva 9, 10000 Zagreb</izvorni_sadrzaj>
    <derivirana_varijabla naziv="DomainObject.Predmet.ProtustrankaIDrugiAdressOIB_1">FESTIVAL d.o.o., OIB 77968994225, Rubetićeva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FESTIVAL d.o.o.</item>
      <item>FINA Regionalni centar Zagreb</item>
    </izvorni_sadrzaj>
    <derivirana_varijabla naziv="DomainObject.Predmet.SudioniciListNaziv_1">
      <item>FESTIVAL d.o.o.</item>
      <item>FINA Regionalni centar Zagreb</item>
    </derivirana_varijabla>
  </DomainObject.Predmet.SudioniciListNaziv>
  <DomainObject.Predmet.SudioniciListAdressOIB>
    <izvorni_sadrzaj>
      <item>FESTIVAL d.o.o., OIB 77968994225, Rubetićeva 9,10000 Zagreb</item>
      <item>FINA Regionalni centar Zagreb, OIB 85821130368, Trg svibanjskih žrtava 1995. br. 1,10000 Zagreb</item>
    </izvorni_sadrzaj>
    <derivirana_varijabla naziv="DomainObject.Predmet.SudioniciListAdressOIB_1">
      <item>FESTIVAL d.o.o., OIB 77968994225, Rubetićeva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77968994225</item>
      <item>, OIB 85821130368</item>
    </izvorni_sadrzaj>
    <derivirana_varijabla naziv="DomainObject.Predmet.SudioniciListNazivOIB_1">
      <item>, OIB 77968994225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3EDB54-ACE6-49C5-B2EA-06819B567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374</properties:Words>
  <properties:Characters>1940</properties:Characters>
  <properties:Lines>58</properties:Lines>
  <properties:Paragraphs>20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2016-06-28T11:14:00Z</dcterms:created>
  <dc:creator>Korisnik</dc:creator>
  <cp:lastModifiedBy>Davorin Pavičić</cp:lastModifiedBy>
  <cp:lastPrinted>2016-06-28T11:13:00Z</cp:lastPrinted>
  <dcterms:modified xmlns:xsi="http://www.w3.org/2001/XMLSchema-instance" xsi:type="dcterms:W3CDTF">2016-06-28T12:03:00Z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