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d9cc" w14:paraId="bcdd9cc" w:rsidRDefault="003A7C44" w:rsidP="00910611" w:rsidR="003A7C4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7C44" w:rsidP="00910611" w:rsidR="003A7C44">
      <w:r>
        <w:rPr>
          <w:rFonts w:eastAsia="MS Mincho"/>
        </w:rPr>
        <w:t xml:space="preserve">   REPUBLIKA HRVATSKA</w:t>
      </w:r>
    </w:p>
    <w:p w:rsidRDefault="003A7C44" w:rsidP="00910611" w:rsidR="003A7C44">
      <w:r>
        <w:rPr>
          <w:rFonts w:eastAsia="MS Mincho"/>
        </w:rPr>
        <w:t>TRGOVAČKI SUD U RIJECI</w:t>
      </w:r>
    </w:p>
    <w:p w:rsidRDefault="003A7C44" w:rsidR="003A7C44" w:rsidRPr="00910611">
      <w:pPr>
        <w:rPr>
          <w:rFonts w:eastAsia="MS Mincho"/>
        </w:rPr>
      </w:pPr>
      <w:r>
        <w:rPr>
          <w:rFonts w:eastAsia="MS Mincho"/>
        </w:rPr>
        <w:t xml:space="preserve">       Rijeka, Zadarska 1 i 3</w:t>
      </w:r>
    </w:p>
    <w:p w:rsidRDefault="00BA3ADE" w:rsidP="00986DEC" w:rsidR="00BA3ADE" w:rsidRPr="002A1F6A">
      <w:pPr>
        <w:jc w:val="both"/>
      </w:pPr>
    </w:p>
    <w:p w:rsidRDefault="00797DB8" w:rsidP="00797DB8" w:rsidR="00986DEC" w:rsidRPr="002A1F6A">
      <w:pPr>
        <w:jc w:val="right"/>
      </w:pPr>
      <w:r>
        <w:t xml:space="preserve">                                                                                Poslovni broj</w:t>
      </w:r>
      <w:r w:rsidRPr="002A1F6A">
        <w:t xml:space="preserve"> 15 St-</w:t>
      </w:r>
      <w:r>
        <w:t>77/18-4</w:t>
      </w:r>
    </w:p>
    <w:p w:rsidRDefault="00986DEC" w:rsidP="00986DEC" w:rsidR="00986DEC" w:rsidRPr="002A1F6A">
      <w:pPr>
        <w:jc w:val="both"/>
      </w:pPr>
    </w:p>
    <w:p w:rsidRDefault="00BA3ADE" w:rsidP="00BA3ADE" w:rsidR="00986DEC" w:rsidRPr="002F1CBA">
      <w:pPr>
        <w:jc w:val="center"/>
      </w:pPr>
      <w:r w:rsidRPr="002F1CBA">
        <w:t>R E P U B L I K A    H R V A T S K A</w:t>
      </w:r>
    </w:p>
    <w:p w:rsidRDefault="00986DEC" w:rsidP="00986DEC" w:rsidR="00986DEC" w:rsidRPr="002F1CBA">
      <w:pPr>
        <w:jc w:val="both"/>
      </w:pPr>
    </w:p>
    <w:p w:rsidRDefault="00E95798" w:rsidP="00986DEC" w:rsidR="00986DEC" w:rsidRPr="002F1CBA">
      <w:pPr>
        <w:jc w:val="center"/>
      </w:pPr>
      <w:r w:rsidRPr="002F1CBA">
        <w:t>R</w:t>
      </w:r>
      <w:r w:rsidR="00986DEC" w:rsidRPr="002F1CBA">
        <w:t xml:space="preserve"> J E Š E N J E</w:t>
      </w:r>
    </w:p>
    <w:p w:rsidRDefault="00986DEC" w:rsidP="00986DEC" w:rsidR="00986DEC" w:rsidRPr="002A1F6A">
      <w:pPr>
        <w:jc w:val="both"/>
      </w:pPr>
    </w:p>
    <w:p w:rsidRDefault="00797DB8" w:rsidP="00986DEC" w:rsidR="00986DEC" w:rsidRPr="002A1F6A">
      <w:pPr>
        <w:ind w:firstLine="708"/>
        <w:jc w:val="both"/>
      </w:pPr>
      <w:r>
        <w:t xml:space="preserve">Trgovački sud u Rijeci, OIB 88785964957, po sucu pojedincu Danieli Korlević, odlučujući o prijedlogu predlagatelja – vjerovnika GOJČE JAKIMOVSKI, Crikvenica, Studenca 88, OIB 46658391767, GORAN STOJANOVSKI, Rijeka, J. P. Kamova 85, OIB 34471209883, KREŠIMIR MLADENIĆ, Lopača, Lopača 10, OIB 74227787456, IVICA BOŠNJAK, Čavle, Čavle 85, OIB 31412035085, VALTER LUKANIĆ, Dražice, Umole 14, OIB 50793092789, STOILE STOJANOVSKI, Crikvenica, Studenca 88, OIB 00324772275, LASTE ATANASOVSKI, Crikvenica, Studenca 12, OIB 06313503367, ŽELJKO BUNČIĆ, Rijeka, Braće Bačića 5, OIB 28601165221, JOSIP VEŠLIGAJ, Krapina, Strahinje 37a, OIB 42768870271, DRAGAN RUŽIČIĆ, Rijeka, Dubrovačka 4, OIB 82195435619 i MILENKO LATINČIĆ, Rijeka, Brajšina 16, OIB 23219246231 koje zastupa punomoćnik Marko Zagorac, odvjetnik iz Rijeke, A. Starčevića 5, za otvaranje stečajnog postupka nad dužnikom trgovačkim društvom </w:t>
      </w:r>
      <w:r>
        <w:rPr>
          <w:b/>
        </w:rPr>
        <w:t>ZIDAR društvo s ograničenom odgovornošću za graditeljstvo, Rijeka, Janka Polić Kamova 85, OIB 85272274160</w:t>
      </w:r>
      <w:r w:rsidR="0090254C">
        <w:rPr>
          <w:b/>
        </w:rPr>
        <w:t xml:space="preserve">, </w:t>
      </w:r>
      <w:r w:rsidR="00986DEC" w:rsidRPr="002A1F6A">
        <w:t>dana</w:t>
      </w:r>
      <w:r w:rsidR="00CF39D1">
        <w:t xml:space="preserve"> </w:t>
      </w:r>
      <w:r>
        <w:t>12. ožujka 2018.</w:t>
      </w:r>
      <w:r w:rsidR="00986DEC" w:rsidRPr="002A1F6A">
        <w:t xml:space="preserve"> </w:t>
      </w:r>
    </w:p>
    <w:p w:rsidRDefault="00E621F1" w:rsidP="00986DEC" w:rsidR="00986DEC" w:rsidRPr="002A1F6A">
      <w:pPr>
        <w:jc w:val="both"/>
      </w:pPr>
      <w:r>
        <w:tab/>
      </w:r>
      <w:r>
        <w:tab/>
      </w:r>
    </w:p>
    <w:p w:rsidRDefault="00986DEC" w:rsidP="00986DEC" w:rsidR="00986DEC" w:rsidRPr="00BA3ADE">
      <w:pPr>
        <w:jc w:val="center"/>
      </w:pPr>
      <w:r w:rsidRPr="00BA3ADE">
        <w:t>r i j e š i o   j e</w:t>
      </w:r>
    </w:p>
    <w:p w:rsidRDefault="00986DEC" w:rsidP="00986DEC" w:rsidR="00986DEC" w:rsidRPr="002A1F6A">
      <w:pPr>
        <w:jc w:val="both"/>
      </w:pPr>
    </w:p>
    <w:p w:rsidRDefault="00986DEC" w:rsidP="00986DEC" w:rsidR="00986DEC" w:rsidRPr="002A1F6A">
      <w:pPr>
        <w:jc w:val="both"/>
      </w:pPr>
      <w:r w:rsidRPr="002A1F6A">
        <w:t xml:space="preserve">I. </w:t>
      </w:r>
      <w:r w:rsidR="00E621F1">
        <w:tab/>
      </w:r>
      <w:r w:rsidRPr="002A1F6A">
        <w:t xml:space="preserve">Pokreće se prethodni postupak radi utvrđivanja </w:t>
      </w:r>
      <w:r w:rsidR="00797DB8">
        <w:t>pretpostavki</w:t>
      </w:r>
      <w:r w:rsidRPr="002A1F6A">
        <w:t xml:space="preserve"> za otvaranje stečajnog postupka nad dužnikom </w:t>
      </w:r>
      <w:r w:rsidR="00797DB8">
        <w:rPr>
          <w:b/>
        </w:rPr>
        <w:t>ZIDAR društvo s ograničenom odgovornošću za graditeljstvo, Rijeka, Janka Polić Kamova 85, OIB 85272274160</w:t>
      </w:r>
      <w:r w:rsidRPr="002A1F6A">
        <w:t>.</w:t>
      </w:r>
    </w:p>
    <w:p w:rsidRDefault="00986DEC" w:rsidP="00986DEC" w:rsidR="00986DEC" w:rsidRPr="002A1F6A">
      <w:pPr>
        <w:jc w:val="both"/>
      </w:pPr>
    </w:p>
    <w:p w:rsidRDefault="00986DEC" w:rsidP="00986DEC" w:rsidR="00986DEC" w:rsidRPr="002A1F6A">
      <w:pPr>
        <w:jc w:val="both"/>
      </w:pPr>
      <w:r w:rsidRPr="002A1F6A">
        <w:t xml:space="preserve">II. </w:t>
      </w:r>
      <w:r w:rsidR="00E621F1">
        <w:tab/>
      </w:r>
      <w:r w:rsidRPr="002A1F6A">
        <w:t>Za privremenog stečajnog upravitelja imenuje se</w:t>
      </w:r>
      <w:r w:rsidR="00CF39D1">
        <w:t xml:space="preserve"> </w:t>
      </w:r>
      <w:r w:rsidR="00797DB8">
        <w:rPr>
          <w:b/>
        </w:rPr>
        <w:t>Boris Zadković, Buzet, Sportska 2, OIB 90786626685</w:t>
      </w:r>
      <w:r w:rsidR="00E621F1">
        <w:t>.</w:t>
      </w:r>
    </w:p>
    <w:p w:rsidRDefault="00E621F1" w:rsidP="00986DEC" w:rsidR="00E621F1">
      <w:pPr>
        <w:jc w:val="both"/>
      </w:pPr>
    </w:p>
    <w:p w:rsidRDefault="00986DEC" w:rsidP="00986DEC" w:rsidR="00986DEC" w:rsidRPr="002A1F6A">
      <w:pPr>
        <w:jc w:val="both"/>
      </w:pPr>
      <w:r w:rsidRPr="002A1F6A">
        <w:t>I</w:t>
      </w:r>
      <w:r w:rsidR="00201E91">
        <w:t>II</w:t>
      </w:r>
      <w:r w:rsidRPr="002A1F6A">
        <w:t>.</w:t>
      </w:r>
      <w:r w:rsidR="00E621F1">
        <w:tab/>
      </w:r>
      <w:r w:rsidRPr="002A1F6A">
        <w:t xml:space="preserve">Privremeni stečajni upravitelj izvršit će pregled dužnikovog poslovnog prostora, te uvid u knjige i poslovnu dokumentaciju dužnika i nakon toga podnijeti izvješće u kojem će iznijeti svoje mišljenje o gospodarsko-financijskom stanju dužnika, o tome postoji li razlog za otvaranje stečajnog postupka, a posebno mogu li se imovinom dužnika </w:t>
      </w:r>
      <w:r w:rsidR="00797DB8">
        <w:t>namiriti</w:t>
      </w:r>
      <w:r w:rsidR="0065686D">
        <w:t xml:space="preserve"> troškovi postupka. (čl.</w:t>
      </w:r>
      <w:r w:rsidR="00797DB8">
        <w:t>119.</w:t>
      </w:r>
      <w:r w:rsidRPr="002A1F6A">
        <w:t xml:space="preserve"> Stečajnog zakona).  </w:t>
      </w:r>
    </w:p>
    <w:p w:rsidRDefault="00986DEC" w:rsidP="00986DEC" w:rsidR="00986DEC" w:rsidRPr="002A1F6A">
      <w:pPr>
        <w:jc w:val="both"/>
      </w:pPr>
    </w:p>
    <w:p w:rsidRDefault="00201E91" w:rsidP="00986DEC" w:rsidR="00986DEC" w:rsidRPr="002A1F6A">
      <w:pPr>
        <w:jc w:val="both"/>
      </w:pPr>
      <w:r>
        <w:t>I</w:t>
      </w:r>
      <w:r w:rsidR="00986DEC" w:rsidRPr="002A1F6A">
        <w:t xml:space="preserve">V. </w:t>
      </w:r>
      <w:r w:rsidR="00E621F1">
        <w:tab/>
      </w:r>
      <w:r w:rsidR="00986DEC" w:rsidRPr="002A1F6A">
        <w:t xml:space="preserve">Pisano izvješće privremeni stečajni upravitelj dužan je predati najkasnije do ročišta radi rasprave o </w:t>
      </w:r>
      <w:r w:rsidR="00797DB8">
        <w:t>pretpostavkam</w:t>
      </w:r>
      <w:r w:rsidR="00986DEC" w:rsidRPr="002A1F6A">
        <w:t>a za otvaranje stečajnog postupka nad dužnikom.</w:t>
      </w:r>
    </w:p>
    <w:p w:rsidRDefault="00986DEC" w:rsidP="00986DEC" w:rsidR="00986DEC" w:rsidRPr="002A1F6A">
      <w:pPr>
        <w:jc w:val="both"/>
      </w:pPr>
    </w:p>
    <w:p w:rsidRDefault="00986DEC" w:rsidP="00986DEC" w:rsidR="00986DEC">
      <w:pPr>
        <w:jc w:val="both"/>
      </w:pPr>
      <w:r w:rsidRPr="002A1F6A">
        <w:t xml:space="preserve">V. </w:t>
      </w:r>
      <w:r w:rsidR="00E621F1">
        <w:tab/>
      </w:r>
      <w:r w:rsidRPr="002A1F6A">
        <w:t>Pozivaju se dužnikovi dužnici da svoje obveze ispunjavaju vodeći računa o ovom objavljenom rješenju.</w:t>
      </w:r>
    </w:p>
    <w:p w:rsidRDefault="00797DB8" w:rsidP="00986DEC" w:rsidR="00797DB8">
      <w:pPr>
        <w:jc w:val="both"/>
      </w:pPr>
    </w:p>
    <w:p w:rsidRDefault="00797DB8" w:rsidP="00986DEC" w:rsidR="00797DB8" w:rsidRPr="002A1F6A">
      <w:pPr>
        <w:jc w:val="both"/>
      </w:pPr>
      <w:r>
        <w:t xml:space="preserve">VI. </w:t>
      </w:r>
      <w:r>
        <w:tab/>
        <w:t>Određuje se m</w:t>
      </w:r>
      <w:r w:rsidR="007E68A1">
        <w:t>jera osiguranja iz čl. 118. Stečajnog zakona</w:t>
      </w:r>
      <w:r>
        <w:t xml:space="preserve"> zabrane raspolaganja imovinom dužnika bez prethodne suglasnosti privremenog stečajnog upravitelja. </w:t>
      </w:r>
    </w:p>
    <w:p w:rsidRDefault="00986DEC" w:rsidP="00986DEC" w:rsidR="00986DEC" w:rsidRPr="002A1F6A">
      <w:pPr>
        <w:jc w:val="both"/>
      </w:pPr>
    </w:p>
    <w:p w:rsidRDefault="00986DEC" w:rsidP="00986DEC" w:rsidR="00986DEC" w:rsidRPr="002A1F6A">
      <w:pPr>
        <w:jc w:val="both"/>
      </w:pPr>
      <w:r w:rsidRPr="002A1F6A">
        <w:t>VI</w:t>
      </w:r>
      <w:r w:rsidR="00797DB8">
        <w:t>I</w:t>
      </w:r>
      <w:r w:rsidRPr="002A1F6A">
        <w:t xml:space="preserve">. </w:t>
      </w:r>
      <w:r w:rsidR="00E621F1">
        <w:tab/>
      </w:r>
      <w:r w:rsidRPr="002A1F6A">
        <w:t xml:space="preserve">Ročište radi </w:t>
      </w:r>
      <w:r w:rsidR="00797DB8">
        <w:t>očitovanj</w:t>
      </w:r>
      <w:r w:rsidRPr="002A1F6A">
        <w:t xml:space="preserve">a o prijedlogu i rasprave o </w:t>
      </w:r>
      <w:r w:rsidR="00797DB8">
        <w:t>pretpostavkama</w:t>
      </w:r>
      <w:r w:rsidRPr="002A1F6A">
        <w:t xml:space="preserve"> za otvaranje stečajnog postupka nad dužnikom određuje se za dan</w:t>
      </w:r>
    </w:p>
    <w:p w:rsidRDefault="00986DEC" w:rsidP="00986DEC" w:rsidR="00986DEC" w:rsidRPr="002A1F6A">
      <w:pPr>
        <w:jc w:val="both"/>
      </w:pPr>
    </w:p>
    <w:p w:rsidRDefault="00797DB8" w:rsidP="00986DEC" w:rsidR="00986DEC" w:rsidRPr="002A1F6A">
      <w:pPr>
        <w:jc w:val="center"/>
        <w:rPr>
          <w:b/>
        </w:rPr>
      </w:pPr>
      <w:r>
        <w:rPr>
          <w:b/>
        </w:rPr>
        <w:t>15. svibanj 2018.</w:t>
      </w:r>
      <w:r w:rsidR="00986DEC" w:rsidRPr="002A1F6A">
        <w:rPr>
          <w:b/>
        </w:rPr>
        <w:t xml:space="preserve"> u </w:t>
      </w:r>
      <w:r w:rsidR="0090254C">
        <w:rPr>
          <w:b/>
        </w:rPr>
        <w:t>11:</w:t>
      </w:r>
      <w:r w:rsidR="00986DEC" w:rsidRPr="002A1F6A">
        <w:rPr>
          <w:b/>
        </w:rPr>
        <w:t>00 sati</w:t>
      </w:r>
    </w:p>
    <w:p w:rsidRDefault="00986DEC" w:rsidP="00986DEC" w:rsidR="00BA3ADE">
      <w:pPr>
        <w:jc w:val="center"/>
        <w:rPr>
          <w:b/>
        </w:rPr>
      </w:pPr>
      <w:r w:rsidRPr="002A1F6A">
        <w:rPr>
          <w:b/>
        </w:rPr>
        <w:t xml:space="preserve">kod </w:t>
      </w:r>
      <w:r w:rsidR="00A06E1C">
        <w:rPr>
          <w:b/>
        </w:rPr>
        <w:t>Trgovačkog suda u Rijeci, Zadarska 1 i 3</w:t>
      </w:r>
    </w:p>
    <w:p w:rsidRDefault="00BA3ADE" w:rsidP="00986DEC" w:rsidR="00986DEC" w:rsidRPr="002A1F6A">
      <w:pPr>
        <w:jc w:val="center"/>
        <w:rPr>
          <w:b/>
        </w:rPr>
      </w:pPr>
      <w:r>
        <w:rPr>
          <w:b/>
        </w:rPr>
        <w:t>1. kat,</w:t>
      </w:r>
      <w:r w:rsidR="00986DEC" w:rsidRPr="002A1F6A">
        <w:rPr>
          <w:b/>
        </w:rPr>
        <w:t xml:space="preserve"> sudnica broj 2</w:t>
      </w:r>
    </w:p>
    <w:p w:rsidRDefault="00797DB8" w:rsidP="00986DEC" w:rsidR="00797DB8">
      <w:pPr>
        <w:jc w:val="both"/>
      </w:pPr>
    </w:p>
    <w:p w:rsidRDefault="00986DEC" w:rsidP="00986DEC" w:rsidR="00986DEC" w:rsidRPr="002A1F6A">
      <w:pPr>
        <w:jc w:val="both"/>
      </w:pPr>
      <w:r w:rsidRPr="002A1F6A">
        <w:t>na koje se pozivaju:</w:t>
      </w:r>
    </w:p>
    <w:p w:rsidRDefault="00986DEC" w:rsidP="00986DEC" w:rsidR="00986DEC" w:rsidRPr="002A1F6A">
      <w:pPr>
        <w:jc w:val="both"/>
      </w:pPr>
      <w:r w:rsidRPr="002A1F6A">
        <w:t>- predlagatelj,</w:t>
      </w:r>
    </w:p>
    <w:p w:rsidRDefault="00986DEC" w:rsidP="00986DEC" w:rsidR="00986DEC" w:rsidRPr="002A1F6A">
      <w:pPr>
        <w:jc w:val="both"/>
      </w:pPr>
      <w:r w:rsidRPr="002A1F6A">
        <w:t>- zastupnik dužnika po zakonu,</w:t>
      </w:r>
    </w:p>
    <w:p w:rsidRDefault="00986DEC" w:rsidP="00986DEC" w:rsidR="00986DEC" w:rsidRPr="002A1F6A">
      <w:pPr>
        <w:jc w:val="both"/>
      </w:pPr>
      <w:r w:rsidRPr="002A1F6A">
        <w:t>-</w:t>
      </w:r>
      <w:r w:rsidR="00201E91">
        <w:t xml:space="preserve"> Fina</w:t>
      </w:r>
      <w:r w:rsidRPr="002A1F6A">
        <w:t xml:space="preserve"> i</w:t>
      </w:r>
    </w:p>
    <w:p w:rsidRDefault="00986DEC" w:rsidP="00986DEC" w:rsidR="00986DEC">
      <w:pPr>
        <w:jc w:val="both"/>
      </w:pPr>
      <w:r w:rsidRPr="002A1F6A">
        <w:t>- privremeni stečajni upravitelj.</w:t>
      </w:r>
    </w:p>
    <w:p w:rsidRDefault="004629B0" w:rsidP="00986DEC" w:rsidR="004629B0" w:rsidRPr="002A1F6A">
      <w:pPr>
        <w:jc w:val="both"/>
      </w:pPr>
    </w:p>
    <w:p w:rsidRDefault="00986DEC" w:rsidP="00986DEC" w:rsidR="00986DEC" w:rsidRPr="002A1F6A">
      <w:pPr>
        <w:jc w:val="both"/>
      </w:pPr>
      <w:r w:rsidRPr="002A1F6A">
        <w:t>Na ročištu će se pozvane osobe izjasniti o prijedlogu za otvaranje stečajnog postupka. One se o prijedlog</w:t>
      </w:r>
      <w:r w:rsidR="004629B0">
        <w:t>u mogu i pisano izjasniti (čl.</w:t>
      </w:r>
      <w:r w:rsidR="007E68A1">
        <w:t xml:space="preserve"> </w:t>
      </w:r>
      <w:r w:rsidR="004629B0">
        <w:t>123. st.</w:t>
      </w:r>
      <w:r w:rsidRPr="002A1F6A">
        <w:t xml:space="preserve"> 2. Stečajnog zakona).</w:t>
      </w:r>
    </w:p>
    <w:p w:rsidRDefault="00797DB8" w:rsidP="00986DEC" w:rsidR="00797DB8">
      <w:pPr>
        <w:jc w:val="center"/>
        <w:rPr>
          <w:b/>
        </w:rPr>
      </w:pPr>
    </w:p>
    <w:p w:rsidRDefault="002F1CBA" w:rsidP="00986DEC" w:rsidR="002F1CBA">
      <w:pPr>
        <w:jc w:val="center"/>
        <w:rPr>
          <w:b/>
        </w:rPr>
      </w:pPr>
    </w:p>
    <w:p w:rsidRDefault="00986DEC" w:rsidP="00986DEC" w:rsidR="00986DEC" w:rsidRPr="002F1CBA">
      <w:pPr>
        <w:jc w:val="center"/>
      </w:pPr>
      <w:r w:rsidRPr="002F1CBA">
        <w:t>Obrazloženje</w:t>
      </w:r>
    </w:p>
    <w:p w:rsidRDefault="003E4C4E" w:rsidP="00986DEC" w:rsidR="003E4C4E">
      <w:pPr>
        <w:jc w:val="center"/>
      </w:pPr>
    </w:p>
    <w:p w:rsidRDefault="00E95798" w:rsidP="00E95798" w:rsidR="004629B0">
      <w:pPr>
        <w:ind w:firstLine="708"/>
        <w:jc w:val="both"/>
      </w:pPr>
      <w:r w:rsidRPr="00E95798">
        <w:t>Predlagatelj</w:t>
      </w:r>
      <w:r w:rsidR="004629B0">
        <w:t>i su</w:t>
      </w:r>
      <w:r w:rsidRPr="00E95798">
        <w:t xml:space="preserve"> </w:t>
      </w:r>
      <w:r w:rsidR="004629B0">
        <w:t>30. siječnja 2018.</w:t>
      </w:r>
      <w:r w:rsidR="00A63AEF">
        <w:t xml:space="preserve"> </w:t>
      </w:r>
      <w:r w:rsidR="004629B0">
        <w:t>podnijeli</w:t>
      </w:r>
      <w:r w:rsidRPr="00E95798">
        <w:t xml:space="preserve"> prijedlog za otvaranje stečajnog postupka nad dužnikom </w:t>
      </w:r>
      <w:r w:rsidR="004629B0">
        <w:rPr>
          <w:b/>
        </w:rPr>
        <w:t>ZIDAR društvo s ograničenom odgovornošću za graditeljstvo, Rijeka, Janka Polić Kamova 85, OIB 85272274160</w:t>
      </w:r>
      <w:r w:rsidR="004629B0">
        <w:t xml:space="preserve"> </w:t>
      </w:r>
      <w:r w:rsidR="000E5204">
        <w:t>(dalje: dužnik)</w:t>
      </w:r>
      <w:r w:rsidR="008C4570" w:rsidRPr="008C4570">
        <w:t>.</w:t>
      </w:r>
    </w:p>
    <w:p w:rsidRDefault="004629B0" w:rsidP="00E95798" w:rsidR="004629B0">
      <w:pPr>
        <w:ind w:firstLine="708"/>
        <w:jc w:val="both"/>
      </w:pPr>
      <w:r>
        <w:t>Predlagatelji su u</w:t>
      </w:r>
      <w:r w:rsidR="000E5204">
        <w:t xml:space="preserve"> prijedlogu </w:t>
      </w:r>
      <w:r>
        <w:t>kao bivši zaposlenici dužnika naveli da s osnova neisplaćenih plaća i otpremnina imaju potraživanja prema dužniku u ukupnom iznosu od 447.003,21 kn. Nadalje navode da je kod dužnika ostvaren stečajni r</w:t>
      </w:r>
      <w:r w:rsidR="005A77BD">
        <w:t xml:space="preserve">azlog iz čl. 6. st. 2. </w:t>
      </w:r>
      <w:r w:rsidR="00377396">
        <w:t>alineja</w:t>
      </w:r>
      <w:r w:rsidR="005A77BD">
        <w:t xml:space="preserve"> 2. </w:t>
      </w:r>
      <w:r>
        <w:t>Stečajnog zakona (NN 71/15 i 104/17, dalje: SZ-a) budući dužnik svakom od 11 predlagatelj</w:t>
      </w:r>
      <w:r w:rsidR="007E50F5">
        <w:t>a</w:t>
      </w:r>
      <w:r>
        <w:t xml:space="preserve"> nije isplatio više od tri uz</w:t>
      </w:r>
      <w:r w:rsidR="00366BCB">
        <w:t>a</w:t>
      </w:r>
      <w:r>
        <w:t xml:space="preserve">stopne plaće koje radniku pripadaju prema ugovoru o radu, pravilniku o radu, kolektivnom ugovoru ili posebnom propisu, odnosno prema drugom aktu kojim se uređuju obveze poslodavca prema radniku. Predlagatelji su uz prijedlog dostavili obračune </w:t>
      </w:r>
      <w:r w:rsidR="00366BCB">
        <w:t>neisplaćene plaće i potvrdu Ministarstva financija, Porezne uprave.</w:t>
      </w:r>
    </w:p>
    <w:p w:rsidRDefault="00366BCB" w:rsidP="00E95798" w:rsidR="00366BCB">
      <w:pPr>
        <w:ind w:firstLine="708"/>
        <w:jc w:val="both"/>
      </w:pPr>
      <w:r>
        <w:t xml:space="preserve">Naime, postojanje okolnosti iz st. 2. </w:t>
      </w:r>
      <w:r w:rsidR="00377396">
        <w:t>alineja</w:t>
      </w:r>
      <w:r>
        <w:t xml:space="preserve"> 2. čl. 6. SZ-a predlagatelji su dokazali obračunom neisplaćene plaće koji je sastav</w:t>
      </w:r>
      <w:r w:rsidR="00C80715">
        <w:t>ljen u skladu s propisima. Uz obračun podnositelji prijedloga Goran Stojanovski, Rijeka, J. P. Kamova 85,</w:t>
      </w:r>
      <w:r w:rsidR="001F59D6">
        <w:t xml:space="preserve"> </w:t>
      </w:r>
      <w:r w:rsidR="00C80715">
        <w:t>Krešimir Mladenić, Lopača, Lopača 10</w:t>
      </w:r>
      <w:r w:rsidR="001F59D6">
        <w:t>, Ivic</w:t>
      </w:r>
      <w:r w:rsidR="00C80715">
        <w:t>a Bošnjak, Čavle, Čavle 85, Valter Lukanić, Dražice, Umole 14</w:t>
      </w:r>
      <w:r w:rsidR="001A1D9E">
        <w:t>, Stoile Stojanovski, Crikvenica, Studenca</w:t>
      </w:r>
      <w:r w:rsidR="00377396">
        <w:t xml:space="preserve"> </w:t>
      </w:r>
      <w:r w:rsidR="001A1D9E">
        <w:t>88 i Željko Bunčić, Rijeka, Braće Bačića 5</w:t>
      </w:r>
      <w:r w:rsidR="001F59D6">
        <w:t xml:space="preserve"> dostavili su potvrdu Ministarstva financija – Porezne uprave kojom se potvrđuje da su dostavljeni obračuni o neisplati plaća sastavljeni u skladu s propisima</w:t>
      </w:r>
      <w:r w:rsidR="005A77BD">
        <w:t>.</w:t>
      </w:r>
    </w:p>
    <w:p w:rsidRDefault="005A77BD" w:rsidP="00E95798" w:rsidR="005A77BD">
      <w:pPr>
        <w:ind w:firstLine="708"/>
        <w:jc w:val="both"/>
      </w:pPr>
      <w:r>
        <w:t xml:space="preserve">Slijedom navedenog proizlazi da dužnik nije isplatio tri uzastopne plaće koje radnicima pripadaju prema ugovoru o radu, pravilniku o radu, kolektivnom ugovoru ili posebnom propisu, odnosno prema drugom aktu kojim se uređuju obveze poslodavca prema radniku, čime je ispunjen stečajni razlog nesposobnost za plaćanje iz čl. 6. st. 2. </w:t>
      </w:r>
      <w:r w:rsidR="00377396">
        <w:t>alineja</w:t>
      </w:r>
      <w:r>
        <w:t xml:space="preserve"> 2. SZ-a.</w:t>
      </w:r>
    </w:p>
    <w:p w:rsidRDefault="00E95798" w:rsidP="00E95798" w:rsidR="00E95798" w:rsidRPr="00E95798">
      <w:pPr>
        <w:ind w:firstLine="708"/>
        <w:jc w:val="both"/>
      </w:pPr>
      <w:r w:rsidRPr="00E95798">
        <w:t xml:space="preserve">Temeljem navoda iznesenih u prijedlogu i sadržaja </w:t>
      </w:r>
      <w:r w:rsidR="00377396">
        <w:t>priloženih isprava, sud nalazi da su</w:t>
      </w:r>
      <w:r w:rsidRPr="00E95798">
        <w:t xml:space="preserve"> predlagatelj</w:t>
      </w:r>
      <w:r w:rsidR="00377396">
        <w:t>i učinili</w:t>
      </w:r>
      <w:r w:rsidRPr="00E95798">
        <w:t xml:space="preserve"> vjerojatnim postojanje svoje tražbine</w:t>
      </w:r>
      <w:r w:rsidR="001E0C72">
        <w:t xml:space="preserve"> i </w:t>
      </w:r>
      <w:r w:rsidRPr="00E95798">
        <w:t>stečajnog razloga nesposobnost za plaćanje</w:t>
      </w:r>
      <w:r w:rsidR="00377396">
        <w:t xml:space="preserve"> iz čl. 6</w:t>
      </w:r>
      <w:r w:rsidR="001E0C72">
        <w:t>.</w:t>
      </w:r>
      <w:r w:rsidR="00377396">
        <w:t xml:space="preserve"> st. 2. alineja 2.</w:t>
      </w:r>
      <w:r w:rsidR="001E0C72">
        <w:t xml:space="preserve"> </w:t>
      </w:r>
      <w:r w:rsidR="00377396">
        <w:rPr>
          <w:bCs/>
        </w:rPr>
        <w:t>SZ-a</w:t>
      </w:r>
      <w:r w:rsidR="00377396">
        <w:t>.</w:t>
      </w:r>
      <w:r w:rsidR="00F74B01">
        <w:t xml:space="preserve"> </w:t>
      </w:r>
    </w:p>
    <w:p w:rsidRDefault="00E95798" w:rsidP="00E95798" w:rsidR="00E95798" w:rsidRPr="00E95798">
      <w:pPr>
        <w:jc w:val="both"/>
        <w:rPr>
          <w:rFonts w:cs="Arial"/>
        </w:rPr>
      </w:pPr>
      <w:r w:rsidRPr="00E95798">
        <w:rPr>
          <w:rFonts w:cs="Arial"/>
        </w:rPr>
        <w:t xml:space="preserve">            Kako se stečajni postupak pokreće prijedlogom vjerovnika ili dužnika prema čl.</w:t>
      </w:r>
      <w:r w:rsidR="00377396">
        <w:rPr>
          <w:rFonts w:cs="Arial"/>
        </w:rPr>
        <w:t>109</w:t>
      </w:r>
      <w:r w:rsidRPr="00E95798">
        <w:rPr>
          <w:rFonts w:cs="Arial"/>
        </w:rPr>
        <w:t xml:space="preserve">. </w:t>
      </w:r>
      <w:r w:rsidR="001E0C72">
        <w:rPr>
          <w:rFonts w:cs="Arial"/>
        </w:rPr>
        <w:t>SZ</w:t>
      </w:r>
      <w:r w:rsidR="00377396">
        <w:rPr>
          <w:rFonts w:cs="Arial"/>
        </w:rPr>
        <w:t>-a</w:t>
      </w:r>
      <w:r w:rsidRPr="00E95798">
        <w:rPr>
          <w:rFonts w:cs="Arial"/>
        </w:rPr>
        <w:t>, a predlagatelj</w:t>
      </w:r>
      <w:r w:rsidR="00377396">
        <w:rPr>
          <w:rFonts w:cs="Arial"/>
        </w:rPr>
        <w:t>i su na opisani način dokazali da su</w:t>
      </w:r>
      <w:r w:rsidRPr="00E95798">
        <w:rPr>
          <w:rFonts w:cs="Arial"/>
        </w:rPr>
        <w:t xml:space="preserve"> ovlašten</w:t>
      </w:r>
      <w:r w:rsidR="00377396">
        <w:rPr>
          <w:rFonts w:cs="Arial"/>
        </w:rPr>
        <w:t>i</w:t>
      </w:r>
      <w:r w:rsidRPr="00E95798">
        <w:rPr>
          <w:rFonts w:cs="Arial"/>
        </w:rPr>
        <w:t xml:space="preserve"> p</w:t>
      </w:r>
      <w:r w:rsidR="0065686D">
        <w:rPr>
          <w:rFonts w:cs="Arial"/>
        </w:rPr>
        <w:t>odnijeti prijedlog u smislu čl.</w:t>
      </w:r>
      <w:r w:rsidR="00377396">
        <w:rPr>
          <w:rFonts w:cs="Arial"/>
        </w:rPr>
        <w:t>109</w:t>
      </w:r>
      <w:r w:rsidRPr="00E95798">
        <w:rPr>
          <w:rFonts w:cs="Arial"/>
        </w:rPr>
        <w:t xml:space="preserve">. </w:t>
      </w:r>
      <w:r w:rsidR="00F74B01" w:rsidRPr="00F74B01">
        <w:rPr>
          <w:rFonts w:cs="Arial"/>
          <w:bCs/>
        </w:rPr>
        <w:t>SZ-</w:t>
      </w:r>
      <w:r w:rsidR="001E0C72">
        <w:rPr>
          <w:rFonts w:cs="Arial"/>
          <w:bCs/>
        </w:rPr>
        <w:t>a</w:t>
      </w:r>
      <w:r w:rsidRPr="00E95798">
        <w:rPr>
          <w:rFonts w:cs="Arial"/>
        </w:rPr>
        <w:t xml:space="preserve">, ostvarene su propisane pretpostavke za pokretanje prethodnog postupka.   </w:t>
      </w:r>
    </w:p>
    <w:p w:rsidRDefault="00986DEC" w:rsidP="00986DEC" w:rsidR="00986DEC">
      <w:pPr>
        <w:ind w:firstLine="708"/>
        <w:jc w:val="both"/>
      </w:pPr>
      <w:r w:rsidRPr="002A1F6A">
        <w:lastRenderedPageBreak/>
        <w:t xml:space="preserve">Slijedom navedenog, a na temelju članka </w:t>
      </w:r>
      <w:r w:rsidR="00377396">
        <w:t>115. st.</w:t>
      </w:r>
      <w:r w:rsidRPr="002A1F6A">
        <w:t xml:space="preserve"> 1.</w:t>
      </w:r>
      <w:r w:rsidR="00377396">
        <w:t xml:space="preserve"> i 2.</w:t>
      </w:r>
      <w:r w:rsidRPr="002A1F6A">
        <w:t xml:space="preserve"> SZ-a valjalo je pokrenuti prethodni postupak u kojem će se ispitati postoje li </w:t>
      </w:r>
      <w:r w:rsidR="00377396">
        <w:t xml:space="preserve">pretpostavke </w:t>
      </w:r>
      <w:r w:rsidRPr="002A1F6A">
        <w:t>za otvaranje stečajnog postupka, te je ujedno imenovan privremeni stečajni upravitelj.</w:t>
      </w:r>
    </w:p>
    <w:p w:rsidRDefault="00377396" w:rsidP="00986DEC" w:rsidR="00377396" w:rsidRPr="002A1F6A">
      <w:pPr>
        <w:ind w:firstLine="708"/>
        <w:jc w:val="both"/>
      </w:pPr>
      <w:r>
        <w:t xml:space="preserve">Sud je do donošenje odluke povodom prijedloga za otvaranje stečajnog postupka odredio mjeru osiguranja iz čl. 118. st. 2. t.2. SZ-a koju smatra potrebnom kako bi se spriječilo da do donošenje odluke o prijedlogu za otvaranje stečajnoga postupka ne nastupe takve promjene imovinskoga položaja dužnika koja bi za vjerovnike mogle biti nepovoljne. </w:t>
      </w:r>
    </w:p>
    <w:p w:rsidRDefault="00986DEC" w:rsidP="00986DEC" w:rsidR="00986DEC" w:rsidRPr="002A1F6A">
      <w:pPr>
        <w:jc w:val="both"/>
      </w:pPr>
    </w:p>
    <w:p w:rsidRDefault="00986DEC" w:rsidP="00797DB8" w:rsidR="00797DB8">
      <w:pPr>
        <w:jc w:val="center"/>
      </w:pPr>
      <w:r w:rsidRPr="002A1F6A">
        <w:t>U Rijeci,</w:t>
      </w:r>
      <w:r w:rsidR="00C43E61">
        <w:t xml:space="preserve"> </w:t>
      </w:r>
      <w:r w:rsidR="00797DB8">
        <w:t>12. ožujka 2018.</w:t>
      </w:r>
    </w:p>
    <w:p w:rsidRDefault="00797DB8" w:rsidP="00797DB8" w:rsidR="00797DB8">
      <w:pPr>
        <w:jc w:val="center"/>
      </w:pPr>
      <w:r>
        <w:tab/>
      </w:r>
      <w:r>
        <w:tab/>
      </w:r>
      <w:r>
        <w:tab/>
      </w:r>
      <w:r>
        <w:tab/>
      </w:r>
      <w:r>
        <w:tab/>
      </w:r>
      <w:r>
        <w:tab/>
      </w:r>
      <w:r>
        <w:tab/>
      </w:r>
      <w:r>
        <w:tab/>
      </w:r>
      <w:r>
        <w:tab/>
        <w:t>S</w:t>
      </w:r>
      <w:r w:rsidR="00986DEC" w:rsidRPr="002A1F6A">
        <w:t>udac</w:t>
      </w:r>
    </w:p>
    <w:p w:rsidRDefault="00797DB8" w:rsidP="00797DB8" w:rsidR="00F74B01">
      <w:pPr>
        <w:jc w:val="center"/>
      </w:pPr>
      <w:r>
        <w:tab/>
      </w:r>
      <w:r>
        <w:tab/>
      </w:r>
      <w:r>
        <w:tab/>
      </w:r>
      <w:r>
        <w:tab/>
      </w:r>
      <w:r>
        <w:tab/>
      </w:r>
      <w:r>
        <w:tab/>
      </w:r>
      <w:r>
        <w:tab/>
      </w:r>
      <w:r>
        <w:tab/>
      </w:r>
      <w:r>
        <w:tab/>
      </w:r>
      <w:r w:rsidR="00986DEC" w:rsidRPr="002A1F6A">
        <w:t>Daniela Korlević</w:t>
      </w:r>
      <w:r w:rsidR="00091626">
        <w:t xml:space="preserve"> </w:t>
      </w:r>
      <w:r w:rsidR="00292FF6">
        <w:t xml:space="preserve"> </w:t>
      </w:r>
    </w:p>
    <w:p w:rsidRDefault="001E0C72" w:rsidP="00CE58D7" w:rsidR="001E0C72" w:rsidRPr="002A1F6A">
      <w:pPr>
        <w:jc w:val="both"/>
      </w:pPr>
    </w:p>
    <w:p w:rsidRDefault="00797DB8" w:rsidP="00986DEC" w:rsidR="00797DB8">
      <w:pPr>
        <w:jc w:val="both"/>
        <w:rPr>
          <w:b/>
        </w:rPr>
      </w:pPr>
    </w:p>
    <w:p w:rsidRDefault="00797DB8" w:rsidP="00986DEC" w:rsidR="00797DB8">
      <w:pPr>
        <w:jc w:val="both"/>
        <w:rPr>
          <w:b/>
        </w:rPr>
      </w:pPr>
    </w:p>
    <w:p w:rsidRDefault="00986DEC" w:rsidP="00986DEC" w:rsidR="00986DEC" w:rsidRPr="002F1CBA">
      <w:pPr>
        <w:jc w:val="both"/>
      </w:pPr>
      <w:r w:rsidRPr="002F1CBA">
        <w:t>UPUTA O PRAVNOM LIJEKU:</w:t>
      </w:r>
    </w:p>
    <w:p w:rsidRDefault="000E7E09" w:rsidP="00986DEC" w:rsidR="00BC2635" w:rsidRPr="00797DB8">
      <w:pPr>
        <w:jc w:val="both"/>
      </w:pPr>
      <w:r>
        <w:tab/>
        <w:t>Protiv</w:t>
      </w:r>
      <w:r w:rsidR="00986DEC" w:rsidRPr="002A1F6A">
        <w:t xml:space="preserve"> rje</w:t>
      </w:r>
      <w:r w:rsidR="0065686D">
        <w:t xml:space="preserve">šenja nije dopuštena </w:t>
      </w:r>
      <w:r>
        <w:t xml:space="preserve">posebna žalba </w:t>
      </w:r>
      <w:r w:rsidR="0065686D">
        <w:t>(čl.</w:t>
      </w:r>
      <w:r>
        <w:t xml:space="preserve"> 19</w:t>
      </w:r>
      <w:r w:rsidR="00986DEC" w:rsidRPr="002A1F6A">
        <w:t>. st</w:t>
      </w:r>
      <w:r w:rsidR="0065686D">
        <w:t>.</w:t>
      </w:r>
      <w:r>
        <w:t xml:space="preserve"> 1</w:t>
      </w:r>
      <w:r w:rsidR="0065686D">
        <w:t>. u svezi čl.</w:t>
      </w:r>
      <w:r>
        <w:t>115</w:t>
      </w:r>
      <w:r w:rsidR="00986DEC" w:rsidRPr="002A1F6A">
        <w:t xml:space="preserve">. </w:t>
      </w:r>
      <w:r>
        <w:t xml:space="preserve">st. 1. </w:t>
      </w:r>
      <w:r w:rsidR="00986DEC" w:rsidRPr="002A1F6A">
        <w:t>Stečajnog zakona).</w:t>
      </w:r>
    </w:p>
    <w:sectPr w:rsidSect="00797DB8" w:rsidR="00BC2635" w:rsidRPr="00797DB8">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FE" w:rsidR="00152CFE">
      <w:r>
        <w:separator/>
      </w:r>
    </w:p>
  </w:endnote>
  <w:endnote w:id="0" w:type="continuationSeparator">
    <w:p w:rsidRDefault="00152CFE" w:rsidR="00152C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4526304"/>
      <w:docPartObj>
        <w:docPartGallery w:val="Page Numbers (Bottom of Page)"/>
        <w:docPartUnique/>
      </w:docPartObj>
    </w:sdtPr>
    <w:sdtEndPr/>
    <w:sdtContent>
      <w:p w:rsidRDefault="001E0C72" w:rsidR="001E0C72">
        <w:pPr>
          <w:pStyle w:val="Podnoje"/>
          <w:jc w:val="center"/>
        </w:pPr>
        <w:r>
          <w:fldChar w:fldCharType="begin"/>
        </w:r>
        <w:r>
          <w:instrText>PAGE   \* MERGEFORMAT</w:instrText>
        </w:r>
        <w:r>
          <w:fldChar w:fldCharType="separate"/>
        </w:r>
        <w:r w:rsidR="00CE0A60">
          <w:rPr>
            <w:noProof/>
          </w:rPr>
          <w:t>3</w:t>
        </w:r>
        <w:r>
          <w:fldChar w:fldCharType="end"/>
        </w:r>
      </w:p>
    </w:sdtContent>
  </w:sdt>
  <w:p w:rsidRDefault="001E0C72" w:rsidR="001E0C7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FE" w:rsidR="00152CFE">
      <w:r>
        <w:separator/>
      </w:r>
    </w:p>
  </w:footnote>
  <w:footnote w:id="0" w:type="continuationSeparator">
    <w:p w:rsidRDefault="00152CFE" w:rsidR="00152C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4B9E" w:rsidP="00CF39D1" w:rsidR="00C64B9E" w:rsidRPr="002A1F6A">
    <w:pPr>
      <w:pStyle w:val="Zaglavlje"/>
      <w:jc w:val="right"/>
    </w:pPr>
    <w:r>
      <w:tab/>
      <w:t xml:space="preserve">                                                                                </w:t>
    </w:r>
    <w:r w:rsidR="00377396">
      <w:t>Poslovni broj</w:t>
    </w:r>
    <w:r w:rsidRPr="002A1F6A">
      <w:t xml:space="preserve"> 15 St-</w:t>
    </w:r>
    <w:r w:rsidR="00797DB8">
      <w:t>77/18</w:t>
    </w:r>
    <w:r w:rsidR="0065686D">
      <w:t>-</w:t>
    </w:r>
    <w:r w:rsidR="00377396">
      <w:t>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6DEC"/>
    <w:rsid w:val="00043DC6"/>
    <w:rsid w:val="00091626"/>
    <w:rsid w:val="000E5204"/>
    <w:rsid w:val="000E7E09"/>
    <w:rsid w:val="00115211"/>
    <w:rsid w:val="00152CFE"/>
    <w:rsid w:val="001A1D9E"/>
    <w:rsid w:val="001D562E"/>
    <w:rsid w:val="001E0C72"/>
    <w:rsid w:val="001F59D6"/>
    <w:rsid w:val="00201E91"/>
    <w:rsid w:val="00213F6F"/>
    <w:rsid w:val="00292FF6"/>
    <w:rsid w:val="002A1F6A"/>
    <w:rsid w:val="002F1CBA"/>
    <w:rsid w:val="00366BCB"/>
    <w:rsid w:val="00377396"/>
    <w:rsid w:val="003A7C44"/>
    <w:rsid w:val="003E4C4E"/>
    <w:rsid w:val="00441BE8"/>
    <w:rsid w:val="004629B0"/>
    <w:rsid w:val="004D6138"/>
    <w:rsid w:val="005A77BD"/>
    <w:rsid w:val="0065686D"/>
    <w:rsid w:val="006D64EC"/>
    <w:rsid w:val="00797DB8"/>
    <w:rsid w:val="007C37A6"/>
    <w:rsid w:val="007E50F5"/>
    <w:rsid w:val="007E68A1"/>
    <w:rsid w:val="0087273A"/>
    <w:rsid w:val="00880B47"/>
    <w:rsid w:val="008C4570"/>
    <w:rsid w:val="0090254C"/>
    <w:rsid w:val="00986DEC"/>
    <w:rsid w:val="009C66FE"/>
    <w:rsid w:val="00A06E1C"/>
    <w:rsid w:val="00A334D8"/>
    <w:rsid w:val="00A5311E"/>
    <w:rsid w:val="00A63AEF"/>
    <w:rsid w:val="00B901C2"/>
    <w:rsid w:val="00BA3ADE"/>
    <w:rsid w:val="00BC2635"/>
    <w:rsid w:val="00C01E24"/>
    <w:rsid w:val="00C43E61"/>
    <w:rsid w:val="00C445DA"/>
    <w:rsid w:val="00C60F01"/>
    <w:rsid w:val="00C64B9E"/>
    <w:rsid w:val="00C80715"/>
    <w:rsid w:val="00CD5556"/>
    <w:rsid w:val="00CE0A60"/>
    <w:rsid w:val="00CE58D7"/>
    <w:rsid w:val="00CF39D1"/>
    <w:rsid w:val="00E37590"/>
    <w:rsid w:val="00E621F1"/>
    <w:rsid w:val="00E95798"/>
    <w:rsid w:val="00EF5891"/>
    <w:rsid w:val="00F74B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86DEC"/>
    <w:pPr>
      <w:tabs>
        <w:tab w:pos="4536" w:val="center"/>
        <w:tab w:pos="9072" w:val="right"/>
      </w:tabs>
    </w:pPr>
  </w:style>
  <w:style w:styleId="Podnoje" w:type="paragraph">
    <w:name w:val="footer"/>
    <w:basedOn w:val="Normal"/>
    <w:link w:val="PodnojeChar"/>
    <w:uiPriority w:val="99"/>
    <w:rsid w:val="00986DEC"/>
    <w:pPr>
      <w:tabs>
        <w:tab w:pos="4536" w:val="center"/>
        <w:tab w:pos="9072" w:val="right"/>
      </w:tabs>
    </w:pPr>
  </w:style>
  <w:style w:styleId="Tekstbalonia" w:type="paragraph">
    <w:name w:val="Balloon Text"/>
    <w:basedOn w:val="Normal"/>
    <w:link w:val="TekstbaloniaChar"/>
    <w:rsid w:val="00E95798"/>
    <w:rPr>
      <w:rFonts w:cs="Tahoma" w:hAnsi="Tahoma" w:ascii="Tahoma"/>
      <w:sz w:val="16"/>
      <w:szCs w:val="16"/>
    </w:rPr>
  </w:style>
  <w:style w:customStyle="true" w:styleId="TekstbaloniaChar" w:type="character">
    <w:name w:val="Tekst balončića Char"/>
    <w:link w:val="Tekstbalonia"/>
    <w:rsid w:val="00E95798"/>
    <w:rPr>
      <w:rFonts w:cs="Tahoma" w:hAnsi="Tahoma" w:ascii="Tahoma"/>
      <w:sz w:val="16"/>
      <w:szCs w:val="16"/>
    </w:rPr>
  </w:style>
  <w:style w:customStyle="true" w:styleId="PodnojeChar" w:type="character">
    <w:name w:val="Podnožje Char"/>
    <w:basedOn w:val="Zadanifontodlomka"/>
    <w:link w:val="Podnoje"/>
    <w:uiPriority w:val="99"/>
    <w:rsid w:val="001E0C72"/>
    <w:rPr>
      <w:sz w:val="24"/>
      <w:szCs w:val="24"/>
    </w:rPr>
  </w:style>
  <w:style w:styleId="Tekstrezerviranogmjesta" w:type="character">
    <w:name w:val="Placeholder Text"/>
    <w:basedOn w:val="Zadanifontodlomka"/>
    <w:uiPriority w:val="99"/>
    <w:semiHidden/>
    <w:rsid w:val="003A7C44"/>
    <w:rPr>
      <w:color w:val="808080"/>
      <w:bdr w:space="0" w:sz="0" w:color="auto" w:val="none"/>
      <w:shd w:fill="auto" w:color="auto" w:val="clear"/>
    </w:rPr>
  </w:style>
  <w:style w:customStyle="true" w:styleId="eSPISCCParagraphDefaultFont" w:type="character">
    <w:name w:val="eSPIS_CC_Paragraph Default Font"/>
    <w:basedOn w:val="Zadanifontodlomka"/>
    <w:rsid w:val="003A7C4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7C44"/>
    <w:rPr>
      <w:bdr w:space="0" w:sz="0" w:color="auto" w:val="none"/>
      <w:shd w:fill="FFFFCC" w:color="auto" w:val="clear"/>
      <w:lang w:val="hr-HR"/>
    </w:rPr>
  </w:style>
  <w:style w:customStyle="true" w:styleId="PozadinaSvijetloCrvena" w:type="character">
    <w:name w:val="Pozadina_SvijetloCrvena"/>
    <w:basedOn w:val="eSPISCCParagraphDefaultFont"/>
    <w:rsid w:val="003A7C4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7C4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86DEC"/>
    <w:pPr>
      <w:tabs>
        <w:tab w:pos="4536" w:val="center"/>
        <w:tab w:pos="9072" w:val="right"/>
      </w:tabs>
    </w:pPr>
  </w:style>
  <w:style w:styleId="Podnoje" w:type="paragraph">
    <w:name w:val="footer"/>
    <w:basedOn w:val="Normal"/>
    <w:link w:val="PodnojeChar"/>
    <w:uiPriority w:val="99"/>
    <w:rsid w:val="00986DEC"/>
    <w:pPr>
      <w:tabs>
        <w:tab w:pos="4536" w:val="center"/>
        <w:tab w:pos="9072" w:val="right"/>
      </w:tabs>
    </w:pPr>
  </w:style>
  <w:style w:styleId="Tekstbalonia" w:type="paragraph">
    <w:name w:val="Balloon Text"/>
    <w:basedOn w:val="Normal"/>
    <w:link w:val="TekstbaloniaChar"/>
    <w:rsid w:val="00E95798"/>
    <w:rPr>
      <w:rFonts w:ascii="Tahoma" w:cs="Tahoma" w:hAnsi="Tahoma"/>
      <w:sz w:val="16"/>
      <w:szCs w:val="16"/>
    </w:rPr>
  </w:style>
  <w:style w:customStyle="1" w:styleId="TekstbaloniaChar" w:type="character">
    <w:name w:val="Tekst balončića Char"/>
    <w:link w:val="Tekstbalonia"/>
    <w:rsid w:val="00E95798"/>
    <w:rPr>
      <w:rFonts w:ascii="Tahoma" w:cs="Tahoma" w:hAnsi="Tahoma"/>
      <w:sz w:val="16"/>
      <w:szCs w:val="16"/>
    </w:rPr>
  </w:style>
  <w:style w:customStyle="1" w:styleId="PodnojeChar" w:type="character">
    <w:name w:val="Podnožje Char"/>
    <w:basedOn w:val="Zadanifontodlomka"/>
    <w:link w:val="Podnoje"/>
    <w:uiPriority w:val="99"/>
    <w:rsid w:val="001E0C72"/>
    <w:rPr>
      <w:sz w:val="24"/>
      <w:szCs w:val="24"/>
    </w:rPr>
  </w:style>
  <w:style w:styleId="Tekstrezerviranogmjesta" w:type="character">
    <w:name w:val="Placeholder Text"/>
    <w:basedOn w:val="Zadanifontodlomka"/>
    <w:uiPriority w:val="99"/>
    <w:semiHidden/>
    <w:rsid w:val="003A7C44"/>
    <w:rPr>
      <w:color w:val="808080"/>
      <w:bdr w:color="auto" w:space="0" w:sz="0" w:val="none"/>
      <w:shd w:color="auto" w:fill="auto" w:val="clear"/>
    </w:rPr>
  </w:style>
  <w:style w:customStyle="1" w:styleId="eSPISCCParagraphDefaultFont" w:type="character">
    <w:name w:val="eSPIS_CC_Paragraph Default Font"/>
    <w:basedOn w:val="Zadanifontodlomka"/>
    <w:rsid w:val="003A7C4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7C44"/>
    <w:rPr>
      <w:bdr w:color="auto" w:space="0" w:sz="0" w:val="none"/>
      <w:shd w:color="auto" w:fill="FFFFCC" w:val="clear"/>
      <w:lang w:val="hr-HR"/>
    </w:rPr>
  </w:style>
  <w:style w:customStyle="1" w:styleId="PozadinaSvijetloCrvena" w:type="character">
    <w:name w:val="Pozadina_SvijetloCrvena"/>
    <w:basedOn w:val="eSPISCCParagraphDefaultFont"/>
    <w:rsid w:val="003A7C4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7C4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ožujka 2018.</izvorni_sadrzaj>
    <derivirana_varijabla naziv="DomainObject.DatumDonosenjaOdluke_1">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St-77/2018-4</izvorni_sadrzaj>
    <derivirana_varijabla naziv="DomainObject.Oznaka_1">St-77/2018-4</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St-77/2018</izvorni_sadrzaj>
    <derivirana_varijabla naziv="DomainObject.Predmet.OznakaBroj_1">St-77/2018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ZIDAR d.o.o.</izvorni_sadrzaj>
    <derivirana_varijabla naziv="DomainObject.Predmet.ProtustrankaFormated_1">  ZIDAR d.o.o.</derivirana_varijabla>
  </DomainObject.Predmet.ProtustrankaFormated>
  <DomainObject.Predmet.ProtustrankaFormatedOIB>
    <izvorni_sadrzaj>  ZIDAR d.o.o., OIB 85272274160</izvorni_sadrzaj>
    <derivirana_varijabla naziv="DomainObject.Predmet.ProtustrankaFormatedOIB_1">  ZIDAR d.o.o., OIB 85272274160</derivirana_varijabla>
  </DomainObject.Predmet.ProtustrankaFormatedOIB>
  <DomainObject.Predmet.ProtustrankaFormatedWithAdress>
    <izvorni_sadrzaj> ZIDAR d.o.o., Janka Polić Kamova 85, 51000 Rijeka</izvorni_sadrzaj>
    <derivirana_varijabla naziv="DomainObject.Predmet.ProtustrankaFormatedWithAdress_1"> ZIDAR d.o.o., Janka Polić Kamova 85, 51000 Rijeka</derivirana_varijabla>
  </DomainObject.Predmet.ProtustrankaFormatedWithAdress>
  <DomainObject.Predmet.ProtustrankaFormatedWithAdressOIB>
    <izvorni_sadrzaj> ZIDAR d.o.o., OIB 85272274160, Janka Polić Kamova 85, 51000 Rijeka</izvorni_sadrzaj>
    <derivirana_varijabla naziv="DomainObject.Predmet.ProtustrankaFormatedWithAdressOIB_1"> ZIDAR d.o.o., OIB 85272274160, Janka Polić Kamova 85, 51000 Rijeka</derivirana_varijabla>
  </DomainObject.Predmet.ProtustrankaFormatedWithAdressOIB>
  <DomainObject.Predmet.ProtustrankaWithAdress>
    <izvorni_sadrzaj>ZIDAR d.o.o. Janka Polić Kamova 85, 51000 Rijeka</izvorni_sadrzaj>
    <derivirana_varijabla naziv="DomainObject.Predmet.ProtustrankaWithAdress_1">ZIDAR d.o.o. Janka Polić Kamova 85, 51000 Rijeka</derivirana_varijabla>
  </DomainObject.Predmet.ProtustrankaWithAdress>
  <DomainObject.Predmet.ProtustrankaWithAdressOIB>
    <izvorni_sadrzaj>ZIDAR d.o.o., OIB 85272274160, Janka Polić Kamova 85, 51000 Rijeka</izvorni_sadrzaj>
    <derivirana_varijabla naziv="DomainObject.Predmet.ProtustrankaWithAdressOIB_1">ZIDAR d.o.o., OIB 85272274160, Janka Polić Kamova 85, 51000 Rijeka</derivirana_varijabla>
  </DomainObject.Predmet.ProtustrankaWithAdressOIB>
  <DomainObject.Predmet.ProtustrankaNazivFormated>
    <izvorni_sadrzaj>ZIDAR d.o.o.</izvorni_sadrzaj>
    <derivirana_varijabla naziv="DomainObject.Predmet.ProtustrankaNazivFormated_1">ZIDAR d.o.o.</derivirana_varijabla>
  </DomainObject.Predmet.ProtustrankaNazivFormated>
  <DomainObject.Predmet.ProtustrankaNazivFormatedOIB>
    <izvorni_sadrzaj>ZIDAR d.o.o., OIB 85272274160</izvorni_sadrzaj>
    <derivirana_varijabla naziv="DomainObject.Predmet.ProtustrankaNazivFormatedOIB_1">ZIDAR d.o.o., OIB 85272274160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GOJČE JAKIMOVSKI; GORAN STOJANOVSKI; KREŠIMIR MLADENIĆ; IVICA BOŠNJAK; VALTER LUKANIĆ; STOILE STOJANOVSKI; LASTE ATANASOVSKI; ŽELJKO BUNČIĆ; JOSIP VEŠLIGAJ; DRAGAN RUŽIČIĆ; MILENKO LATINČIĆ</izvorni_sadrzaj>
    <derivirana_varijabla naziv="DomainObject.Predmet.StrankaFormated_1">  GOJČE JAKIMOVSKI; GORAN STOJANOVSKI; KREŠIMIR MLADENIĆ; IVICA BOŠNJAK; VALTER LUKANIĆ; STOILE STOJANOVSKI; LASTE ATANASOVSKI; ŽELJKO BUNČIĆ; JOSIP VEŠLIGAJ; DRAGAN RUŽIČIĆ; MILENKO LATINČIĆ</derivirana_varijabla>
  </DomainObject.Predmet.StrankaFormated>
  <DomainObject.Predmet.StrankaFormatedOIB>
    <izvorni_sadrzaj>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izvorni_sadrzaj>
    <derivirana_varijabla naziv="DomainObject.Predmet.StrankaFormatedOIB_1">  GOJČE JAKIMOVSKI, OIB 46658391767; GORAN STOJANOVSKI, OIB 34471209883; KREŠIMIR MLADENIĆ, OIB 74227787456; IVICA BOŠNJAK, OIB 31412035085; VALTER LUKANIĆ, OIB 50793092789; STOILE STOJANOVSKI, OIB 00324772275; LASTE ATANASOVSKI, OIB 06313503367; ŽELJKO BUNČIĆ, OIB 28601165221; JOSIP VEŠLIGAJ, OIB 42768870271; DRAGAN RUŽIČIĆ, OIB 28195435619; MILENKO LATINČIĆ, OIB 23219246231</derivirana_varijabla>
  </DomainObject.Predmet.StrankaFormatedOIB>
  <DomainObject.Predmet.StrankaFormatedWithAdress>
    <izvorni_sadrzaj>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izvorni_sadrzaj>
    <derivirana_varijabla naziv="DomainObject.Predmet.StrankaFormatedWithAdress_1"> GOJČE JAKIMOVSKI, Studenca 88, 51260 Crikvenica; GORAN STOJANOVSKI, Janka Polić Kamova 85, 51000 Rijeka; KREŠIMIR MLADENIĆ, Lopača 10, 51218 Dražice; IVICA BOŠNJAK, Čavle 85, 51219 Čavle; VALTER LUKANIĆ, Umole 14, 51218 Dražice; STOILE STOJANOVSKI, Studenca 88, 51260 Crikvenica; LASTE ATANASOVSKI, Studenca 12, 51260 Crikvenica; ŽELJKO BUNČIĆ, Braće Bačića 5, 51000 Rijeka; JOSIP VEŠLIGAJ, Strahinje 37a, 49000 Krapina; DRAGAN RUŽIČIĆ, Dubrovačka 4, 51000 Rijeka; MILENKO LATINČIĆ, Brajšina 16, 51000 Rijeka</derivirana_varijabla>
  </DomainObject.Predmet.StrankaFormatedWithAdress>
  <DomainObject.Predmet.StrankaFormatedWithAdressOIB>
    <izvorni_sadrzaj>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izvorni_sadrzaj>
    <derivirana_varijabla naziv="DomainObject.Predmet.StrankaFormatedWithAdressOIB_1"> GOJČE JAKIMOVSKI, OIB 46658391767, Studenca 88, 51260 Crikvenica; GORAN STOJANOVSKI, OIB 34471209883, Janka Polić Kamova 85, 51000 Rijeka; KREŠIMIR MLADENIĆ, OIB 74227787456, Lopača 10, 51218 Dražice; IVICA BOŠNJAK, OIB 31412035085, Čavle 85, 51219 Čavle; VALTER LUKANIĆ, OIB 50793092789, Umole 14, 51218 Dražice; STOILE STOJANOVSKI, OIB 00324772275, Studenca 88, 51260 Crikvenica; LASTE ATANASOVSKI, OIB 06313503367, Studenca 12, 51260 Crikvenica; ŽELJKO BUNČIĆ, OIB 28601165221, Braće Bačića 5, 51000 Rijeka; JOSIP VEŠLIGAJ, OIB 42768870271, Strahinje 37a, 49000 Krapina; DRAGAN RUŽIČIĆ, OIB 28195435619, Dubrovačka 4, 51000 Rijeka; MILENKO LATINČIĆ, OIB 23219246231, Brajšina 16, 51000 Rijeka</derivirana_varijabla>
  </DomainObject.Predmet.StrankaFormatedWithAdressOIB>
  <DomainObject.Predmet.StrankaWithAdress>
    <izvorni_sadrzaj>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izvorni_sadrzaj>
    <derivirana_varijabla naziv="DomainObject.Predmet.StrankaWithAdress_1">GOJČE JAKIMOVSKI Studenca 88,51260 Crikvenica,GORAN STOJANOVSKI Janka Polić Kamova 85,51000 Rijeka,KREŠIMIR MLADENIĆ Lopača 10,51218 Dražice,IVICA BOŠNJAK Čavle 85,51219 Čavle,VALTER LUKANIĆ Umole 14,51218 Dražice,STOILE STOJANOVSKI Studenca 88,51260 Crikvenica,LASTE ATANASOVSKI Studenca 12,51260 Crikvenica,ŽELJKO BUNČIĆ Braće Bačića 5,51000 Rijeka,JOSIP VEŠLIGAJ Strahinje 37a,49000 Krapina,DRAGAN RUŽIČIĆ Dubrovačka 4,51000 Rijeka,MILENKO LATINČIĆ Brajšina 16,51000 Rijeka</derivirana_varijabla>
  </DomainObject.Predmet.StrankaWithAdress>
  <DomainObject.Predmet.StrankaWithAdressOIB>
    <izvorni_sadrzaj>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izvorni_sadrzaj>
    <derivirana_varijabla naziv="DomainObject.Predmet.StrankaWithAdressOIB_1">GOJČE JAKIMOVSKI, OIB 46658391767, Studenca 88,51260 Crikvenica,GORAN STOJANOVSKI, OIB 34471209883, Janka Polić Kamova 85,51000 Rijeka,KREŠIMIR MLADENIĆ, OIB 74227787456, Lopača 10,51218 Dražice,IVICA BOŠNJAK, OIB 31412035085, Čavle 85,51219 Čavle,VALTER LUKANIĆ, OIB 50793092789, Umole 14,51218 Dražice,STOILE STOJANOVSKI, OIB 00324772275, Studenca 88,51260 Crikvenica,LASTE ATANASOVSKI, OIB 06313503367, Studenca 12,51260 Crikvenica,ŽELJKO BUNČIĆ, OIB 28601165221, Braće Bačića 5,51000 Rijeka,JOSIP VEŠLIGAJ, OIB 42768870271, Strahinje 37a,49000 Krapina,DRAGAN RUŽIČIĆ, OIB 28195435619, Dubrovačka 4,51000 Rijeka,MILENKO LATINČIĆ, OIB 23219246231, Brajšina 16,51000 Rijeka</derivirana_varijabla>
  </DomainObject.Predmet.StrankaWithAdressOIB>
  <DomainObject.Predmet.StrankaNazivFormated>
    <izvorni_sadrzaj>GOJČE JAKIMOVSKI,GORAN STOJANOVSKI,KREŠIMIR MLADENIĆ,IVICA BOŠNJAK,VALTER LUKANIĆ,STOILE STOJANOVSKI,LASTE ATANASOVSKI,ŽELJKO BUNČIĆ,JOSIP VEŠLIGAJ,DRAGAN RUŽIČIĆ,MILENKO LATINČIĆ</izvorni_sadrzaj>
    <derivirana_varijabla naziv="DomainObject.Predmet.StrankaNazivFormated_1">GOJČE JAKIMOVSKI,GORAN STOJANOVSKI,KREŠIMIR MLADENIĆ,IVICA BOŠNJAK,VALTER LUKANIĆ,STOILE STOJANOVSKI,LASTE ATANASOVSKI,ŽELJKO BUNČIĆ,JOSIP VEŠLIGAJ,DRAGAN RUŽIČIĆ,MILENKO LATINČIĆ</derivirana_varijabla>
  </DomainObject.Predmet.StrankaNazivFormated>
  <DomainObject.Predmet.StrankaNazivFormatedOIB>
    <izvorni_sadrzaj>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izvorni_sadrzaj>
    <derivirana_varijabla naziv="DomainObject.Predmet.StrankaNazivFormatedOIB_1">GOJČE JAKIMOVSKI, OIB 46658391767,GORAN STOJANOVSKI, OIB 34471209883,KREŠIMIR MLADENIĆ, OIB 74227787456,IVICA BOŠNJAK, OIB 31412035085,VALTER LUKANIĆ, OIB 50793092789,STOILE STOJANOVSKI, OIB 00324772275,LASTE ATANASOVSKI, OIB 06313503367,ŽELJKO BUNČIĆ, OIB 28601165221,JOSIP VEŠLIGAJ, OIB 42768870271,DRAGAN RUŽIČIĆ, OIB 28195435619,MILENKO LATINČIĆ, OIB 23219246231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Formated>
  <DomainObject.Predmet.StrankaList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FormatedOIB>
  <DomainObject.Predmet.StrankaListFormatedWithAdress>
    <izvorni_sadrzaj>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izvorni_sadrzaj>
    <derivirana_varijabla naziv="DomainObject.Predmet.StrankaListFormatedWithAdress_1">
      <item>GOJČE JAKIMOVSKI, Studenca 88, 51260 Crikvenica</item>
      <item>GORAN STOJANOVSKI, Janka Polić Kamova 85, 51000 Rijeka</item>
      <item>KREŠIMIR MLADENIĆ, Lopača 10, 51218 Dražice</item>
      <item>IVICA BOŠNJAK, Čavle 85, 51219 Čavle</item>
      <item>VALTER LUKANIĆ, Umole 14, 51218 Dražice</item>
      <item>STOILE STOJANOVSKI, Studenca 88, 51260 Crikvenica</item>
      <item>LASTE ATANASOVSKI, Studenca 12, 51260 Crikvenica</item>
      <item>ŽELJKO BUNČIĆ, Braće Bačića 5, 51000 Rijeka</item>
      <item>JOSIP VEŠLIGAJ, Strahinje 37a, 49000 Krapina</item>
      <item>DRAGAN RUŽIČIĆ, Dubrovačka 4, 51000 Rijeka</item>
      <item>MILENKO LATINČIĆ, Brajšina 16, 51000 Rijeka</item>
    </derivirana_varijabla>
  </DomainObject.Predmet.StrankaListFormatedWithAdress>
  <DomainObject.Predmet.StrankaListFormatedWithAdressOIB>
    <izvorni_sadrzaj>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izvorni_sadrzaj>
    <derivirana_varijabla naziv="DomainObject.Predmet.StrankaListFormatedWithAdressOIB_1">
      <item>GOJČE JAKIMOVSKI, OIB 46658391767, Studenca 88, 51260 Crikvenica</item>
      <item>GORAN STOJANOVSKI, OIB 34471209883, Janka Polić Kamova 85, 51000 Rijeka</item>
      <item>KREŠIMIR MLADENIĆ, OIB 74227787456, Lopača 10, 51218 Dražice</item>
      <item>IVICA BOŠNJAK, OIB 31412035085, Čavle 85, 51219 Čavle</item>
      <item>VALTER LUKANIĆ, OIB 50793092789, Umole 14, 51218 Dražice</item>
      <item>STOILE STOJANOVSKI, OIB 00324772275, Studenca 88, 51260 Crikvenica</item>
      <item>LASTE ATANASOVSKI, OIB 06313503367, Studenca 12, 51260 Crikvenica</item>
      <item>ŽELJKO BUNČIĆ, OIB 28601165221, Braće Bačića 5, 51000 Rijeka</item>
      <item>JOSIP VEŠLIGAJ, OIB 42768870271, Strahinje 37a, 49000 Krapina</item>
      <item>DRAGAN RUŽIČIĆ, OIB 28195435619, Dubrovačka 4, 51000 Rijeka</item>
      <item>MILENKO LATINČIĆ, OIB 23219246231, Brajšina 16, 51000 Rijeka</item>
    </derivirana_varijabla>
  </DomainObject.Predmet.StrankaListFormatedWithAdressOIB>
  <DomainObject.Predmet.StrankaListNazivFormated>
    <izvorni_sadrzaj>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trankaListNazivFormated_1">
      <item>GOJČE JAKIMOVSKI</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trankaListNazivFormated>
  <DomainObject.Predmet.StrankaListNazivFormatedOIB>
    <izvorni_sadrzaj>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izvorni_sadrzaj>
    <derivirana_varijabla naziv="DomainObject.Predmet.StrankaListNazivFormatedOIB_1">
      <item>GOJČE JAKIMOVSKI, OIB 46658391767</item>
      <item>GORAN STOJANOVSKI, OIB 34471209883</item>
      <item>KREŠIMIR MLADENIĆ, OIB 74227787456</item>
      <item>IVICA BOŠNJAK, OIB 31412035085</item>
      <item>VALTER LUKANIĆ, OIB 50793092789</item>
      <item>STOILE STOJANOVSKI, OIB 00324772275</item>
      <item>LASTE ATANASOVSKI, OIB 06313503367</item>
      <item>ŽELJKO BUNČIĆ, OIB 28601165221</item>
      <item>JOSIP VEŠLIGAJ, OIB 42768870271</item>
      <item>DRAGAN RUŽIČIĆ, OIB 28195435619</item>
      <item>MILENKO LATINČIĆ, OIB 23219246231</item>
    </derivirana_varijabla>
  </DomainObject.Predmet.StrankaListNazivFormatedOIB>
  <DomainObject.Predmet.ProtuStrankaListFormated>
    <izvorni_sadrzaj>
      <item>ZIDAR d.o.o.</item>
    </izvorni_sadrzaj>
    <derivirana_varijabla naziv="DomainObject.Predmet.ProtuStrankaListFormated_1">
      <item>ZIDAR d.o.o.</item>
    </derivirana_varijabla>
  </DomainObject.Predmet.ProtuStrankaListFormated>
  <DomainObject.Predmet.ProtuStrankaListFormatedOIB>
    <izvorni_sadrzaj>
      <item>ZIDAR d.o.o., OIB 85272274160</item>
    </izvorni_sadrzaj>
    <derivirana_varijabla naziv="DomainObject.Predmet.ProtuStrankaListFormatedOIB_1">
      <item>ZIDAR d.o.o., OIB 85272274160</item>
    </derivirana_varijabla>
  </DomainObject.Predmet.ProtuStrankaListFormatedOIB>
  <DomainObject.Predmet.ProtuStrankaListFormatedWithAdress>
    <izvorni_sadrzaj>
      <item>ZIDAR d.o.o., Janka Polić Kamova 85, 51000 Rijeka</item>
    </izvorni_sadrzaj>
    <derivirana_varijabla naziv="DomainObject.Predmet.ProtuStrankaListFormatedWithAdress_1">
      <item>ZIDAR d.o.o., Janka Polić Kamova 85, 51000 Rijeka</item>
    </derivirana_varijabla>
  </DomainObject.Predmet.ProtuStrankaListFormatedWithAdress>
  <DomainObject.Predmet.ProtuStrankaListFormatedWithAdressOIB>
    <izvorni_sadrzaj>
      <item>ZIDAR d.o.o., OIB 85272274160, Janka Polić Kamova 85, 51000 Rijeka</item>
    </izvorni_sadrzaj>
    <derivirana_varijabla naziv="DomainObject.Predmet.ProtuStrankaListFormatedWithAdressOIB_1">
      <item>ZIDAR d.o.o., OIB 85272274160, Janka Polić Kamova 85, 51000 Rijeka</item>
    </derivirana_varijabla>
  </DomainObject.Predmet.ProtuStrankaListFormatedWithAdressOIB>
  <DomainObject.Predmet.ProtuStrankaListNazivFormated>
    <izvorni_sadrzaj>
      <item>ZIDAR d.o.o.</item>
    </izvorni_sadrzaj>
    <derivirana_varijabla naziv="DomainObject.Predmet.ProtuStrankaListNazivFormated_1">
      <item>ZIDAR d.o.o.</item>
    </derivirana_varijabla>
  </DomainObject.Predmet.ProtuStrankaListNazivFormated>
  <DomainObject.Predmet.ProtuStrankaListNazivFormatedOIB>
    <izvorni_sadrzaj>
      <item>ZIDAR d.o.o., OIB 85272274160</item>
    </izvorni_sadrzaj>
    <derivirana_varijabla naziv="DomainObject.Predmet.ProtuStrankaListNazivFormatedOIB_1">
      <item>ZIDAR d.o.o., OIB 85272274160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2018.</izvorni_sadrzaj>
    <derivirana_varijabla naziv="DomainObject.Datum_1">12. ožujka 2018.</derivirana_varijabla>
  </DomainObject.Datum>
  <DomainObject.PoslovniBrojDokumenta>
    <izvorni_sadrzaj>St-77/2018-4</izvorni_sadrzaj>
    <derivirana_varijabla naziv="DomainObject.PoslovniBrojDokumenta_1">St-77/2018-4</derivirana_varijabla>
  </DomainObject.PoslovniBrojDokumenta>
  <DomainObject.Predmet.StrankaIDrugi>
    <izvorni_sadrzaj>GOJČE JAKIMOVSKI i dr.</izvorni_sadrzaj>
    <derivirana_varijabla naziv="DomainObject.Predmet.StrankaIDrugi_1">GOJČE JAKIMOVSKI i dr.</derivirana_varijabla>
  </DomainObject.Predmet.StrankaIDrugi>
  <DomainObject.Predmet.ProtustrankaIDrugi>
    <izvorni_sadrzaj>ZIDAR d.o.o.</izvorni_sadrzaj>
    <derivirana_varijabla naziv="DomainObject.Predmet.ProtustrankaIDrugi_1">ZIDAR d.o.o.</derivirana_varijabla>
  </DomainObject.Predmet.ProtustrankaIDrugi>
  <DomainObject.Predmet.StrankaIDrugiAdressOIB>
    <izvorni_sadrzaj>GOJČE JAKIMOVSKI, OIB 46658391767, Studenca 88, 51260 Crikvenica i dr.</izvorni_sadrzaj>
    <derivirana_varijabla naziv="DomainObject.Predmet.StrankaIDrugiAdressOIB_1">GOJČE JAKIMOVSKI, OIB 46658391767, Studenca 88, 51260 Crikvenica i dr.</derivirana_varijabla>
  </DomainObject.Predmet.StrankaIDrugiAdressOIB>
  <DomainObject.Predmet.ProtustrankaIDrugiAdressOIB>
    <izvorni_sadrzaj>ZIDAR d.o.o., OIB 85272274160, Janka Polić Kamova 85, 51000 Rijeka</izvorni_sadrzaj>
    <derivirana_varijabla naziv="DomainObject.Predmet.ProtustrankaIDrugiAdressOIB_1">ZIDAR d.o.o., OIB 85272274160, Janka Polić Kamova 85,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izvorni_sadrzaj>
    <derivirana_varijabla naziv="DomainObject.Predmet.SudioniciListNaziv_1">
      <item>GOJČE JAKIMOVSKI</item>
      <item>ZIDAR d.o.o.</item>
      <item>GORAN STOJANOVSKI</item>
      <item>KREŠIMIR MLADENIĆ</item>
      <item>IVICA BOŠNJAK</item>
      <item>VALTER LUKANIĆ</item>
      <item>STOILE STOJANOVSKI</item>
      <item>LASTE ATANASOVSKI</item>
      <item>ŽELJKO BUNČIĆ</item>
      <item>JOSIP VEŠLIGAJ</item>
      <item>DRAGAN RUŽIČIĆ</item>
      <item>MILENKO LATINČIĆ</item>
    </derivirana_varijabla>
  </DomainObject.Predmet.SudioniciListNaziv>
  <DomainObject.Predmet.SudioniciListAdressOIB>
    <izvorni_sadrzaj>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izvorni_sadrzaj>
    <derivirana_varijabla naziv="DomainObject.Predmet.SudioniciListAdressOIB_1">
      <item>GOJČE JAKIMOVSKI, OIB 46658391767, Studenca 88,51260 Crikvenica</item>
      <item>ZIDAR d.o.o., OIB 85272274160, Janka Polić Kamova 85,51000 Rijeka</item>
      <item>GORAN STOJANOVSKI, OIB 34471209883, Janka Polić Kamova 85,51000 Rijeka</item>
      <item>KREŠIMIR MLADENIĆ, OIB 74227787456, Lopača 10,51218 Dražice</item>
      <item>IVICA BOŠNJAK, OIB 31412035085, Čavle 85,51219 Čavle</item>
      <item>VALTER LUKANIĆ, OIB 50793092789, Umole 14,51218 Dražice</item>
      <item>STOILE STOJANOVSKI, OIB 00324772275, Studenca 88,51260 Crikvenica</item>
      <item>LASTE ATANASOVSKI, OIB 06313503367, Studenca 12,51260 Crikvenica</item>
      <item>ŽELJKO BUNČIĆ, OIB 28601165221, Braće Bačića 5,51000 Rijeka</item>
      <item>JOSIP VEŠLIGAJ, OIB 42768870271, Strahinje 37a,49000 Krapina</item>
      <item>DRAGAN RUŽIČIĆ, OIB 28195435619, Dubrovačka 4,51000 Rijeka</item>
      <item>MILENKO LATINČIĆ, OIB 23219246231, Brajšina 16,51000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izvorni_sadrzaj>
    <derivirana_varijabla naziv="DomainObject.Predmet.SudioniciListNazivOIB_1">
      <item>, OIB 46658391767</item>
      <item>, OIB 85272274160</item>
      <item>, OIB 34471209883</item>
      <item>, OIB 74227787456</item>
      <item>, OIB 31412035085</item>
      <item>, OIB 50793092789</item>
      <item>, OIB 00324772275</item>
      <item>, OIB 06313503367</item>
      <item>, OIB 28601165221</item>
      <item>, OIB 42768870271</item>
      <item>, OIB 28195435619</item>
      <item>, OIB 23219246231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2CE8BE-0AC2-4C8A-B5E9-8A4EDF2140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877</properties:Words>
  <properties:Characters>5080</properties:Characters>
  <properties:Lines>114</properties:Lines>
  <properties:Paragraphs>38</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2018-03-12T12:10:00Z</dcterms:created>
  <dc:creator>ksarlija</dc:creator>
  <cp:lastModifiedBy>Jasna Radulović</cp:lastModifiedBy>
  <cp:lastPrinted>2015-11-30T10:41:00Z</cp:lastPrinted>
  <dcterms:modified xmlns:xsi="http://www.w3.org/2001/XMLSchema-instance" xsi:type="dcterms:W3CDTF">2018-03-12T12:56:00Z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St-77/2018-4 / Odluka - Rješenje - pokretanje prethodnog postupka radi utvrđivanja uvjeta za otvaranje stečajnog postupka (77-18__rješenje_prethodni.docx)</vt:lpwstr>
  </prop:property>
  <prop:property name="CC_coloring" pid="4" fmtid="{D5CDD505-2E9C-101B-9397-08002B2CF9AE}">
    <vt:bool>false</vt:bool>
  </prop:property>
  <prop:property name="BrojStranica" pid="5" fmtid="{D5CDD505-2E9C-101B-9397-08002B2CF9AE}">
    <vt:i4>3</vt:i4>
  </prop:property>
</prop:Properties>
</file>