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85b95" w14:paraId="4185b9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FD7B11">
        <w:t>129</w:t>
      </w:r>
      <w:r w:rsidR="00C00340">
        <w:t>/1</w:t>
      </w:r>
      <w:r w:rsidR="00FD7B11">
        <w:t>7</w:t>
      </w:r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FD7B11">
        <w:t xml:space="preserve"> MALONOGOMETNI KLUB "REPLAY" u likvidaciji, Zagreb, 1 Petruševec 24a, OIB: 47623272354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656828">
        <w:t>Zagreb</w:t>
      </w:r>
      <w:r w:rsidR="008B3244">
        <w:t xml:space="preserve">, </w:t>
      </w:r>
      <w:r w:rsidR="00656828">
        <w:t>Trg svibanjskih žrtava 1995.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656828">
        <w:t>22</w:t>
      </w:r>
      <w:r w:rsidR="003B50C7">
        <w:t>.</w:t>
      </w:r>
      <w:r w:rsidR="00934B4D">
        <w:t xml:space="preserve"> </w:t>
      </w:r>
      <w:r w:rsidR="00656828">
        <w:t>rujna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656828">
        <w:t>10</w:t>
      </w:r>
      <w:r w:rsidR="00224AFF">
        <w:t xml:space="preserve">. </w:t>
      </w:r>
      <w:r w:rsidR="00656828">
        <w:t>veljače 2017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656828">
        <w:rPr>
          <w:bCs/>
        </w:rPr>
        <w:t xml:space="preserve"> </w:t>
      </w:r>
      <w:r w:rsidR="00656828">
        <w:t>MALONOGOMETNI KLUB "REPLAY" u likvidaciji, Zagreb, 1 Petruševec 24a, OIB: 47623272354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1A5FC3">
        <w:t xml:space="preserve">74.574,42 </w:t>
      </w:r>
      <w:r>
        <w:t>kn</w:t>
      </w:r>
      <w:r w:rsidR="0055704E">
        <w:t xml:space="preserve">, na dan </w:t>
      </w:r>
      <w:r w:rsidR="001A5FC3">
        <w:t>19.</w:t>
      </w:r>
      <w:r w:rsidR="00F66487">
        <w:t xml:space="preserve"> </w:t>
      </w:r>
      <w:r w:rsidR="001A5FC3">
        <w:t>rujna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96050B">
        <w:t xml:space="preserve">likvidator </w:t>
      </w:r>
      <w:r w:rsidR="004C2067">
        <w:t>dužnik</w:t>
      </w:r>
      <w:r w:rsidR="00CB2F44">
        <w:t>a</w:t>
      </w:r>
      <w:r w:rsidR="008F2D99">
        <w:t xml:space="preserve"> </w:t>
      </w:r>
      <w:r w:rsidR="0096050B">
        <w:t>Alen Sabo, OIB: 52513281806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96050B">
        <w:t>129</w:t>
      </w:r>
      <w:r w:rsidR="000C26C6">
        <w:t>-1</w:t>
      </w:r>
      <w:r w:rsidR="0096050B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96050B">
        <w:t>10</w:t>
      </w:r>
      <w:r w:rsidR="0054259D">
        <w:t xml:space="preserve">. </w:t>
      </w:r>
      <w:r w:rsidR="0096050B">
        <w:t>veljače 2017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96050B">
        <w:t>30.3.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5D53"/>
    <w:rsid w:val="00121F99"/>
    <w:rsid w:val="0013031E"/>
    <w:rsid w:val="00135AF9"/>
    <w:rsid w:val="001437B2"/>
    <w:rsid w:val="00155B37"/>
    <w:rsid w:val="001563C8"/>
    <w:rsid w:val="001617F7"/>
    <w:rsid w:val="00170FE2"/>
    <w:rsid w:val="00173149"/>
    <w:rsid w:val="00173F18"/>
    <w:rsid w:val="0017425F"/>
    <w:rsid w:val="00177EC7"/>
    <w:rsid w:val="00181891"/>
    <w:rsid w:val="001824AC"/>
    <w:rsid w:val="001831BF"/>
    <w:rsid w:val="00184C39"/>
    <w:rsid w:val="00192BF7"/>
    <w:rsid w:val="00194687"/>
    <w:rsid w:val="001A4322"/>
    <w:rsid w:val="001A5FC3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2D61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2C24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2ACF"/>
    <w:rsid w:val="0035423A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55BB6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450C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367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38FB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6828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D73E5"/>
    <w:rsid w:val="006E0BC9"/>
    <w:rsid w:val="006F41E6"/>
    <w:rsid w:val="00701580"/>
    <w:rsid w:val="00711561"/>
    <w:rsid w:val="007140B8"/>
    <w:rsid w:val="00714695"/>
    <w:rsid w:val="007155F6"/>
    <w:rsid w:val="007229EA"/>
    <w:rsid w:val="00724585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4FE1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2D99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382C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050B"/>
    <w:rsid w:val="00966BEE"/>
    <w:rsid w:val="00966FE0"/>
    <w:rsid w:val="00972DE4"/>
    <w:rsid w:val="00973F89"/>
    <w:rsid w:val="00980AD8"/>
    <w:rsid w:val="00980E4D"/>
    <w:rsid w:val="0098599D"/>
    <w:rsid w:val="00985E41"/>
    <w:rsid w:val="009915DC"/>
    <w:rsid w:val="0099520A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31A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21FC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2029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46879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3CB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84F36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A3A1C"/>
    <w:rsid w:val="00FB1C1E"/>
    <w:rsid w:val="00FB578E"/>
    <w:rsid w:val="00FB62C1"/>
    <w:rsid w:val="00FB6A09"/>
    <w:rsid w:val="00FC20D3"/>
    <w:rsid w:val="00FD7B11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245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5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5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5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5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245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5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5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5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5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St-129/2017</izvorni_sadrzaj>
    <derivirana_varijabla naziv="DomainObject.Predmet.OznakaBroj_1">St-129/2017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MALONOGOMETNI KLUB ''REPLAY'' u likvidaciji</izvorni_sadrzaj>
    <derivirana_varijabla naziv="DomainObject.Predmet.ProtustrankaFormated_1">  MALONOGOMETNI KLUB ''REPLAY'' u likvidaciji</derivirana_varijabla>
  </DomainObject.Predmet.ProtustrankaFormated>
  <DomainObject.Predmet.ProtustrankaFormatedOIB>
    <izvorni_sadrzaj>  MALONOGOMETNI KLUB ''REPLAY'' u likvidaciji, OIB 47623272354</izvorni_sadrzaj>
    <derivirana_varijabla naziv="DomainObject.Predmet.ProtustrankaFormatedOIB_1">  MALONOGOMETNI KLUB ''REPLAY'' u likvidaciji, OIB 47623272354</derivirana_varijabla>
  </DomainObject.Predmet.ProtustrankaFormatedOIB>
  <DomainObject.Predmet.ProtustrankaFormatedWithAdress>
    <izvorni_sadrzaj> MALONOGOMETNI KLUB ''REPLAY'' u likvidaciji, 1. Petruševec 24 a, 10000 Zagreb</izvorni_sadrzaj>
    <derivirana_varijabla naziv="DomainObject.Predmet.ProtustrankaFormatedWithAdress_1"> MALONOGOMETNI KLUB ''REPLAY'' u likvidaciji, 1. Petruševec 24 a, 10000 Zagreb</derivirana_varijabla>
  </DomainObject.Predmet.ProtustrankaFormatedWithAdress>
  <DomainObject.Predmet.ProtustrankaFormatedWithAdressOIB>
    <izvorni_sadrzaj> MALONOGOMETNI KLUB ''REPLAY'' u likvidaciji, OIB 47623272354, 1. Petruševec 24 a, 10000 Zagreb</izvorni_sadrzaj>
    <derivirana_varijabla naziv="DomainObject.Predmet.ProtustrankaFormatedWithAdressOIB_1"> MALONOGOMETNI KLUB ''REPLAY'' u likvidaciji, OIB 47623272354, 1. Petruševec 24 a, 10000 Zagreb</derivirana_varijabla>
  </DomainObject.Predmet.ProtustrankaFormatedWithAdressOIB>
  <DomainObject.Predmet.ProtustrankaWithAdress>
    <izvorni_sadrzaj>MALONOGOMETNI KLUB ''REPLAY'' u likvidaciji 1. Petruševec 24 a, 10000 Zagreb</izvorni_sadrzaj>
    <derivirana_varijabla naziv="DomainObject.Predmet.ProtustrankaWithAdress_1">MALONOGOMETNI KLUB ''REPLAY'' u likvidaciji 1. Petruševec 24 a, 10000 Zagreb</derivirana_varijabla>
  </DomainObject.Predmet.ProtustrankaWithAdress>
  <DomainObject.Predmet.ProtustrankaWithAdressOIB>
    <izvorni_sadrzaj>MALONOGOMETNI KLUB ''REPLAY'' u likvidaciji, OIB 47623272354, 1. Petruševec 24 a, 10000 Zagreb</izvorni_sadrzaj>
    <derivirana_varijabla naziv="DomainObject.Predmet.ProtustrankaWithAdressOIB_1">MALONOGOMETNI KLUB ''REPLAY'' u likvidaciji, OIB 47623272354, 1. Petruševec 24 a, 10000 Zagreb</derivirana_varijabla>
  </DomainObject.Predmet.ProtustrankaWithAdressOIB>
  <DomainObject.Predmet.ProtustrankaNazivFormated>
    <izvorni_sadrzaj>MALONOGOMETNI KLUB ''REPLAY'' u likvidaciji</izvorni_sadrzaj>
    <derivirana_varijabla naziv="DomainObject.Predmet.ProtustrankaNazivFormated_1">MALONOGOMETNI KLUB ''REPLAY'' u likvidaciji</derivirana_varijabla>
  </DomainObject.Predmet.ProtustrankaNazivFormated>
  <DomainObject.Predmet.ProtustrankaNazivFormatedOIB>
    <izvorni_sadrzaj>MALONOGOMETNI KLUB ''REPLAY'' u likvidaciji, OIB 47623272354</izvorni_sadrzaj>
    <derivirana_varijabla naziv="DomainObject.Predmet.ProtustrankaNazivFormatedOIB_1">MALONOGOMETNI KLUB ''REPLAY'' u likvidaciji, OIB 47623272354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''REPLAY'' u likvidaciji</item>
    </izvorni_sadrzaj>
    <derivirana_varijabla naziv="DomainObject.Predmet.ProtuStrankaListFormated_1">
      <item>MALONOGOMETNI KLUB ''REPLAY'' u likvidaciji</item>
    </derivirana_varijabla>
  </DomainObject.Predmet.ProtuStrankaListFormated>
  <DomainObject.Predmet.ProtuStrankaListFormatedOIB>
    <izvorni_sadrzaj>
      <item>MALONOGOMETNI KLUB ''REPLAY'' u likvidaciji, OIB 47623272354</item>
    </izvorni_sadrzaj>
    <derivirana_varijabla naziv="DomainObject.Predmet.ProtuStrankaListFormatedOIB_1">
      <item>MALONOGOMETNI KLUB ''REPLAY'' u likvidaciji, OIB 47623272354</item>
    </derivirana_varijabla>
  </DomainObject.Predmet.ProtuStrankaListFormatedOIB>
  <DomainObject.Predmet.ProtuStrankaListFormatedWithAdress>
    <izvorni_sadrzaj>
      <item>MALONOGOMETNI KLUB ''REPLAY'' u likvidaciji, 1. Petruševec 24 a, 10000 Zagreb</item>
    </izvorni_sadrzaj>
    <derivirana_varijabla naziv="DomainObject.Predmet.ProtuStrankaListFormatedWithAdress_1">
      <item>MALONOGOMETNI KLUB ''REPLAY'' u likvidaciji, 1. Petruševec 24 a, 10000 Zagreb</item>
    </derivirana_varijabla>
  </DomainObject.Predmet.ProtuStrankaListFormatedWithAdress>
  <DomainObject.Predmet.ProtuStrankaListFormatedWithAdressOIB>
    <izvorni_sadrzaj>
      <item>MALONOGOMETNI KLUB ''REPLAY'' u likvidaciji, OIB 47623272354, 1. Petruševec 24 a, 10000 Zagreb</item>
    </izvorni_sadrzaj>
    <derivirana_varijabla naziv="DomainObject.Predmet.ProtuStrankaListFormatedWithAdressOIB_1">
      <item>MALONOGOMETNI KLUB ''REPLAY'' u likvidaciji, OIB 47623272354, 1. Petruševec 24 a, 10000 Zagreb</item>
    </derivirana_varijabla>
  </DomainObject.Predmet.ProtuStrankaListFormatedWithAdressOIB>
  <DomainObject.Predmet.ProtuStrankaListNazivFormated>
    <izvorni_sadrzaj>
      <item>MALONOGOMETNI KLUB ''REPLAY'' u likvidaciji</item>
    </izvorni_sadrzaj>
    <derivirana_varijabla naziv="DomainObject.Predmet.ProtuStrankaListNazivFormated_1">
      <item>MALONOGOMETNI KLUB ''REPLAY'' u likvidaciji</item>
    </derivirana_varijabla>
  </DomainObject.Predmet.ProtuStrankaListNazivFormated>
  <DomainObject.Predmet.ProtuStrankaListNazivFormatedOIB>
    <izvorni_sadrzaj>
      <item>MALONOGOMETNI KLUB ''REPLAY'' u likvidaciji, OIB 47623272354</item>
    </izvorni_sadrzaj>
    <derivirana_varijabla naziv="DomainObject.Predmet.ProtuStrankaListNazivFormatedOIB_1">
      <item>MALONOGOMETNI KLUB ''REPLAY'' u likvidaciji, OIB 47623272354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''REPLAY'' u likvidaciji</izvorni_sadrzaj>
    <derivirana_varijabla naziv="DomainObject.Predmet.ProtustrankaIDrugi_1">MALONOGOMETNI KLUB ''REPLAY''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MALONOGOMETNI KLUB ''REPLAY'' u likvidaciji, OIB 47623272354, 1. Petruševec 24 a, 10000 Zagreb</izvorni_sadrzaj>
    <derivirana_varijabla naziv="DomainObject.Predmet.ProtustrankaIDrugiAdressOIB_1">MALONOGOMETNI KLUB ''REPLAY'' u likvidaciji, OIB 47623272354, 1. Petruševec 24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MALONOGOMETNI KLUB ''REPLAY'' u likvidaciji</item>
      <item>FINA Regionalni centar Zagreb</item>
    </izvorni_sadrzaj>
    <derivirana_varijabla naziv="DomainObject.Predmet.SudioniciListNaziv_1">
      <item>MALONOGOMETNI KLUB ''REPLAY'' u likvidaciji</item>
      <item>FINA Regionalni centar Zagreb</item>
    </derivirana_varijabla>
  </DomainObject.Predmet.SudioniciListNaziv>
  <DomainObject.Predmet.SudioniciListAdressOIB>
    <izvorni_sadrzaj>
      <item>MALONOGOMETNI KLUB ''REPLAY'' u likvidaciji, OIB 47623272354, 1. Petruševec 24 a,10000 Zagreb</item>
      <item>FINA Regionalni centar Zagreb, OIB 85821130368, Trg svibanjskih žrtava 1995. br. 1,10000 Zagreb</item>
    </izvorni_sadrzaj>
    <derivirana_varijabla naziv="DomainObject.Predmet.SudioniciListAdressOIB_1">
      <item>MALONOGOMETNI KLUB ''REPLAY'' u likvidaciji, OIB 47623272354, 1. Petruševec 24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47623272354</item>
      <item>, OIB 85821130368</item>
    </izvorni_sadrzaj>
    <derivirana_varijabla naziv="DomainObject.Predmet.SudioniciListNazivOIB_1">
      <item>, OIB 47623272354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1893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2017-02-10T08:31:00Z</dcterms:created>
  <dc:creator>Korisnik</dc:creator>
  <cp:lastModifiedBy>Sanda Gučić</cp:lastModifiedBy>
  <cp:lastPrinted>2016-10-26T12:14:00Z</cp:lastPrinted>
  <dcterms:modified xmlns:xsi="http://www.w3.org/2001/XMLSchema-instance" xsi:type="dcterms:W3CDTF">2017-02-10T09:15:00Z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