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dae5" w14:paraId="adcdae5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84D58">
        <w:t>4359</w:t>
      </w:r>
      <w:r>
        <w:t>/2015</w:t>
      </w:r>
      <w:r w:rsidR="009B04A3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84D58" w:rsidRPr="007F167D">
        <w:t>Golf i Country klub "Dolina Kardinala"</w:t>
      </w:r>
      <w:r w:rsidR="00A84D58">
        <w:t>,</w:t>
      </w:r>
      <w:r w:rsidR="00A84D58" w:rsidRPr="00F3645A">
        <w:t xml:space="preserve"> </w:t>
      </w:r>
      <w:r w:rsidR="00A84D58" w:rsidRPr="007F167D">
        <w:t>Krajiška 20IV, Zagreb</w:t>
      </w:r>
      <w:r w:rsidR="00A84D58" w:rsidRPr="00F3645A">
        <w:t xml:space="preserve">, OIB: </w:t>
      </w:r>
      <w:r w:rsidR="00A84D58" w:rsidRPr="00AF384D">
        <w:t>12967640534</w:t>
      </w:r>
      <w:r>
        <w:t xml:space="preserve">, dana   </w:t>
      </w:r>
      <w:r w:rsidR="00A84D58">
        <w:t>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84D58" w:rsidRPr="007F167D">
        <w:t>Golf i Country klub "Dolina Kardinala"</w:t>
      </w:r>
      <w:r w:rsidR="00A84D58">
        <w:t>,</w:t>
      </w:r>
      <w:r w:rsidR="00A84D58" w:rsidRPr="00F3645A">
        <w:t xml:space="preserve"> </w:t>
      </w:r>
      <w:r w:rsidR="00A84D58" w:rsidRPr="007F167D">
        <w:t>Krajiška 20IV, Zagreb</w:t>
      </w:r>
      <w:r w:rsidR="00A84D58" w:rsidRPr="00F3645A">
        <w:t xml:space="preserve">, OIB: </w:t>
      </w:r>
      <w:r w:rsidR="00A84D58" w:rsidRPr="00AF384D">
        <w:t>12967640534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A84D58">
        <w:t>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120DE5">
        <w:t xml:space="preserve"> DAMIR CINCAR iz Osijeka, Sv. Ane 15b, OIB:</w:t>
      </w:r>
      <w:r w:rsidR="00120DE5" w:rsidRPr="00DA27B5">
        <w:t>60464850994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84D58" w:rsidRPr="007F167D">
        <w:t>Golf i Country klub "Dolina Kardinala"</w:t>
      </w:r>
      <w:r w:rsidR="00A84D58">
        <w:t>,</w:t>
      </w:r>
      <w:r w:rsidR="00A84D58" w:rsidRPr="00F3645A">
        <w:t xml:space="preserve"> </w:t>
      </w:r>
      <w:r w:rsidR="00A84D58" w:rsidRPr="007F167D">
        <w:t>Krajiška 20IV, Zagreb</w:t>
      </w:r>
      <w:r w:rsidR="00A84D58" w:rsidRPr="00F3645A">
        <w:t xml:space="preserve">, OIB: </w:t>
      </w:r>
      <w:r w:rsidR="00A84D58" w:rsidRPr="00AF384D">
        <w:t>12967640534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A84D58">
        <w:t xml:space="preserve"> 03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B04A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B04A3" w:rsidP="009B04A3" w:rsidR="009B04A3">
      <w:pPr>
        <w:pStyle w:val="Bezproreda"/>
        <w:jc w:val="right"/>
      </w:pPr>
      <w:r>
        <w:t>Za točnost otpravka-ovlašteni službenik:</w:t>
      </w:r>
    </w:p>
    <w:p w:rsidRDefault="009B04A3" w:rsidP="009B04A3" w:rsidR="009B04A3">
      <w:pPr>
        <w:pStyle w:val="Bezproreda"/>
        <w:jc w:val="right"/>
      </w:pPr>
      <w:r>
        <w:t xml:space="preserve">Tanja Štraubert </w:t>
      </w:r>
    </w:p>
    <w:sectPr w:rsidSect="00EF1FD3" w:rsidR="009B04A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C9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9B3AE7">
          <w:t>4359/2015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20DE5"/>
    <w:rsid w:val="001371FB"/>
    <w:rsid w:val="001B22F8"/>
    <w:rsid w:val="003A3366"/>
    <w:rsid w:val="004D6C99"/>
    <w:rsid w:val="004E266D"/>
    <w:rsid w:val="00677951"/>
    <w:rsid w:val="009B04A3"/>
    <w:rsid w:val="009B3AE7"/>
    <w:rsid w:val="00A84D58"/>
    <w:rsid w:val="00AA7B27"/>
    <w:rsid w:val="00AE11D4"/>
    <w:rsid w:val="00BA2A5A"/>
    <w:rsid w:val="00BC1874"/>
    <w:rsid w:val="00C136F3"/>
    <w:rsid w:val="00CD7079"/>
    <w:rsid w:val="00D57B7E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B0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B0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4359</izvorni_sadrzaj>
    <derivirana_varijabla naziv="DomainObject.Predmet.Broj_1">4359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St-4359/2015</izvorni_sadrzaj>
    <derivirana_varijabla naziv="DomainObject.Predmet.OznakaBroj_1">St-4359/2015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i Country klub Dolina kardinala</izvorni_sadrzaj>
    <derivirana_varijabla naziv="DomainObject.Predmet.ProtustrankaFormated_1">  Golf i Country klub Dolina kardinala</derivirana_varijabla>
  </DomainObject.Predmet.ProtustrankaFormated>
  <DomainObject.Predmet.ProtustrankaFormatedOIB>
    <izvorni_sadrzaj>  Golf i Country klub Dolina kardinala, OIB 12967640534</izvorni_sadrzaj>
    <derivirana_varijabla naziv="DomainObject.Predmet.ProtustrankaFormatedOIB_1">  Golf i Country klub Dolina kardinala, OIB 12967640534</derivirana_varijabla>
  </DomainObject.Predmet.ProtustrankaFormatedOIB>
  <DomainObject.Predmet.ProtustrankaFormatedWithAdress>
    <izvorni_sadrzaj> Golf i Country klub Dolina kardinala, Krajiška 0/IV, 10000 Zagreb</izvorni_sadrzaj>
    <derivirana_varijabla naziv="DomainObject.Predmet.ProtustrankaFormatedWithAdress_1"> Golf i Country klub Dolina kardinala, Krajiška 0/IV, 10000 Zagreb</derivirana_varijabla>
  </DomainObject.Predmet.ProtustrankaFormatedWithAdress>
  <DomainObject.Predmet.ProtustrankaFormatedWithAdressOIB>
    <izvorni_sadrzaj> Golf i Country klub Dolina kardinala, OIB 12967640534, Krajiška 0/IV, 10000 Zagreb</izvorni_sadrzaj>
    <derivirana_varijabla naziv="DomainObject.Predmet.ProtustrankaFormatedWithAdressOIB_1"> Golf i Country klub Dolina kardinala, OIB 12967640534, Krajiška 0/IV, 10000 Zagreb</derivirana_varijabla>
  </DomainObject.Predmet.ProtustrankaFormatedWithAdressOIB>
  <DomainObject.Predmet.ProtustrankaWithAdress>
    <izvorni_sadrzaj>Golf i Country klub Dolina kardinala Krajiška 0/IV, 10000 Zagreb</izvorni_sadrzaj>
    <derivirana_varijabla naziv="DomainObject.Predmet.ProtustrankaWithAdress_1">Golf i Country klub Dolina kardinala Krajiška 0/IV, 10000 Zagreb</derivirana_varijabla>
  </DomainObject.Predmet.ProtustrankaWithAdress>
  <DomainObject.Predmet.ProtustrankaWithAdressOIB>
    <izvorni_sadrzaj>Golf i Country klub Dolina kardinala, OIB 12967640534, Krajiška 0/IV, 10000 Zagreb</izvorni_sadrzaj>
    <derivirana_varijabla naziv="DomainObject.Predmet.ProtustrankaWithAdressOIB_1">Golf i Country klub Dolina kardinala, OIB 12967640534, Krajiška 0/IV, 10000 Zagreb</derivirana_varijabla>
  </DomainObject.Predmet.ProtustrankaWithAdressOIB>
  <DomainObject.Predmet.ProtustrankaNazivFormated>
    <izvorni_sadrzaj>Golf i Country klub Dolina kardinala</izvorni_sadrzaj>
    <derivirana_varijabla naziv="DomainObject.Predmet.ProtustrankaNazivFormated_1">Golf i Country klub Dolina kardinala</derivirana_varijabla>
  </DomainObject.Predmet.ProtustrankaNazivFormated>
  <DomainObject.Predmet.ProtustrankaNazivFormatedOIB>
    <izvorni_sadrzaj>Golf i Country klub Dolina kardinala, OIB 12967640534</izvorni_sadrzaj>
    <derivirana_varijabla naziv="DomainObject.Predmet.ProtustrankaNazivFormatedOIB_1">Golf i Country klub Dolina kardinala, OIB 12967640534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i Country klub Dolina kardinala</item>
    </izvorni_sadrzaj>
    <derivirana_varijabla naziv="DomainObject.Predmet.ProtuStrankaListFormated_1">
      <item>Golf i Country klub Dolina kardinala</item>
    </derivirana_varijabla>
  </DomainObject.Predmet.ProtuStrankaListFormated>
  <DomainObject.Predmet.ProtuStrankaListFormatedOIB>
    <izvorni_sadrzaj>
      <item>Golf i Country klub Dolina kardinala, OIB 12967640534</item>
    </izvorni_sadrzaj>
    <derivirana_varijabla naziv="DomainObject.Predmet.ProtuStrankaListFormatedOIB_1">
      <item>Golf i Country klub Dolina kardinala, OIB 12967640534</item>
    </derivirana_varijabla>
  </DomainObject.Predmet.ProtuStrankaListFormatedOIB>
  <DomainObject.Predmet.ProtuStrankaListFormatedWithAdress>
    <izvorni_sadrzaj>
      <item>Golf i Country klub Dolina kardinala, Krajiška 0/IV, 10000 Zagreb</item>
    </izvorni_sadrzaj>
    <derivirana_varijabla naziv="DomainObject.Predmet.ProtuStrankaListFormatedWithAdress_1">
      <item>Golf i Country klub Dolina kardinala, Krajiška 0/IV, 10000 Zagreb</item>
    </derivirana_varijabla>
  </DomainObject.Predmet.ProtuStrankaListFormatedWithAdress>
  <DomainObject.Predmet.ProtuStrankaListFormatedWithAdressOIB>
    <izvorni_sadrzaj>
      <item>Golf i Country klub Dolina kardinala, OIB 12967640534, Krajiška 0/IV, 10000 Zagreb</item>
    </izvorni_sadrzaj>
    <derivirana_varijabla naziv="DomainObject.Predmet.ProtuStrankaListFormatedWithAdressOIB_1">
      <item>Golf i Country klub Dolina kardinala, OIB 12967640534, Krajiška 0/IV, 10000 Zagreb</item>
    </derivirana_varijabla>
  </DomainObject.Predmet.ProtuStrankaListFormatedWithAdressOIB>
  <DomainObject.Predmet.ProtuStrankaListNazivFormated>
    <izvorni_sadrzaj>
      <item>Golf i Country klub Dolina kardinala</item>
    </izvorni_sadrzaj>
    <derivirana_varijabla naziv="DomainObject.Predmet.ProtuStrankaListNazivFormated_1">
      <item>Golf i Country klub Dolina kardinala</item>
    </derivirana_varijabla>
  </DomainObject.Predmet.ProtuStrankaListNazivFormated>
  <DomainObject.Predmet.ProtuStrankaListNazivFormatedOIB>
    <izvorni_sadrzaj>
      <item>Golf i Country klub Dolina kardinala, OIB 12967640534</item>
    </izvorni_sadrzaj>
    <derivirana_varijabla naziv="DomainObject.Predmet.ProtuStrankaListNazivFormatedOIB_1">
      <item>Golf i Country klub Dolina kardinala, OIB 12967640534</item>
    </derivirana_varijabla>
  </DomainObject.Predmet.ProtuStrankaListNazivFormatedOIB>
  <DomainObject.Predmet.OstaliListFormated>
    <izvorni_sadrzaj>
      <item>Damir Cincar</item>
    </izvorni_sadrzaj>
    <derivirana_varijabla naziv="DomainObject.Predmet.OstaliListFormated_1">
      <item>Damir Cincar</item>
    </derivirana_varijabla>
  </DomainObject.Predmet.OstaliListFormated>
  <DomainObject.Predmet.OstaliListFormatedOIB>
    <izvorni_sadrzaj>
      <item>Damir Cincar, OIB 60464850994</item>
    </izvorni_sadrzaj>
    <derivirana_varijabla naziv="DomainObject.Predmet.OstaliListFormatedOIB_1">
      <item>Damir Cincar, OIB 60464850994</item>
    </derivirana_varijabla>
  </DomainObject.Predmet.OstaliListFormatedOIB>
  <DomainObject.Predmet.OstaliListFormatedWithAdress>
    <izvorni_sadrzaj>
      <item>Damir Cincar, Svete Ane 15b, 31000 Osijek</item>
    </izvorni_sadrzaj>
    <derivirana_varijabla naziv="DomainObject.Predmet.OstaliListFormatedWithAdress_1">
      <item>Damir Cincar, Svete Ane 15b, 31000 Osijek</item>
    </derivirana_varijabla>
  </DomainObject.Predmet.OstaliListFormatedWithAdress>
  <DomainObject.Predmet.OstaliListFormatedWithAdressOIB>
    <izvorni_sadrzaj>
      <item>Damir Cincar, OIB 60464850994, Svete Ane 15b, 31000 Osijek</item>
    </izvorni_sadrzaj>
    <derivirana_varijabla naziv="DomainObject.Predmet.OstaliListFormatedWithAdressOIB_1">
      <item>Damir Cincar, OIB 60464850994, Svete Ane 15b, 31000 Osijek</item>
    </derivirana_varijabla>
  </DomainObject.Predmet.OstaliListFormatedWithAdressOIB>
  <DomainObject.Predmet.OstaliListNazivFormated>
    <izvorni_sadrzaj>
      <item>Damir Cincar</item>
    </izvorni_sadrzaj>
    <derivirana_varijabla naziv="DomainObject.Predmet.OstaliListNazivFormated_1">
      <item>Damir Cincar</item>
    </derivirana_varijabla>
  </DomainObject.Predmet.OstaliListNazivFormated>
  <DomainObject.Predmet.OstaliListNazivFormatedOIB>
    <izvorni_sadrzaj>
      <item>Damir Cincar, OIB 60464850994</item>
    </izvorni_sadrzaj>
    <derivirana_varijabla naziv="DomainObject.Predmet.OstaliListNazivFormatedOIB_1">
      <item>Damir Cincar, OIB 60464850994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i Country klub Dolina kardinala</izvorni_sadrzaj>
    <derivirana_varijabla naziv="DomainObject.Predmet.ProtustrankaIDrugi_1">Golf i Country klub Dolina kardinala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i Country klub Dolina kardinala, OIB 12967640534, Krajiška 0/IV, 10000 Zagreb</izvorni_sadrzaj>
    <derivirana_varijabla naziv="DomainObject.Predmet.ProtustrankaIDrugiAdressOIB_1">Golf i Country klub Dolina kardinala, OIB 12967640534, Krajiška 0/IV,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i Country klub Dolina kardinala</item>
      <item>Damir Cincar</item>
    </izvorni_sadrzaj>
    <derivirana_varijabla naziv="DomainObject.Predmet.SudioniciListNaziv_1">
      <item>FINA Regionalni centar Zagreb</item>
      <item>Golf i Country klub Dolina kardinala</item>
      <item>Damir Cincar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i Country klub Dolina kardinala, OIB 12967640534, Krajiška 0/IV,10000 Zagreb</item>
      <item>Damir Cincar, OIB 60464850994, Svete Ane 15b,31000 Osijek</item>
    </izvorni_sadrzaj>
    <derivirana_varijabla naziv="DomainObject.Predmet.SudioniciListAdressOIB_1">
      <item>FINA Regionalni centar Zagreb, OIB 85821130368, Trg svibanjskih žrtava 1995. 1,10000 Zagreb</item>
      <item>Golf i Country klub Dolina kardinala, OIB 12967640534, Krajiška 0/IV,10000 Zagreb</item>
      <item>Damir Cincar, OIB 60464850994,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12967640534</item>
      <item>, OIB 60464850994</item>
    </izvorni_sadrzaj>
    <derivirana_varijabla naziv="DomainObject.Predmet.SudioniciListNazivOIB_1">
      <item>, OIB 85821130368</item>
      <item>, OIB 12967640534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2024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2016-05-03T08:14:00Z</dcterms:created>
  <dc:creator>Sandra Rotar Vogrin</dc:creator>
  <cp:lastModifiedBy>Tanja Štraubert</cp:lastModifiedBy>
  <cp:lastPrinted>2016-05-03T09:15:00Z</cp:lastPrinted>
  <dcterms:modified xmlns:xsi="http://www.w3.org/2001/XMLSchema-instance" xsi:type="dcterms:W3CDTF">2016-05-03T09:15:00Z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