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c3a8" w14:paraId="c0fc3a8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B1EAB">
        <w:t>2</w:t>
      </w:r>
      <w:r w:rsidR="00D42DF6">
        <w:t>1</w:t>
      </w:r>
      <w:r w:rsidR="002C3B79">
        <w:t>62</w:t>
      </w:r>
      <w:r>
        <w:t>/</w:t>
      </w:r>
      <w:r w:rsidR="00E8650F">
        <w:t>16</w:t>
      </w:r>
      <w:r>
        <w:t>-</w:t>
      </w:r>
      <w:r w:rsidR="0020185D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0B1DB2" w:rsidP="002952DB" w:rsidR="000B1DB2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 w:rsidR="00CB1EAB">
        <w:t xml:space="preserve">OIB 85821130368 </w:t>
      </w:r>
      <w:r w:rsidRPr="000B1DB2">
        <w:t xml:space="preserve">za otvaranje stečajnog postupka nad dužnikom </w:t>
      </w:r>
      <w:r w:rsidR="002C3B79">
        <w:t>C.A. export import warehouse</w:t>
      </w:r>
      <w:r w:rsidR="00EB03B5">
        <w:t xml:space="preserve"> jednostavno društvo s ograni</w:t>
      </w:r>
      <w:r w:rsidR="002C3B79">
        <w:t xml:space="preserve">čenom odgovornošću za trgovinu </w:t>
      </w:r>
      <w:r w:rsidR="00EB03B5">
        <w:t xml:space="preserve">i usluge, </w:t>
      </w:r>
      <w:r w:rsidR="002C3B79">
        <w:t>Bilje, Kralja Zvonimira 61</w:t>
      </w:r>
      <w:r w:rsidR="00CB1EAB" w:rsidRPr="00CB1EAB">
        <w:t>, MBS 0301</w:t>
      </w:r>
      <w:r w:rsidR="006E37C4">
        <w:t>51932</w:t>
      </w:r>
      <w:r w:rsidR="00CB1EAB" w:rsidRPr="00CB1EAB">
        <w:t xml:space="preserve">, OIB </w:t>
      </w:r>
      <w:r w:rsidR="006E37C4">
        <w:t>38605974795</w:t>
      </w:r>
      <w:r w:rsidRPr="000B1DB2">
        <w:t xml:space="preserve">, dana </w:t>
      </w:r>
      <w:r w:rsidR="00DF5D62">
        <w:t>2</w:t>
      </w:r>
      <w:r w:rsidR="006113A7">
        <w:t>3</w:t>
      </w:r>
      <w:r>
        <w:t>.</w:t>
      </w:r>
      <w:r w:rsidRPr="000B1DB2">
        <w:t xml:space="preserve"> </w:t>
      </w:r>
      <w:r w:rsidR="006113A7">
        <w:t>kolovoz</w:t>
      </w:r>
      <w:r w:rsidR="00641D2E">
        <w:t>a</w:t>
      </w:r>
      <w:r w:rsidRPr="000B1DB2">
        <w:t xml:space="preserve"> 201</w:t>
      </w:r>
      <w:r w:rsidR="004C2E6C">
        <w:t>6</w:t>
      </w:r>
      <w:r w:rsidRPr="000B1DB2">
        <w:t>.</w:t>
      </w:r>
    </w:p>
    <w:p w:rsidRDefault="003C7EC1" w:rsidP="002C4C28" w:rsidR="003C7EC1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E42FA6" w:rsidP="00645FF6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6E37C4">
        <w:t>Alexandru Ciarn</w:t>
      </w:r>
      <w:r w:rsidR="00254FDF">
        <w:t xml:space="preserve">ău, Mađarska, 1012 </w:t>
      </w:r>
      <w:r w:rsidR="00241487">
        <w:t>Budimpešta, Várfok Utca 12</w:t>
      </w:r>
      <w:r w:rsidR="00DC2C70">
        <w:t xml:space="preserve">, OIB </w:t>
      </w:r>
      <w:r w:rsidR="00241487">
        <w:t>47080560422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045996">
        <w:t>2</w:t>
      </w:r>
      <w:r w:rsidR="00F745E7">
        <w:t>1</w:t>
      </w:r>
      <w:r w:rsidR="00241487">
        <w:t>62</w:t>
      </w:r>
      <w:r w:rsidRPr="006A766D">
        <w:t>-1</w:t>
      </w:r>
      <w:r>
        <w:t>6,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AC37BC" w:rsidR="002952DB" w:rsidRPr="00390FA0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AC37BC" w:rsidRPr="00AC37BC">
        <w:t>Alexandru Ciarnău, Mađarska, 1012 Budimpešta, Várfok Utca 12, OIB 47080560422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>
      <w:pPr>
        <w:jc w:val="both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 w:rsidRPr="00D03A20">
      <w:pPr>
        <w:jc w:val="center"/>
        <w:rPr>
          <w:b/>
        </w:rPr>
      </w:pP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C13705">
        <w:t>1</w:t>
      </w:r>
      <w:r w:rsidR="00AC37BC">
        <w:t>9</w:t>
      </w:r>
      <w:r>
        <w:t>.0</w:t>
      </w:r>
      <w:r w:rsidR="006D22C9">
        <w:t>8</w:t>
      </w:r>
      <w:r>
        <w:t xml:space="preserve">.2016. zaprimljen je na ovome sudu </w:t>
      </w:r>
      <w:r w:rsidR="006610B9">
        <w:t>prijedlog</w:t>
      </w:r>
      <w:r>
        <w:t xml:space="preserve"> FINE Regionalni centar Osijek, Podružnica Osijek, klasa: 110-07/16-01/04 Ur. broj 04-06-1</w:t>
      </w:r>
      <w:r w:rsidR="00871A28">
        <w:t>6</w:t>
      </w:r>
      <w:r>
        <w:t>-</w:t>
      </w:r>
      <w:r w:rsidR="006D22C9">
        <w:t>1</w:t>
      </w:r>
      <w:r w:rsidR="00AC37BC">
        <w:t>1</w:t>
      </w:r>
      <w:r w:rsidR="00866A2A">
        <w:t>3</w:t>
      </w:r>
      <w:r w:rsidR="00AC37BC">
        <w:t>56</w:t>
      </w:r>
      <w:r>
        <w:t xml:space="preserve"> od </w:t>
      </w:r>
      <w:r w:rsidR="00AC37BC">
        <w:t>18</w:t>
      </w:r>
      <w:r w:rsidR="00A15CA0">
        <w:t>.0</w:t>
      </w:r>
      <w:r w:rsidR="006D22C9">
        <w:t>8</w:t>
      </w:r>
      <w:r w:rsidR="00A15CA0">
        <w:t xml:space="preserve">.2016. godine, za </w:t>
      </w:r>
      <w:r w:rsidR="00511CE9">
        <w:t>otvaranje</w:t>
      </w:r>
      <w:r w:rsidR="00A15CA0">
        <w:t xml:space="preserve"> stečajnog postupka nad dužnikom </w:t>
      </w:r>
      <w:r w:rsidR="00AC37BC" w:rsidRPr="00AC37BC">
        <w:t>C.A. export import warehouse jednostavno društvo s ograničenom odgovornošću za trgovinu i usluge, Bilje, Kralja Zvonimira 61, MBS 030151932, OIB 38605974795</w:t>
      </w:r>
      <w:r w:rsidR="00A15CA0">
        <w:t xml:space="preserve">, temeljem odredbe čl. </w:t>
      </w:r>
      <w:r w:rsidR="00251FAA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A15CA0">
        <w:t>).</w:t>
      </w:r>
    </w:p>
    <w:p w:rsidRDefault="00E42FA6" w:rsidP="00E42FA6" w:rsidR="00E42FA6">
      <w:pPr>
        <w:ind w:firstLine="720"/>
        <w:jc w:val="both"/>
      </w:pPr>
    </w:p>
    <w:p w:rsidRDefault="00563E51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je</w:t>
      </w:r>
      <w:r w:rsidR="00E42FA6">
        <w:t xml:space="preserve"> navela da na dan </w:t>
      </w:r>
      <w:r w:rsidR="00CD3093">
        <w:t>1</w:t>
      </w:r>
      <w:r w:rsidR="007C1BC8">
        <w:t>7</w:t>
      </w:r>
      <w:r w:rsidR="00950345">
        <w:t>.0</w:t>
      </w:r>
      <w:r w:rsidR="007C1BC8">
        <w:t>8</w:t>
      </w:r>
      <w:r w:rsidR="00E42FA6">
        <w:t>.201</w:t>
      </w:r>
      <w:r w:rsidR="00251FAA">
        <w:t>6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7C1BC8">
        <w:t>7.975,81</w:t>
      </w:r>
      <w:r w:rsidR="00E42FA6">
        <w:t xml:space="preserve"> kn, u koji iznos je uračunata kamata i naknada FINE za provedbe ovrhe na novčanim sredstvima dužnika. Navodi da dužnik </w:t>
      </w:r>
      <w:r w:rsidR="003A3C5D">
        <w:t xml:space="preserve">ima </w:t>
      </w:r>
      <w:r w:rsidR="00CD3093">
        <w:t>1</w:t>
      </w:r>
      <w:r w:rsidR="003A3C5D">
        <w:t xml:space="preserve"> zaposlen</w:t>
      </w:r>
      <w:r w:rsidR="00CD3093">
        <w:t>og</w:t>
      </w:r>
      <w:r w:rsidR="00E42FA6">
        <w:t xml:space="preserve"> 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42FA6">
      <w:pPr>
        <w:ind w:firstLine="720"/>
        <w:jc w:val="both"/>
      </w:pPr>
      <w:r>
        <w:t xml:space="preserve">Dostavlja popis računa i oročenih novčanih sredstava na dan </w:t>
      </w:r>
      <w:r w:rsidR="00CD3093">
        <w:t>1</w:t>
      </w:r>
      <w:r w:rsidR="007C1BC8">
        <w:t>7</w:t>
      </w:r>
      <w:r w:rsidR="005E56BF">
        <w:t>.0</w:t>
      </w:r>
      <w:r w:rsidR="007C1BC8">
        <w:t>8</w:t>
      </w:r>
      <w:r>
        <w:t xml:space="preserve">.2016., te </w:t>
      </w:r>
      <w:r w:rsidR="00C259F2">
        <w:t>navodi</w:t>
      </w:r>
      <w:r w:rsidR="008E7738">
        <w:t xml:space="preserve"> da</w:t>
      </w:r>
      <w:r w:rsidR="00946875">
        <w:t xml:space="preserve"> </w:t>
      </w:r>
      <w:r>
        <w:t xml:space="preserve">na temelju čl. 112. st. 5. SZ </w:t>
      </w:r>
      <w:r w:rsidR="00077836">
        <w:t xml:space="preserve">dužnik </w:t>
      </w:r>
      <w:r w:rsidR="00E42FA6">
        <w:t xml:space="preserve">na ime predujma za namirenje troškova stečajnog postupka </w:t>
      </w:r>
      <w:r w:rsidR="00946875">
        <w:t>ne</w:t>
      </w:r>
      <w:r w:rsidR="00E42FA6">
        <w:t>ma zaplijenjena novčana sredstva</w:t>
      </w:r>
      <w:r w:rsidR="00E956E4">
        <w:t xml:space="preserve"> na dan </w:t>
      </w:r>
      <w:r w:rsidR="00CD3093">
        <w:t>1</w:t>
      </w:r>
      <w:r w:rsidR="007C1BC8">
        <w:t>7</w:t>
      </w:r>
      <w:r w:rsidR="00E956E4">
        <w:t>.0</w:t>
      </w:r>
      <w:r w:rsidR="007C1BC8">
        <w:t>8</w:t>
      </w:r>
      <w:r w:rsidR="00E956E4">
        <w:t>.2016</w:t>
      </w:r>
      <w:r w:rsidR="005E56BF">
        <w:t>.</w:t>
      </w:r>
    </w:p>
    <w:p w:rsidRDefault="00EE5091" w:rsidP="00E42FA6" w:rsidR="00EE5091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110</w:t>
      </w:r>
      <w:r w:rsidRPr="00176811">
        <w:t xml:space="preserve">. st. </w:t>
      </w:r>
      <w:r w:rsidR="00E956E4">
        <w:t>1</w:t>
      </w:r>
      <w:r w:rsidRPr="00176811">
        <w:t>.</w:t>
      </w:r>
      <w:r w:rsidR="00260DC7">
        <w:t xml:space="preserve"> 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DF6874">
        <w:rPr>
          <w:b w:val="false"/>
        </w:rPr>
        <w:t>2</w:t>
      </w:r>
      <w:r w:rsidR="00867A9E">
        <w:rPr>
          <w:b w:val="false"/>
        </w:rPr>
        <w:t>3</w:t>
      </w:r>
      <w:r>
        <w:rPr>
          <w:b w:val="false"/>
        </w:rPr>
        <w:t xml:space="preserve">. </w:t>
      </w:r>
      <w:r w:rsidR="00867A9E">
        <w:rPr>
          <w:b w:val="false"/>
        </w:rPr>
        <w:t>kolovoz</w:t>
      </w:r>
      <w:r w:rsidR="00141CC3">
        <w:rPr>
          <w:b w:val="false"/>
        </w:rPr>
        <w:t>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>
        <w:rPr>
          <w:b w:val="false"/>
        </w:rPr>
        <w:t>6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7C1BC8" w:rsidP="007C1BC8" w:rsidR="00E42FA6" w:rsidRPr="008E17CE">
      <w:pPr>
        <w:numPr>
          <w:ilvl w:val="0"/>
          <w:numId w:val="8"/>
        </w:numPr>
        <w:jc w:val="both"/>
      </w:pPr>
      <w:r w:rsidRPr="007C1BC8">
        <w:t>Alexandru Ciarnău, Mađarska, 1012 Budimpešta, Várfok Utca 12</w:t>
      </w:r>
      <w:r w:rsidR="00E42FA6">
        <w:t>Dužnik</w:t>
      </w:r>
    </w:p>
    <w:p w:rsidRDefault="00E42FA6" w:rsidP="00E42FA6" w:rsidR="00E42FA6">
      <w:pPr>
        <w:numPr>
          <w:ilvl w:val="0"/>
          <w:numId w:val="8"/>
        </w:numPr>
        <w:jc w:val="both"/>
      </w:pPr>
      <w:r>
        <w:t xml:space="preserve">Kal. </w:t>
      </w:r>
      <w:r w:rsidR="00867A9E">
        <w:t>2</w:t>
      </w:r>
      <w:r w:rsidR="00BD057C">
        <w:t>8</w:t>
      </w:r>
      <w:r w:rsidR="00410D9A">
        <w:t>.</w:t>
      </w:r>
      <w:r w:rsidR="003C50EE">
        <w:t>0</w:t>
      </w:r>
      <w:r w:rsidR="00867A9E">
        <w:t>9</w:t>
      </w:r>
      <w:r w:rsidR="00410D9A"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067C7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20185D" w:rsidRPr="0020185D">
      <w:t>14 St-2</w:t>
    </w:r>
    <w:r w:rsidR="00D42DF6">
      <w:t>1</w:t>
    </w:r>
    <w:r w:rsidR="002C3B79">
      <w:t>62</w:t>
    </w:r>
    <w:r w:rsidR="0020185D" w:rsidRPr="0020185D">
      <w:t>/16-3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F6394"/>
    <w:rsid w:val="001127C1"/>
    <w:rsid w:val="00124E1E"/>
    <w:rsid w:val="00125D50"/>
    <w:rsid w:val="00136641"/>
    <w:rsid w:val="00141C44"/>
    <w:rsid w:val="00141CC3"/>
    <w:rsid w:val="00167125"/>
    <w:rsid w:val="00187702"/>
    <w:rsid w:val="00193952"/>
    <w:rsid w:val="001B5071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51FAA"/>
    <w:rsid w:val="00254FDF"/>
    <w:rsid w:val="00260090"/>
    <w:rsid w:val="00260DC7"/>
    <w:rsid w:val="002665F9"/>
    <w:rsid w:val="002952DB"/>
    <w:rsid w:val="002C3B79"/>
    <w:rsid w:val="002C4C28"/>
    <w:rsid w:val="002C5C2E"/>
    <w:rsid w:val="002D75D8"/>
    <w:rsid w:val="002F66B0"/>
    <w:rsid w:val="003135F3"/>
    <w:rsid w:val="00333984"/>
    <w:rsid w:val="00352EF3"/>
    <w:rsid w:val="0037353C"/>
    <w:rsid w:val="00383A81"/>
    <w:rsid w:val="003A3C5D"/>
    <w:rsid w:val="003B7B43"/>
    <w:rsid w:val="003C50EE"/>
    <w:rsid w:val="003C7EC1"/>
    <w:rsid w:val="003D1330"/>
    <w:rsid w:val="003D468C"/>
    <w:rsid w:val="00410D9A"/>
    <w:rsid w:val="00440509"/>
    <w:rsid w:val="00450450"/>
    <w:rsid w:val="004557C4"/>
    <w:rsid w:val="004B11A6"/>
    <w:rsid w:val="004B691F"/>
    <w:rsid w:val="004C2E6C"/>
    <w:rsid w:val="004D098B"/>
    <w:rsid w:val="004E475E"/>
    <w:rsid w:val="004F15EE"/>
    <w:rsid w:val="004F2640"/>
    <w:rsid w:val="004F7D86"/>
    <w:rsid w:val="00507A13"/>
    <w:rsid w:val="00511CE9"/>
    <w:rsid w:val="0052537D"/>
    <w:rsid w:val="00526AFE"/>
    <w:rsid w:val="0053263A"/>
    <w:rsid w:val="00533AEE"/>
    <w:rsid w:val="00534031"/>
    <w:rsid w:val="005428C9"/>
    <w:rsid w:val="00563E51"/>
    <w:rsid w:val="00576460"/>
    <w:rsid w:val="005A0866"/>
    <w:rsid w:val="005A0FB3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610B9"/>
    <w:rsid w:val="00667214"/>
    <w:rsid w:val="006740D6"/>
    <w:rsid w:val="00683E8D"/>
    <w:rsid w:val="006B58A4"/>
    <w:rsid w:val="006B7688"/>
    <w:rsid w:val="006D22C9"/>
    <w:rsid w:val="006D7788"/>
    <w:rsid w:val="006E37C4"/>
    <w:rsid w:val="006F076A"/>
    <w:rsid w:val="00714198"/>
    <w:rsid w:val="0071667C"/>
    <w:rsid w:val="007412F6"/>
    <w:rsid w:val="00743F09"/>
    <w:rsid w:val="00746DE3"/>
    <w:rsid w:val="00753FC1"/>
    <w:rsid w:val="00766F65"/>
    <w:rsid w:val="00786DD1"/>
    <w:rsid w:val="00787851"/>
    <w:rsid w:val="007B56C5"/>
    <w:rsid w:val="007B7EDC"/>
    <w:rsid w:val="007C1BC8"/>
    <w:rsid w:val="007C2E60"/>
    <w:rsid w:val="007C7C7F"/>
    <w:rsid w:val="007D4666"/>
    <w:rsid w:val="00806A76"/>
    <w:rsid w:val="00807C9D"/>
    <w:rsid w:val="00822AE5"/>
    <w:rsid w:val="00840E89"/>
    <w:rsid w:val="00842EE6"/>
    <w:rsid w:val="008508C3"/>
    <w:rsid w:val="008519CA"/>
    <w:rsid w:val="00866A2A"/>
    <w:rsid w:val="0086731F"/>
    <w:rsid w:val="00867A9E"/>
    <w:rsid w:val="00871A28"/>
    <w:rsid w:val="00884C61"/>
    <w:rsid w:val="00886270"/>
    <w:rsid w:val="00891A16"/>
    <w:rsid w:val="00894102"/>
    <w:rsid w:val="008A208A"/>
    <w:rsid w:val="008B7B03"/>
    <w:rsid w:val="008D0585"/>
    <w:rsid w:val="008E7738"/>
    <w:rsid w:val="00907C67"/>
    <w:rsid w:val="00913729"/>
    <w:rsid w:val="00925019"/>
    <w:rsid w:val="00925A27"/>
    <w:rsid w:val="00934FA1"/>
    <w:rsid w:val="009365DD"/>
    <w:rsid w:val="0094421A"/>
    <w:rsid w:val="00946875"/>
    <w:rsid w:val="00950345"/>
    <w:rsid w:val="009504AE"/>
    <w:rsid w:val="00955B33"/>
    <w:rsid w:val="0096332B"/>
    <w:rsid w:val="009635B8"/>
    <w:rsid w:val="009654F9"/>
    <w:rsid w:val="00992D9D"/>
    <w:rsid w:val="00993B7F"/>
    <w:rsid w:val="009A3914"/>
    <w:rsid w:val="009B228A"/>
    <w:rsid w:val="009D3A79"/>
    <w:rsid w:val="009D7C3F"/>
    <w:rsid w:val="009E37DF"/>
    <w:rsid w:val="009E42B9"/>
    <w:rsid w:val="009E4CE5"/>
    <w:rsid w:val="009F0CD5"/>
    <w:rsid w:val="00A02FF6"/>
    <w:rsid w:val="00A15CA0"/>
    <w:rsid w:val="00A22B74"/>
    <w:rsid w:val="00A320F5"/>
    <w:rsid w:val="00A353C1"/>
    <w:rsid w:val="00A36539"/>
    <w:rsid w:val="00A37C30"/>
    <w:rsid w:val="00A440A0"/>
    <w:rsid w:val="00A47514"/>
    <w:rsid w:val="00A5102B"/>
    <w:rsid w:val="00A62737"/>
    <w:rsid w:val="00A92278"/>
    <w:rsid w:val="00AA2AA8"/>
    <w:rsid w:val="00AB6EA6"/>
    <w:rsid w:val="00AC1367"/>
    <w:rsid w:val="00AC37BC"/>
    <w:rsid w:val="00AD694D"/>
    <w:rsid w:val="00AE1CD3"/>
    <w:rsid w:val="00AF7215"/>
    <w:rsid w:val="00B062F1"/>
    <w:rsid w:val="00B067C7"/>
    <w:rsid w:val="00B11825"/>
    <w:rsid w:val="00B246D8"/>
    <w:rsid w:val="00B252A8"/>
    <w:rsid w:val="00B573FB"/>
    <w:rsid w:val="00B76A6C"/>
    <w:rsid w:val="00B84963"/>
    <w:rsid w:val="00B95C5A"/>
    <w:rsid w:val="00BA13EB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518C"/>
    <w:rsid w:val="00C259F2"/>
    <w:rsid w:val="00C263CA"/>
    <w:rsid w:val="00C30255"/>
    <w:rsid w:val="00C30DBA"/>
    <w:rsid w:val="00C316FD"/>
    <w:rsid w:val="00C354FB"/>
    <w:rsid w:val="00C467DE"/>
    <w:rsid w:val="00C50158"/>
    <w:rsid w:val="00C67E69"/>
    <w:rsid w:val="00C93F1F"/>
    <w:rsid w:val="00CB1EAB"/>
    <w:rsid w:val="00CB52A9"/>
    <w:rsid w:val="00CD3093"/>
    <w:rsid w:val="00CE6509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A6030"/>
    <w:rsid w:val="00DC2C70"/>
    <w:rsid w:val="00DD4A37"/>
    <w:rsid w:val="00DD6A57"/>
    <w:rsid w:val="00DE4AEE"/>
    <w:rsid w:val="00DF4481"/>
    <w:rsid w:val="00DF5D62"/>
    <w:rsid w:val="00DF6874"/>
    <w:rsid w:val="00E05F2C"/>
    <w:rsid w:val="00E14899"/>
    <w:rsid w:val="00E2679F"/>
    <w:rsid w:val="00E42FA6"/>
    <w:rsid w:val="00E443D6"/>
    <w:rsid w:val="00E73320"/>
    <w:rsid w:val="00E81070"/>
    <w:rsid w:val="00E82BC0"/>
    <w:rsid w:val="00E8650F"/>
    <w:rsid w:val="00E905B8"/>
    <w:rsid w:val="00E920FD"/>
    <w:rsid w:val="00E956E4"/>
    <w:rsid w:val="00EA7C38"/>
    <w:rsid w:val="00EB03B5"/>
    <w:rsid w:val="00EC4508"/>
    <w:rsid w:val="00ED36D9"/>
    <w:rsid w:val="00ED431D"/>
    <w:rsid w:val="00EE5091"/>
    <w:rsid w:val="00EF6417"/>
    <w:rsid w:val="00EF74DB"/>
    <w:rsid w:val="00F078AC"/>
    <w:rsid w:val="00F10B9E"/>
    <w:rsid w:val="00F12013"/>
    <w:rsid w:val="00F37384"/>
    <w:rsid w:val="00F4099D"/>
    <w:rsid w:val="00F45589"/>
    <w:rsid w:val="00F745E7"/>
    <w:rsid w:val="00F8730A"/>
    <w:rsid w:val="00FA4951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6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7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7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7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7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6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7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7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7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7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2162</izvorni_sadrzaj>
    <derivirana_varijabla naziv="DomainObject.Predmet.Broj_1">2162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St-2162/2016</izvorni_sadrzaj>
    <derivirana_varijabla naziv="DomainObject.Predmet.OznakaBroj_1">St-2162/2016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C.A. export import warehouse jednostavno društvo s ograničenom odgovornošću za trgovinu i usluge</izvorni_sadrzaj>
    <derivirana_varijabla naziv="DomainObject.Predmet.ProtustrankaFormated_1">  C.A. export import warehouse jednostavno društvo s ograničenom odgovornošću za trgovinu i usluge</derivirana_varijabla>
  </DomainObject.Predmet.ProtustrankaFormated>
  <DomainObject.Predmet.ProtustrankaFormatedOIB>
    <izvorni_sadrzaj>  C.A. export import warehouse jednostavno društvo s ograničenom odgovornošću za trgovinu i usluge, OIB 38605974795</izvorni_sadrzaj>
    <derivirana_varijabla naziv="DomainObject.Predmet.ProtustrankaFormatedOIB_1">  C.A. export import warehouse jednostavno društvo s ograničenom odgovornošću za trgovinu i usluge, OIB 38605974795</derivirana_varijabla>
  </DomainObject.Predmet.ProtustrankaFormatedOIB>
  <DomainObject.Predmet.ProtustrankaFormatedWithAdress>
    <izvorni_sadrzaj> C.A. export import warehouse jednostavno društvo s ograničenom odgovornošću za trgovinu i usluge, Kralja Zvonimira 61, 31327 Bilje</izvorni_sadrzaj>
    <derivirana_varijabla naziv="DomainObject.Predmet.ProtustrankaFormatedWithAdress_1"> C.A. export import warehouse jednostavno društvo s ograničenom odgovornošću za trgovinu i usluge, Kralja Zvonimira 61, 31327 Bilje</derivirana_varijabla>
  </DomainObject.Predmet.ProtustrankaFormatedWithAdress>
  <DomainObject.Predmet.ProtustrankaFormatedWithAdressOIB>
    <izvorni_sadrzaj> C.A. export import warehouse jednostavno društvo s ograničenom odgovornošću za trgovinu i usluge, OIB 38605974795, Kralja Zvonimira 61, 31327 Bilje</izvorni_sadrzaj>
    <derivirana_varijabla naziv="DomainObject.Predmet.ProtustrankaFormatedWithAdressOIB_1"> C.A. export import warehouse jednostavno društvo s ograničenom odgovornošću za trgovinu i usluge, OIB 38605974795, Kralja Zvonimira 61, 31327 Bilje</derivirana_varijabla>
  </DomainObject.Predmet.ProtustrankaFormatedWithAdressOIB>
  <DomainObject.Predmet.ProtustrankaWithAdress>
    <izvorni_sadrzaj>C.A. export import warehouse jednostavno društvo s ograničenom odgovornošću za trgovinu i usluge Kralja Zvonimira 61, 31327 Bilje</izvorni_sadrzaj>
    <derivirana_varijabla naziv="DomainObject.Predmet.ProtustrankaWithAdress_1">C.A. export import warehouse jednostavno društvo s ograničenom odgovornošću za trgovinu i usluge Kralja Zvonimira 61, 31327 Bilje</derivirana_varijabla>
  </DomainObject.Predmet.ProtustrankaWithAdress>
  <DomainObject.Predmet.ProtustrankaWithAdressOIB>
    <izvorni_sadrzaj>C.A. export import warehouse jednostavno društvo s ograničenom odgovornošću za trgovinu i usluge, OIB 38605974795, Kralja Zvonimira 61, 31327 Bilje</izvorni_sadrzaj>
    <derivirana_varijabla naziv="DomainObject.Predmet.ProtustrankaWithAdressOIB_1">C.A. export import warehouse jednostavno društvo s ograničenom odgovornošću za trgovinu i usluge, OIB 38605974795, Kralja Zvonimira 61, 31327 Bilje</derivirana_varijabla>
  </DomainObject.Predmet.ProtustrankaWithAdressOIB>
  <DomainObject.Predmet.ProtustrankaNazivFormated>
    <izvorni_sadrzaj>C.A. export import warehouse jednostavno društvo s ograničenom odgovornošću za trgovinu i usluge</izvorni_sadrzaj>
    <derivirana_varijabla naziv="DomainObject.Predmet.ProtustrankaNazivFormated_1">C.A. export import warehouse jednostavno društvo s ograničenom odgovornošću za trgovinu i usluge</derivirana_varijabla>
  </DomainObject.Predmet.ProtustrankaNazivFormated>
  <DomainObject.Predmet.ProtustrankaNazivFormatedOIB>
    <izvorni_sadrzaj>C.A. export import warehouse jednostavno društvo s ograničenom odgovornošću za trgovinu i usluge, OIB 38605974795</izvorni_sadrzaj>
    <derivirana_varijabla naziv="DomainObject.Predmet.ProtustrankaNazivFormatedOIB_1">C.A. export import warehouse jednostavno društvo s ograničenom odgovornošću za trgovinu i usluge, OIB 38605974795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C.A. export import warehouse jednostavno društvo s ograničenom odgovornošću za trgovinu i usluge</item>
    </izvorni_sadrzaj>
    <derivirana_varijabla naziv="DomainObject.Predmet.ProtuStrankaListFormated_1">
      <item>C.A. export import warehouse jednostavno društvo s ograničenom odgovornošću za trgovinu i usluge</item>
    </derivirana_varijabla>
  </DomainObject.Predmet.ProtuStrankaListFormated>
  <DomainObject.Predmet.ProtuStrankaListFormatedOIB>
    <izvorni_sadrzaj>
      <item>C.A. export import warehouse jednostavno društvo s ograničenom odgovornošću za trgovinu i usluge, OIB 38605974795</item>
    </izvorni_sadrzaj>
    <derivirana_varijabla naziv="DomainObject.Predmet.ProtuStrankaListFormatedOIB_1">
      <item>C.A. export import warehouse jednostavno društvo s ograničenom odgovornošću za trgovinu i usluge, OIB 38605974795</item>
    </derivirana_varijabla>
  </DomainObject.Predmet.ProtuStrankaListFormatedOIB>
  <DomainObject.Predmet.ProtuStrankaListFormatedWithAdress>
    <izvorni_sadrzaj>
      <item>C.A. export import warehouse jednostavno društvo s ograničenom odgovornošću za trgovinu i usluge, Kralja Zvonimira 61, 31327 Bilje</item>
    </izvorni_sadrzaj>
    <derivirana_varijabla naziv="DomainObject.Predmet.ProtuStrankaListFormatedWithAdress_1">
      <item>C.A. export import warehouse jednostavno društvo s ograničenom odgovornošću za trgovinu i usluge, Kralja Zvonimira 61, 31327 Bilje</item>
    </derivirana_varijabla>
  </DomainObject.Predmet.ProtuStrankaListFormatedWithAdress>
  <DomainObject.Predmet.ProtuStrankaListFormatedWithAdressOIB>
    <izvorni_sadrzaj>
      <item>C.A. export import warehouse jednostavno društvo s ograničenom odgovornošću za trgovinu i usluge, OIB 38605974795, Kralja Zvonimira 61, 31327 Bilje</item>
    </izvorni_sadrzaj>
    <derivirana_varijabla naziv="DomainObject.Predmet.ProtuStrankaListFormatedWithAdressOIB_1">
      <item>C.A. export import warehouse jednostavno društvo s ograničenom odgovornošću za trgovinu i usluge, OIB 38605974795, Kralja Zvonimira 61, 31327 Bilje</item>
    </derivirana_varijabla>
  </DomainObject.Predmet.ProtuStrankaListFormatedWithAdressOIB>
  <DomainObject.Predmet.ProtuStrankaListNazivFormated>
    <izvorni_sadrzaj>
      <item>C.A. export import warehouse jednostavno društvo s ograničenom odgovornošću za trgovinu i usluge</item>
    </izvorni_sadrzaj>
    <derivirana_varijabla naziv="DomainObject.Predmet.ProtuStrankaListNazivFormated_1">
      <item>C.A. export import warehouse jednostavno društvo s ograničenom odgovornošću za trgovinu i usluge</item>
    </derivirana_varijabla>
  </DomainObject.Predmet.ProtuStrankaListNazivFormated>
  <DomainObject.Predmet.ProtuStrankaListNazivFormatedOIB>
    <izvorni_sadrzaj>
      <item>C.A. export import warehouse jednostavno društvo s ograničenom odgovornošću za trgovinu i usluge, OIB 38605974795</item>
    </izvorni_sadrzaj>
    <derivirana_varijabla naziv="DomainObject.Predmet.ProtuStrankaListNazivFormatedOIB_1">
      <item>C.A. export import warehouse jednostavno društvo s ograničenom odgovornošću za trgovinu i usluge, OIB 38605974795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C.A. export import warehouse jednostavno društvo s ograničenom odgovornošću za trgovinu i usluge</izvorni_sadrzaj>
    <derivirana_varijabla naziv="DomainObject.Predmet.ProtustrankaIDrugi_1">C.A. export import warehouse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C.A. export import warehouse jednostavno društvo s ograničenom odgovornošću za trgovinu i usluge, OIB 38605974795, Kralja Zvonimira 61, 31327 Bilje</izvorni_sadrzaj>
    <derivirana_varijabla naziv="DomainObject.Predmet.ProtustrankaIDrugiAdressOIB_1">C.A. export import warehouse jednostavno društvo s ograničenom odgovornošću za trgovinu i usluge, OIB 38605974795, Kralja Zvonimira 61,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C.A. export import warehouse jednostavno društvo s ograničenom odgovornošću za trgovinu i usluge</item>
    </izvorni_sadrzaj>
    <derivirana_varijabla naziv="DomainObject.Predmet.SudioniciListNaziv_1">
      <item>FINA RC OSIJEK</item>
      <item>C.A. export import warehouse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C.A. export import warehouse jednostavno društvo s ograničenom odgovornošću za trgovinu i usluge, OIB 38605974795, Kralja Zvonimira 61,31327 Bilje</item>
    </izvorni_sadrzaj>
    <derivirana_varijabla naziv="DomainObject.Predmet.SudioniciListAdressOIB_1">
      <item>FINA RC OSIJEK, OIB 85821130368</item>
      <item>C.A. export import warehouse jednostavno društvo s ograničenom odgovornošću za trgovinu i usluge, OIB 38605974795, Kralja Zvonimira 61,31327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38605974795</item>
    </izvorni_sadrzaj>
    <derivirana_varijabla naziv="DomainObject.Predmet.SudioniciListNazivOIB_1">
      <item>, OIB 85821130368</item>
      <item>, OIB 38605974795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B2DCD-591C-4C7E-8A53-BFA90AD55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2819</properties:Characters>
  <properties:Lines>84</properties:Lines>
  <properties:Paragraphs>23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2016-07-21T08:27:00Z</cp:lastPrinted>
  <dcterms:modified xmlns:xsi="http://www.w3.org/2001/XMLSchema-instance" xsi:type="dcterms:W3CDTF">2016-08-23T11:34:00Z</dcterms:modified>
  <cp:revision>13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