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bea6a5" w14:paraId="9bea6a5" w:rsidRDefault="00AE649C" w:rsidP="00FA5B5E" w:rsidR="00AE649C" w:rsidRPr="00B76F3C">
      <w:pPr>
        <w:pStyle w:val="Naslov3"/>
        <w15:collapsed w:val="false"/>
      </w:pPr>
      <w:bookmarkStart w:name="_GoBack" w:id="0"/>
      <w:bookmarkEnd w:id="0"/>
    </w:p>
    <w:p w:rsidRDefault="00937FF9" w:rsidP="0092606E" w:rsidR="0092606E" w:rsidRPr="0092606E">
      <w:pPr>
        <w:pStyle w:val="SudNaziv"/>
        <w:rPr>
          <w:rFonts w:cs="Times New Roman" w:eastAsia="Times New Roman"/>
          <w:lang w:val="fr-FR"/>
        </w:rPr>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92606E" w:rsidRPr="0092606E">
        <w:rPr>
          <w:rFonts w:cs="Times New Roman" w:eastAsia="Times New Roman"/>
          <w:bCs/>
          <w:lang w:val="fr-FR"/>
        </w:rPr>
        <w:t xml:space="preserve">    REPUBLIKA HRVATSKA                                                               </w:t>
      </w:r>
    </w:p>
    <w:p w:rsidRDefault="0092606E" w:rsidP="0092606E" w:rsidR="0092606E" w:rsidRPr="0092606E">
      <w:pPr>
        <w:spacing w:after="0"/>
        <w:rPr>
          <w:rFonts w:cs="Times New Roman" w:eastAsia="Times New Roman"/>
          <w:lang w:val="fr-FR"/>
        </w:rPr>
      </w:pPr>
      <w:r w:rsidRPr="0092606E">
        <w:rPr>
          <w:rFonts w:cs="Times New Roman" w:eastAsia="Times New Roman"/>
          <w:b/>
          <w:lang w:val="fr-FR"/>
        </w:rPr>
        <w:t xml:space="preserve">  TRGOVAČKI SUD U SPLITU</w:t>
      </w:r>
      <w:r w:rsidRPr="0092606E">
        <w:rPr>
          <w:rFonts w:cs="Times New Roman" w:eastAsia="Times New Roman"/>
          <w:b/>
          <w:lang w:val="fr-FR"/>
        </w:rPr>
        <w:tab/>
        <w:t xml:space="preserve">                                            Broj</w:t>
      </w:r>
      <w:r w:rsidRPr="0092606E">
        <w:rPr>
          <w:rFonts w:cs="Times New Roman" w:eastAsia="Times New Roman"/>
          <w:lang w:val="fr-FR"/>
        </w:rPr>
        <w:t>:</w:t>
      </w:r>
      <w:r w:rsidRPr="0092606E">
        <w:rPr>
          <w:rFonts w:cs="Times New Roman" w:eastAsia="Times New Roman"/>
          <w:b/>
          <w:lang w:val="fr-FR"/>
        </w:rPr>
        <w:t xml:space="preserve"> 14. St-62/2010.</w:t>
      </w:r>
    </w:p>
    <w:p w:rsidRDefault="0092606E" w:rsidP="0092606E" w:rsidR="0092606E" w:rsidRPr="0092606E">
      <w:pPr>
        <w:spacing w:after="0"/>
        <w:rPr>
          <w:rFonts w:cs="Times New Roman" w:eastAsia="Times New Roman"/>
          <w:b/>
          <w:lang w:val="fr-FR"/>
        </w:rPr>
      </w:pPr>
      <w:r w:rsidRPr="0092606E">
        <w:rPr>
          <w:rFonts w:cs="Times New Roman" w:eastAsia="Times New Roman"/>
          <w:b/>
          <w:lang w:val="fr-FR"/>
        </w:rPr>
        <w:t>Sukoišanska 6.</w:t>
      </w:r>
      <w:r w:rsidRPr="0092606E">
        <w:rPr>
          <w:rFonts w:cs="Times New Roman" w:eastAsia="Times New Roman"/>
        </w:rPr>
        <w:t xml:space="preserve">  –</w:t>
      </w:r>
      <w:r w:rsidRPr="0092606E">
        <w:rPr>
          <w:rFonts w:cs="Times New Roman" w:eastAsia="Times New Roman"/>
          <w:b/>
          <w:lang w:val="fr-FR"/>
        </w:rPr>
        <w:t xml:space="preserve"> 21 000  S P L I T</w:t>
      </w:r>
    </w:p>
    <w:p w:rsidRDefault="0092606E" w:rsidP="0092606E" w:rsidR="0092606E" w:rsidRPr="0092606E">
      <w:pPr>
        <w:spacing w:after="0"/>
        <w:rPr>
          <w:rFonts w:cs="Times New Roman" w:eastAsia="Times New Roman"/>
        </w:rPr>
      </w:pPr>
    </w:p>
    <w:p w:rsidRDefault="0092606E" w:rsidP="0092606E" w:rsidR="0092606E" w:rsidRPr="0092606E">
      <w:pPr>
        <w:spacing w:after="0"/>
        <w:rPr>
          <w:rFonts w:cs="Times New Roman" w:eastAsia="Times New Roman"/>
        </w:rPr>
      </w:pPr>
    </w:p>
    <w:p w:rsidRDefault="0092606E" w:rsidP="0092606E" w:rsidR="0092606E" w:rsidRPr="0092606E">
      <w:pPr>
        <w:spacing w:after="0"/>
        <w:rPr>
          <w:rFonts w:cs="Times New Roman" w:eastAsia="Times New Roman"/>
        </w:rPr>
      </w:pPr>
    </w:p>
    <w:p w:rsidRDefault="0092606E" w:rsidP="0092606E" w:rsidR="0092606E" w:rsidRPr="0092606E">
      <w:pPr>
        <w:spacing w:after="0"/>
        <w:jc w:val="center"/>
        <w:rPr>
          <w:rFonts w:cs="Times New Roman" w:eastAsia="Times New Roman"/>
          <w:b/>
          <w:lang w:val="fr-FR"/>
        </w:rPr>
      </w:pPr>
      <w:r w:rsidRPr="0092606E">
        <w:rPr>
          <w:rFonts w:cs="Times New Roman" w:eastAsia="Times New Roman"/>
          <w:b/>
          <w:lang w:val="fr-FR"/>
        </w:rPr>
        <w:t>R E P U B L I K A    H R V A T S K A</w:t>
      </w:r>
    </w:p>
    <w:p w:rsidRDefault="0092606E" w:rsidP="0092606E" w:rsidR="0092606E" w:rsidRPr="0092606E">
      <w:pPr>
        <w:spacing w:after="0"/>
        <w:jc w:val="center"/>
        <w:rPr>
          <w:rFonts w:cs="Times New Roman" w:eastAsia="Times New Roman"/>
          <w:b/>
          <w:lang w:val="en-US"/>
        </w:rPr>
      </w:pPr>
    </w:p>
    <w:p w:rsidRDefault="0092606E" w:rsidP="0092606E" w:rsidR="0092606E" w:rsidRPr="0092606E">
      <w:pPr>
        <w:spacing w:after="0"/>
        <w:jc w:val="center"/>
        <w:rPr>
          <w:rFonts w:cs="Times New Roman" w:eastAsia="Times New Roman"/>
          <w:b/>
        </w:rPr>
      </w:pPr>
      <w:r w:rsidRPr="0092606E">
        <w:rPr>
          <w:rFonts w:cs="Times New Roman" w:eastAsia="Times New Roman"/>
          <w:b/>
          <w:lang w:val="en-US"/>
        </w:rPr>
        <w:t>Z A K L J U Č A K</w:t>
      </w:r>
    </w:p>
    <w:p w:rsidRDefault="0092606E" w:rsidP="0092606E" w:rsidR="0092606E" w:rsidRPr="0092606E">
      <w:pPr>
        <w:spacing w:after="0"/>
        <w:jc w:val="both"/>
        <w:rPr>
          <w:rFonts w:cs="Times New Roman" w:eastAsia="Times New Roman"/>
        </w:rPr>
      </w:pPr>
    </w:p>
    <w:p w:rsidRDefault="0092606E" w:rsidP="0092606E" w:rsidR="0092606E" w:rsidRPr="0092606E">
      <w:pPr>
        <w:spacing w:after="0"/>
        <w:jc w:val="both"/>
        <w:rPr>
          <w:rFonts w:cs="Times New Roman" w:eastAsia="Times New Roman"/>
        </w:rPr>
      </w:pPr>
    </w:p>
    <w:p w:rsidRDefault="0092606E" w:rsidP="0092606E" w:rsidR="0092606E" w:rsidRPr="0092606E">
      <w:pPr>
        <w:spacing w:after="0"/>
        <w:ind w:firstLine="720"/>
        <w:jc w:val="both"/>
        <w:rPr>
          <w:rFonts w:cs="Times New Roman" w:eastAsia="Times New Roman"/>
          <w:lang w:val="en-US"/>
        </w:rPr>
      </w:pPr>
      <w:r w:rsidRPr="0092606E">
        <w:rPr>
          <w:rFonts w:cs="Times New Roman" w:eastAsia="Times New Roman"/>
        </w:rPr>
        <w:t xml:space="preserve">          </w:t>
      </w:r>
      <w:r w:rsidRPr="0092606E">
        <w:rPr>
          <w:rFonts w:cs="Times New Roman" w:eastAsia="Times New Roman"/>
          <w:lang w:val="en-US"/>
        </w:rPr>
        <w:t>TRGOVA</w:t>
      </w:r>
      <w:r w:rsidRPr="0092606E">
        <w:rPr>
          <w:rFonts w:cs="Times New Roman" w:eastAsia="Times New Roman"/>
        </w:rPr>
        <w:t>Č</w:t>
      </w:r>
      <w:r w:rsidRPr="0092606E">
        <w:rPr>
          <w:rFonts w:cs="Times New Roman" w:eastAsia="Times New Roman"/>
          <w:lang w:val="en-US"/>
        </w:rPr>
        <w:t>KI</w:t>
      </w:r>
      <w:r w:rsidRPr="0092606E">
        <w:rPr>
          <w:rFonts w:cs="Times New Roman" w:eastAsia="Times New Roman"/>
        </w:rPr>
        <w:t xml:space="preserve"> </w:t>
      </w:r>
      <w:r w:rsidRPr="0092606E">
        <w:rPr>
          <w:rFonts w:cs="Times New Roman" w:eastAsia="Times New Roman"/>
          <w:lang w:val="en-US"/>
        </w:rPr>
        <w:t>SUD</w:t>
      </w:r>
      <w:r w:rsidRPr="0092606E">
        <w:rPr>
          <w:rFonts w:cs="Times New Roman" w:eastAsia="Times New Roman"/>
        </w:rPr>
        <w:t xml:space="preserve"> </w:t>
      </w:r>
      <w:r w:rsidRPr="0092606E">
        <w:rPr>
          <w:rFonts w:cs="Times New Roman" w:eastAsia="Times New Roman"/>
          <w:lang w:val="en-US"/>
        </w:rPr>
        <w:t>U</w:t>
      </w:r>
      <w:r w:rsidRPr="0092606E">
        <w:rPr>
          <w:rFonts w:cs="Times New Roman" w:eastAsia="Times New Roman"/>
        </w:rPr>
        <w:t xml:space="preserve"> </w:t>
      </w:r>
      <w:r w:rsidRPr="0092606E">
        <w:rPr>
          <w:rFonts w:cs="Times New Roman" w:eastAsia="Times New Roman"/>
          <w:lang w:val="en-US"/>
        </w:rPr>
        <w:t>SPLITU</w:t>
      </w:r>
      <w:r w:rsidRPr="0092606E">
        <w:rPr>
          <w:rFonts w:cs="Times New Roman" w:eastAsia="Times New Roman"/>
        </w:rPr>
        <w:t xml:space="preserve">, </w:t>
      </w:r>
      <w:proofErr w:type="spellStart"/>
      <w:r w:rsidRPr="0092606E">
        <w:rPr>
          <w:rFonts w:cs="Times New Roman" w:eastAsia="Times New Roman"/>
          <w:lang w:val="en-US"/>
        </w:rPr>
        <w:t>po</w:t>
      </w:r>
      <w:proofErr w:type="spellEnd"/>
      <w:r w:rsidRPr="0092606E">
        <w:rPr>
          <w:rFonts w:cs="Times New Roman" w:eastAsia="Times New Roman"/>
        </w:rPr>
        <w:t xml:space="preserve"> </w:t>
      </w:r>
      <w:proofErr w:type="spellStart"/>
      <w:r w:rsidRPr="0092606E">
        <w:rPr>
          <w:rFonts w:cs="Times New Roman" w:eastAsia="Times New Roman"/>
          <w:lang w:val="en-US"/>
        </w:rPr>
        <w:t>ste</w:t>
      </w:r>
      <w:proofErr w:type="spellEnd"/>
      <w:r w:rsidRPr="0092606E">
        <w:rPr>
          <w:rFonts w:cs="Times New Roman" w:eastAsia="Times New Roman"/>
        </w:rPr>
        <w:t>č</w:t>
      </w:r>
      <w:proofErr w:type="spellStart"/>
      <w:r w:rsidRPr="0092606E">
        <w:rPr>
          <w:rFonts w:cs="Times New Roman" w:eastAsia="Times New Roman"/>
          <w:lang w:val="en-US"/>
        </w:rPr>
        <w:t>ajnom</w:t>
      </w:r>
      <w:proofErr w:type="spellEnd"/>
      <w:r w:rsidRPr="0092606E">
        <w:rPr>
          <w:rFonts w:cs="Times New Roman" w:eastAsia="Times New Roman"/>
        </w:rPr>
        <w:t xml:space="preserve"> </w:t>
      </w:r>
      <w:proofErr w:type="spellStart"/>
      <w:r w:rsidRPr="0092606E">
        <w:rPr>
          <w:rFonts w:cs="Times New Roman" w:eastAsia="Times New Roman"/>
          <w:lang w:val="en-US"/>
        </w:rPr>
        <w:t>sudcu</w:t>
      </w:r>
      <w:proofErr w:type="spellEnd"/>
      <w:r w:rsidRPr="0092606E">
        <w:rPr>
          <w:rFonts w:cs="Times New Roman" w:eastAsia="Times New Roman"/>
        </w:rPr>
        <w:t xml:space="preserve"> </w:t>
      </w:r>
      <w:proofErr w:type="spellStart"/>
      <w:r w:rsidRPr="0092606E">
        <w:rPr>
          <w:rFonts w:cs="Times New Roman" w:eastAsia="Times New Roman"/>
          <w:lang w:val="en-US"/>
        </w:rPr>
        <w:t>Jozi</w:t>
      </w:r>
      <w:proofErr w:type="spellEnd"/>
      <w:r w:rsidRPr="0092606E">
        <w:rPr>
          <w:rFonts w:cs="Times New Roman" w:eastAsia="Times New Roman"/>
        </w:rPr>
        <w:t xml:space="preserve"> Ć</w:t>
      </w:r>
      <w:proofErr w:type="spellStart"/>
      <w:r w:rsidRPr="0092606E">
        <w:rPr>
          <w:rFonts w:cs="Times New Roman" w:eastAsia="Times New Roman"/>
          <w:lang w:val="en-US"/>
        </w:rPr>
        <w:t>aleti</w:t>
      </w:r>
      <w:proofErr w:type="spellEnd"/>
      <w:r w:rsidRPr="0092606E">
        <w:rPr>
          <w:rFonts w:cs="Times New Roman" w:eastAsia="Times New Roman"/>
        </w:rPr>
        <w:t xml:space="preserve">, </w:t>
      </w:r>
      <w:r w:rsidRPr="0092606E">
        <w:rPr>
          <w:rFonts w:cs="Times New Roman" w:eastAsia="Times New Roman"/>
          <w:lang w:val="en-US"/>
        </w:rPr>
        <w:t>u</w:t>
      </w:r>
      <w:r w:rsidRPr="0092606E">
        <w:rPr>
          <w:rFonts w:cs="Times New Roman" w:eastAsia="Times New Roman"/>
        </w:rPr>
        <w:t xml:space="preserve"> </w:t>
      </w:r>
      <w:proofErr w:type="spellStart"/>
      <w:r w:rsidRPr="0092606E">
        <w:rPr>
          <w:rFonts w:cs="Times New Roman" w:eastAsia="Times New Roman"/>
          <w:lang w:val="en-US"/>
        </w:rPr>
        <w:t>ste</w:t>
      </w:r>
      <w:proofErr w:type="spellEnd"/>
      <w:r w:rsidRPr="0092606E">
        <w:rPr>
          <w:rFonts w:cs="Times New Roman" w:eastAsia="Times New Roman"/>
        </w:rPr>
        <w:t>č</w:t>
      </w:r>
      <w:proofErr w:type="spellStart"/>
      <w:r w:rsidRPr="0092606E">
        <w:rPr>
          <w:rFonts w:cs="Times New Roman" w:eastAsia="Times New Roman"/>
          <w:lang w:val="en-US"/>
        </w:rPr>
        <w:t>ajnom</w:t>
      </w:r>
      <w:proofErr w:type="spellEnd"/>
      <w:r w:rsidRPr="0092606E">
        <w:rPr>
          <w:rFonts w:cs="Times New Roman" w:eastAsia="Times New Roman"/>
        </w:rPr>
        <w:t xml:space="preserve"> </w:t>
      </w:r>
      <w:proofErr w:type="spellStart"/>
      <w:r w:rsidRPr="0092606E">
        <w:rPr>
          <w:rFonts w:cs="Times New Roman" w:eastAsia="Times New Roman"/>
          <w:lang w:val="en-US"/>
        </w:rPr>
        <w:t>postupku</w:t>
      </w:r>
      <w:proofErr w:type="spellEnd"/>
      <w:r w:rsidRPr="0092606E">
        <w:rPr>
          <w:rFonts w:cs="Times New Roman" w:eastAsia="Times New Roman"/>
        </w:rPr>
        <w:t xml:space="preserve"> </w:t>
      </w:r>
      <w:proofErr w:type="spellStart"/>
      <w:r w:rsidRPr="0092606E">
        <w:rPr>
          <w:rFonts w:cs="Times New Roman" w:eastAsia="Times New Roman"/>
          <w:lang w:val="en-US"/>
        </w:rPr>
        <w:t>nad</w:t>
      </w:r>
      <w:proofErr w:type="spellEnd"/>
      <w:r w:rsidRPr="0092606E">
        <w:rPr>
          <w:rFonts w:cs="Times New Roman" w:eastAsia="Times New Roman"/>
        </w:rPr>
        <w:t xml:space="preserve"> </w:t>
      </w:r>
      <w:proofErr w:type="spellStart"/>
      <w:r w:rsidRPr="0092606E">
        <w:rPr>
          <w:rFonts w:cs="Times New Roman" w:eastAsia="Times New Roman"/>
          <w:lang w:val="en-US"/>
        </w:rPr>
        <w:t>ste</w:t>
      </w:r>
      <w:proofErr w:type="spellEnd"/>
      <w:r w:rsidRPr="0092606E">
        <w:rPr>
          <w:rFonts w:cs="Times New Roman" w:eastAsia="Times New Roman"/>
        </w:rPr>
        <w:t>č</w:t>
      </w:r>
      <w:proofErr w:type="spellStart"/>
      <w:r w:rsidRPr="0092606E">
        <w:rPr>
          <w:rFonts w:cs="Times New Roman" w:eastAsia="Times New Roman"/>
          <w:lang w:val="en-US"/>
        </w:rPr>
        <w:t>ajnim</w:t>
      </w:r>
      <w:proofErr w:type="spellEnd"/>
      <w:r w:rsidRPr="0092606E">
        <w:rPr>
          <w:rFonts w:cs="Times New Roman" w:eastAsia="Times New Roman"/>
        </w:rPr>
        <w:t xml:space="preserve"> </w:t>
      </w:r>
      <w:r w:rsidRPr="0092606E">
        <w:rPr>
          <w:rFonts w:cs="Times New Roman" w:eastAsia="Times New Roman"/>
          <w:lang w:val="en-US"/>
        </w:rPr>
        <w:t>du</w:t>
      </w:r>
      <w:r w:rsidRPr="0092606E">
        <w:rPr>
          <w:rFonts w:cs="Times New Roman" w:eastAsia="Times New Roman"/>
        </w:rPr>
        <w:t>ž</w:t>
      </w:r>
      <w:proofErr w:type="spellStart"/>
      <w:r w:rsidRPr="0092606E">
        <w:rPr>
          <w:rFonts w:cs="Times New Roman" w:eastAsia="Times New Roman"/>
          <w:lang w:val="en-US"/>
        </w:rPr>
        <w:t>nikom</w:t>
      </w:r>
      <w:proofErr w:type="spellEnd"/>
      <w:r w:rsidRPr="0092606E">
        <w:rPr>
          <w:rFonts w:cs="Times New Roman" w:eastAsia="Times New Roman"/>
        </w:rPr>
        <w:t>:</w:t>
      </w:r>
      <w:r w:rsidRPr="0092606E">
        <w:rPr>
          <w:rFonts w:cs="Times New Roman" w:eastAsia="Times New Roman"/>
          <w:b/>
        </w:rPr>
        <w:t xml:space="preserve"> </w:t>
      </w:r>
      <w:r w:rsidRPr="0092606E">
        <w:rPr>
          <w:rFonts w:cs="Times New Roman" w:eastAsia="Times New Roman"/>
          <w:lang w:val="en-US"/>
        </w:rPr>
        <w:t>KEMILAK</w:t>
      </w:r>
      <w:r w:rsidRPr="0092606E">
        <w:rPr>
          <w:rFonts w:cs="Times New Roman" w:eastAsia="Times New Roman"/>
        </w:rPr>
        <w:t xml:space="preserve">, </w:t>
      </w:r>
      <w:r w:rsidRPr="0092606E">
        <w:rPr>
          <w:rFonts w:cs="Times New Roman" w:eastAsia="Times New Roman"/>
          <w:lang w:val="en-US"/>
        </w:rPr>
        <w:t>d</w:t>
      </w:r>
      <w:r w:rsidRPr="0092606E">
        <w:rPr>
          <w:rFonts w:cs="Times New Roman" w:eastAsia="Times New Roman"/>
        </w:rPr>
        <w:t>.</w:t>
      </w:r>
      <w:r w:rsidRPr="0092606E">
        <w:rPr>
          <w:rFonts w:cs="Times New Roman" w:eastAsia="Times New Roman"/>
          <w:lang w:val="en-US"/>
        </w:rPr>
        <w:t>o</w:t>
      </w:r>
      <w:r w:rsidRPr="0092606E">
        <w:rPr>
          <w:rFonts w:cs="Times New Roman" w:eastAsia="Times New Roman"/>
        </w:rPr>
        <w:t>.</w:t>
      </w:r>
      <w:r w:rsidRPr="0092606E">
        <w:rPr>
          <w:rFonts w:cs="Times New Roman" w:eastAsia="Times New Roman"/>
          <w:lang w:val="en-US"/>
        </w:rPr>
        <w:t>o</w:t>
      </w:r>
      <w:r w:rsidRPr="0092606E">
        <w:rPr>
          <w:rFonts w:cs="Times New Roman" w:eastAsia="Times New Roman"/>
        </w:rPr>
        <w:t xml:space="preserve">., </w:t>
      </w:r>
      <w:r w:rsidRPr="0092606E">
        <w:rPr>
          <w:rFonts w:cs="Times New Roman" w:eastAsia="Times New Roman"/>
          <w:lang w:val="en-US"/>
        </w:rPr>
        <w:t>u</w:t>
      </w:r>
      <w:r w:rsidRPr="0092606E">
        <w:rPr>
          <w:rFonts w:cs="Times New Roman" w:eastAsia="Times New Roman"/>
        </w:rPr>
        <w:t xml:space="preserve"> </w:t>
      </w:r>
      <w:proofErr w:type="spellStart"/>
      <w:r w:rsidRPr="0092606E">
        <w:rPr>
          <w:rFonts w:cs="Times New Roman" w:eastAsia="Times New Roman"/>
          <w:lang w:val="en-US"/>
        </w:rPr>
        <w:t>ste</w:t>
      </w:r>
      <w:proofErr w:type="spellEnd"/>
      <w:r w:rsidRPr="0092606E">
        <w:rPr>
          <w:rFonts w:cs="Times New Roman" w:eastAsia="Times New Roman"/>
        </w:rPr>
        <w:t>č</w:t>
      </w:r>
      <w:proofErr w:type="spellStart"/>
      <w:r w:rsidRPr="0092606E">
        <w:rPr>
          <w:rFonts w:cs="Times New Roman" w:eastAsia="Times New Roman"/>
          <w:lang w:val="en-US"/>
        </w:rPr>
        <w:t>aju</w:t>
      </w:r>
      <w:proofErr w:type="spellEnd"/>
      <w:r w:rsidRPr="0092606E">
        <w:rPr>
          <w:rFonts w:cs="Times New Roman" w:eastAsia="Times New Roman"/>
        </w:rPr>
        <w:t xml:space="preserve">, </w:t>
      </w:r>
      <w:r w:rsidRPr="0092606E">
        <w:rPr>
          <w:rFonts w:cs="Times New Roman" w:eastAsia="Times New Roman"/>
          <w:lang w:val="en-US"/>
        </w:rPr>
        <w:t>Split</w:t>
      </w:r>
      <w:r w:rsidRPr="0092606E">
        <w:rPr>
          <w:rFonts w:cs="Times New Roman" w:eastAsia="Times New Roman"/>
        </w:rPr>
        <w:t xml:space="preserve">, </w:t>
      </w:r>
      <w:proofErr w:type="spellStart"/>
      <w:r w:rsidRPr="0092606E">
        <w:rPr>
          <w:rFonts w:cs="Times New Roman" w:eastAsia="Times New Roman"/>
          <w:lang w:val="en-US"/>
        </w:rPr>
        <w:t>Dubrova</w:t>
      </w:r>
      <w:proofErr w:type="spellEnd"/>
      <w:r w:rsidRPr="0092606E">
        <w:rPr>
          <w:rFonts w:cs="Times New Roman" w:eastAsia="Times New Roman"/>
        </w:rPr>
        <w:t>č</w:t>
      </w:r>
      <w:proofErr w:type="spellStart"/>
      <w:r w:rsidRPr="0092606E">
        <w:rPr>
          <w:rFonts w:cs="Times New Roman" w:eastAsia="Times New Roman"/>
          <w:lang w:val="en-US"/>
        </w:rPr>
        <w:t>ka</w:t>
      </w:r>
      <w:proofErr w:type="spellEnd"/>
      <w:r w:rsidRPr="0092606E">
        <w:rPr>
          <w:rFonts w:cs="Times New Roman" w:eastAsia="Times New Roman"/>
        </w:rPr>
        <w:t xml:space="preserve"> 25-27. (dalje: Dužnik, stečajni Dužnik), </w:t>
      </w:r>
      <w:proofErr w:type="spellStart"/>
      <w:r w:rsidRPr="0092606E">
        <w:rPr>
          <w:rFonts w:cs="Times New Roman" w:eastAsia="Times New Roman"/>
          <w:lang w:val="en-US"/>
        </w:rPr>
        <w:t>kojega</w:t>
      </w:r>
      <w:proofErr w:type="spellEnd"/>
      <w:r w:rsidRPr="0092606E">
        <w:rPr>
          <w:rFonts w:cs="Times New Roman" w:eastAsia="Times New Roman"/>
        </w:rPr>
        <w:t xml:space="preserve"> </w:t>
      </w:r>
      <w:proofErr w:type="spellStart"/>
      <w:r w:rsidRPr="0092606E">
        <w:rPr>
          <w:rFonts w:cs="Times New Roman" w:eastAsia="Times New Roman"/>
          <w:lang w:val="en-US"/>
        </w:rPr>
        <w:t>zastupa</w:t>
      </w:r>
      <w:proofErr w:type="spellEnd"/>
      <w:r w:rsidRPr="0092606E">
        <w:rPr>
          <w:rFonts w:cs="Times New Roman" w:eastAsia="Times New Roman"/>
        </w:rPr>
        <w:t xml:space="preserve"> </w:t>
      </w:r>
      <w:proofErr w:type="spellStart"/>
      <w:r w:rsidRPr="0092606E">
        <w:rPr>
          <w:rFonts w:cs="Times New Roman" w:eastAsia="Times New Roman"/>
          <w:lang w:val="en-US"/>
        </w:rPr>
        <w:t>ste</w:t>
      </w:r>
      <w:proofErr w:type="spellEnd"/>
      <w:r w:rsidRPr="0092606E">
        <w:rPr>
          <w:rFonts w:cs="Times New Roman" w:eastAsia="Times New Roman"/>
        </w:rPr>
        <w:t>č</w:t>
      </w:r>
      <w:proofErr w:type="spellStart"/>
      <w:r w:rsidRPr="0092606E">
        <w:rPr>
          <w:rFonts w:cs="Times New Roman" w:eastAsia="Times New Roman"/>
          <w:lang w:val="en-US"/>
        </w:rPr>
        <w:t>ajna</w:t>
      </w:r>
      <w:proofErr w:type="spellEnd"/>
      <w:r w:rsidRPr="0092606E">
        <w:rPr>
          <w:rFonts w:cs="Times New Roman" w:eastAsia="Times New Roman"/>
        </w:rPr>
        <w:t xml:space="preserve"> </w:t>
      </w:r>
      <w:proofErr w:type="spellStart"/>
      <w:r w:rsidRPr="0092606E">
        <w:rPr>
          <w:rFonts w:cs="Times New Roman" w:eastAsia="Times New Roman"/>
          <w:lang w:val="en-US"/>
        </w:rPr>
        <w:t>upraviteljica</w:t>
      </w:r>
      <w:proofErr w:type="spellEnd"/>
      <w:r w:rsidRPr="0092606E">
        <w:rPr>
          <w:rFonts w:cs="Times New Roman" w:eastAsia="Times New Roman"/>
        </w:rPr>
        <w:t xml:space="preserve"> </w:t>
      </w:r>
      <w:proofErr w:type="spellStart"/>
      <w:r w:rsidRPr="0092606E">
        <w:rPr>
          <w:rFonts w:cs="Times New Roman" w:eastAsia="Times New Roman"/>
          <w:lang w:val="en-US"/>
        </w:rPr>
        <w:t>Ankica</w:t>
      </w:r>
      <w:proofErr w:type="spellEnd"/>
      <w:r w:rsidRPr="0092606E">
        <w:rPr>
          <w:rFonts w:cs="Times New Roman" w:eastAsia="Times New Roman"/>
        </w:rPr>
        <w:t>, Č</w:t>
      </w:r>
      <w:proofErr w:type="spellStart"/>
      <w:r w:rsidRPr="0092606E">
        <w:rPr>
          <w:rFonts w:cs="Times New Roman" w:eastAsia="Times New Roman"/>
          <w:lang w:val="en-US"/>
        </w:rPr>
        <w:t>eni</w:t>
      </w:r>
      <w:proofErr w:type="spellEnd"/>
      <w:r w:rsidRPr="0092606E">
        <w:rPr>
          <w:rFonts w:cs="Times New Roman" w:eastAsia="Times New Roman"/>
        </w:rPr>
        <w:t xml:space="preserve">ć </w:t>
      </w:r>
      <w:proofErr w:type="spellStart"/>
      <w:r w:rsidRPr="0092606E">
        <w:rPr>
          <w:rFonts w:cs="Times New Roman" w:eastAsia="Times New Roman"/>
          <w:lang w:val="en-US"/>
        </w:rPr>
        <w:t>iz</w:t>
      </w:r>
      <w:proofErr w:type="spellEnd"/>
      <w:r w:rsidRPr="0092606E">
        <w:rPr>
          <w:rFonts w:cs="Times New Roman" w:eastAsia="Times New Roman"/>
        </w:rPr>
        <w:t xml:space="preserve"> </w:t>
      </w:r>
      <w:proofErr w:type="spellStart"/>
      <w:r w:rsidRPr="0092606E">
        <w:rPr>
          <w:rFonts w:cs="Times New Roman" w:eastAsia="Times New Roman"/>
          <w:lang w:val="en-US"/>
        </w:rPr>
        <w:t>Splita</w:t>
      </w:r>
      <w:proofErr w:type="spellEnd"/>
      <w:r w:rsidRPr="0092606E">
        <w:rPr>
          <w:rFonts w:cs="Times New Roman" w:eastAsia="Times New Roman"/>
        </w:rPr>
        <w:t xml:space="preserve">, </w:t>
      </w:r>
      <w:r w:rsidRPr="0092606E">
        <w:rPr>
          <w:rFonts w:cs="Times New Roman" w:eastAsia="Times New Roman"/>
          <w:lang w:val="en-US"/>
        </w:rPr>
        <w:t>Pupa</w:t>
      </w:r>
      <w:r w:rsidRPr="0092606E">
        <w:rPr>
          <w:rFonts w:cs="Times New Roman" w:eastAsia="Times New Roman"/>
        </w:rPr>
        <w:t>č</w:t>
      </w:r>
      <w:proofErr w:type="spellStart"/>
      <w:r w:rsidRPr="0092606E">
        <w:rPr>
          <w:rFonts w:cs="Times New Roman" w:eastAsia="Times New Roman"/>
          <w:lang w:val="en-US"/>
        </w:rPr>
        <w:t>i</w:t>
      </w:r>
      <w:proofErr w:type="spellEnd"/>
      <w:r w:rsidRPr="0092606E">
        <w:rPr>
          <w:rFonts w:cs="Times New Roman" w:eastAsia="Times New Roman"/>
        </w:rPr>
        <w:t>ć</w:t>
      </w:r>
      <w:proofErr w:type="spellStart"/>
      <w:r w:rsidRPr="0092606E">
        <w:rPr>
          <w:rFonts w:cs="Times New Roman" w:eastAsia="Times New Roman"/>
          <w:lang w:val="en-US"/>
        </w:rPr>
        <w:t>eva</w:t>
      </w:r>
      <w:proofErr w:type="spellEnd"/>
      <w:r w:rsidRPr="0092606E">
        <w:rPr>
          <w:rFonts w:cs="Times New Roman" w:eastAsia="Times New Roman"/>
        </w:rPr>
        <w:t xml:space="preserve"> 1/3, </w:t>
      </w:r>
      <w:r w:rsidRPr="0092606E">
        <w:rPr>
          <w:rFonts w:cs="Times New Roman" w:eastAsia="Times New Roman"/>
          <w:lang w:val="en-US"/>
        </w:rPr>
        <w:t>dana</w:t>
      </w:r>
      <w:r w:rsidRPr="0092606E">
        <w:rPr>
          <w:rFonts w:cs="Times New Roman" w:eastAsia="Times New Roman"/>
        </w:rPr>
        <w:t xml:space="preserve"> 21. </w:t>
      </w:r>
      <w:proofErr w:type="spellStart"/>
      <w:r w:rsidRPr="0092606E">
        <w:rPr>
          <w:rFonts w:cs="Times New Roman" w:eastAsia="Times New Roman"/>
          <w:lang w:val="en-US"/>
        </w:rPr>
        <w:t>studenog</w:t>
      </w:r>
      <w:proofErr w:type="spellEnd"/>
      <w:r w:rsidRPr="0092606E">
        <w:rPr>
          <w:rFonts w:cs="Times New Roman" w:eastAsia="Times New Roman"/>
        </w:rPr>
        <w:t xml:space="preserve"> 2016. </w:t>
      </w:r>
      <w:proofErr w:type="spellStart"/>
      <w:r w:rsidRPr="0092606E">
        <w:rPr>
          <w:rFonts w:cs="Times New Roman" w:eastAsia="Times New Roman"/>
          <w:lang w:val="en-US"/>
        </w:rPr>
        <w:t>godine</w:t>
      </w:r>
      <w:proofErr w:type="spellEnd"/>
      <w:r w:rsidRPr="0092606E">
        <w:rPr>
          <w:rFonts w:cs="Times New Roman" w:eastAsia="Times New Roman"/>
        </w:rPr>
        <w:t xml:space="preserve">, </w:t>
      </w:r>
      <w:proofErr w:type="spellStart"/>
      <w:r w:rsidRPr="0092606E">
        <w:rPr>
          <w:rFonts w:cs="Times New Roman" w:eastAsia="Times New Roman"/>
          <w:lang w:val="en-US"/>
        </w:rPr>
        <w:t>donio</w:t>
      </w:r>
      <w:proofErr w:type="spellEnd"/>
      <w:r w:rsidRPr="0092606E">
        <w:rPr>
          <w:rFonts w:cs="Times New Roman" w:eastAsia="Times New Roman"/>
          <w:lang w:val="en-US"/>
        </w:rPr>
        <w:t xml:space="preserve"> je </w:t>
      </w:r>
      <w:proofErr w:type="spellStart"/>
      <w:r w:rsidRPr="0092606E">
        <w:rPr>
          <w:rFonts w:cs="Times New Roman" w:eastAsia="Times New Roman"/>
          <w:lang w:val="en-US"/>
        </w:rPr>
        <w:t>ovaj</w:t>
      </w:r>
      <w:proofErr w:type="spellEnd"/>
    </w:p>
    <w:p w:rsidRDefault="0092606E" w:rsidP="0092606E" w:rsidR="0092606E" w:rsidRPr="0092606E">
      <w:pPr>
        <w:spacing w:after="0"/>
        <w:rPr>
          <w:rFonts w:cs="Times New Roman" w:eastAsia="Times New Roman"/>
          <w:lang w:val="en-US"/>
        </w:rPr>
      </w:pPr>
    </w:p>
    <w:p w:rsidRDefault="0092606E" w:rsidP="0092606E" w:rsidR="0092606E" w:rsidRPr="0092606E">
      <w:pPr>
        <w:spacing w:after="0"/>
        <w:rPr>
          <w:rFonts w:cs="Times New Roman" w:eastAsia="Times New Roman"/>
          <w:lang w:val="en-US"/>
        </w:rPr>
      </w:pPr>
    </w:p>
    <w:p w:rsidRDefault="0092606E" w:rsidP="0092606E" w:rsidR="0092606E" w:rsidRPr="0092606E">
      <w:pPr>
        <w:spacing w:after="0"/>
        <w:jc w:val="center"/>
        <w:rPr>
          <w:rFonts w:cs="Times New Roman" w:eastAsia="Times New Roman"/>
          <w:lang w:val="en-US"/>
        </w:rPr>
      </w:pPr>
      <w:r w:rsidRPr="0092606E">
        <w:rPr>
          <w:rFonts w:cs="Times New Roman" w:eastAsia="Times New Roman"/>
          <w:lang w:val="en-US"/>
        </w:rPr>
        <w:t xml:space="preserve">z a k l j u č a k                                               </w:t>
      </w:r>
    </w:p>
    <w:p w:rsidRDefault="0092606E" w:rsidP="0092606E" w:rsidR="0092606E" w:rsidRPr="0092606E">
      <w:pPr>
        <w:spacing w:after="0"/>
        <w:jc w:val="both"/>
        <w:rPr>
          <w:rFonts w:cs="Times New Roman" w:eastAsia="Times New Roman"/>
          <w:b/>
          <w:lang w:val="en-US"/>
        </w:rPr>
      </w:pPr>
    </w:p>
    <w:p w:rsidRDefault="0092606E" w:rsidP="0092606E" w:rsidR="0092606E" w:rsidRPr="0092606E">
      <w:pPr>
        <w:spacing w:after="0"/>
        <w:jc w:val="both"/>
        <w:rPr>
          <w:rFonts w:cs="Times New Roman" w:eastAsia="Times New Roman"/>
          <w:lang w:val="en-US"/>
        </w:rPr>
      </w:pPr>
      <w:r w:rsidRPr="0092606E">
        <w:rPr>
          <w:rFonts w:cs="Times New Roman" w:eastAsia="Times New Roman"/>
          <w:lang w:val="en-US"/>
        </w:rPr>
        <w:tab/>
      </w:r>
      <w:proofErr w:type="spellStart"/>
      <w:r w:rsidRPr="0092606E">
        <w:rPr>
          <w:rFonts w:cs="Times New Roman" w:eastAsia="Times New Roman"/>
          <w:lang w:val="en-US"/>
        </w:rPr>
        <w:t>Upućuje</w:t>
      </w:r>
      <w:proofErr w:type="spellEnd"/>
      <w:r w:rsidRPr="0092606E">
        <w:rPr>
          <w:rFonts w:cs="Times New Roman" w:eastAsia="Times New Roman"/>
          <w:lang w:val="en-US"/>
        </w:rPr>
        <w:t xml:space="preserve"> se </w:t>
      </w:r>
      <w:proofErr w:type="spellStart"/>
      <w:r w:rsidRPr="0092606E">
        <w:rPr>
          <w:rFonts w:cs="Times New Roman" w:eastAsia="Times New Roman"/>
          <w:lang w:val="en-US"/>
        </w:rPr>
        <w:t>Stečajna</w:t>
      </w:r>
      <w:proofErr w:type="spellEnd"/>
      <w:r w:rsidRPr="0092606E">
        <w:rPr>
          <w:rFonts w:cs="Times New Roman" w:eastAsia="Times New Roman"/>
          <w:lang w:val="en-US"/>
        </w:rPr>
        <w:t xml:space="preserve"> </w:t>
      </w:r>
      <w:proofErr w:type="spellStart"/>
      <w:r w:rsidRPr="0092606E">
        <w:rPr>
          <w:rFonts w:cs="Times New Roman" w:eastAsia="Times New Roman"/>
          <w:lang w:val="en-US"/>
        </w:rPr>
        <w:t>upraviteljica</w:t>
      </w:r>
      <w:proofErr w:type="spellEnd"/>
      <w:r w:rsidRPr="0092606E">
        <w:rPr>
          <w:rFonts w:cs="Times New Roman" w:eastAsia="Times New Roman"/>
          <w:lang w:val="en-US"/>
        </w:rPr>
        <w:t xml:space="preserve"> </w:t>
      </w:r>
      <w:proofErr w:type="spellStart"/>
      <w:r w:rsidRPr="0092606E">
        <w:rPr>
          <w:rFonts w:cs="Times New Roman" w:eastAsia="Times New Roman"/>
          <w:lang w:val="en-US"/>
        </w:rPr>
        <w:t>Ankica</w:t>
      </w:r>
      <w:proofErr w:type="spellEnd"/>
      <w:r w:rsidRPr="0092606E">
        <w:rPr>
          <w:rFonts w:cs="Times New Roman" w:eastAsia="Times New Roman"/>
          <w:lang w:val="en-US"/>
        </w:rPr>
        <w:t xml:space="preserve"> </w:t>
      </w:r>
      <w:proofErr w:type="spellStart"/>
      <w:r w:rsidRPr="0092606E">
        <w:rPr>
          <w:rFonts w:cs="Times New Roman" w:eastAsia="Times New Roman"/>
          <w:lang w:val="en-US"/>
        </w:rPr>
        <w:t>Čenić</w:t>
      </w:r>
      <w:proofErr w:type="spellEnd"/>
      <w:r w:rsidRPr="0092606E">
        <w:rPr>
          <w:rFonts w:cs="Times New Roman" w:eastAsia="Times New Roman"/>
          <w:lang w:val="en-US"/>
        </w:rPr>
        <w:t xml:space="preserve">, u </w:t>
      </w:r>
      <w:proofErr w:type="spellStart"/>
      <w:r w:rsidRPr="0092606E">
        <w:rPr>
          <w:rFonts w:cs="Times New Roman" w:eastAsia="Times New Roman"/>
          <w:lang w:val="en-US"/>
        </w:rPr>
        <w:t>roku</w:t>
      </w:r>
      <w:proofErr w:type="spellEnd"/>
      <w:r w:rsidRPr="0092606E">
        <w:rPr>
          <w:rFonts w:cs="Times New Roman" w:eastAsia="Times New Roman"/>
          <w:lang w:val="en-US"/>
        </w:rPr>
        <w:t xml:space="preserve"> od 8. dana, </w:t>
      </w:r>
      <w:proofErr w:type="spellStart"/>
      <w:r w:rsidRPr="0092606E">
        <w:rPr>
          <w:rFonts w:cs="Times New Roman" w:eastAsia="Times New Roman"/>
          <w:lang w:val="en-US"/>
        </w:rPr>
        <w:t>dostaviti</w:t>
      </w:r>
      <w:proofErr w:type="spellEnd"/>
      <w:r w:rsidRPr="0092606E">
        <w:rPr>
          <w:rFonts w:cs="Times New Roman" w:eastAsia="Times New Roman"/>
          <w:lang w:val="en-US"/>
        </w:rPr>
        <w:t xml:space="preserve"> </w:t>
      </w:r>
      <w:proofErr w:type="spellStart"/>
      <w:r w:rsidRPr="0092606E">
        <w:rPr>
          <w:rFonts w:cs="Times New Roman" w:eastAsia="Times New Roman"/>
          <w:lang w:val="en-US"/>
        </w:rPr>
        <w:t>ovom</w:t>
      </w:r>
      <w:proofErr w:type="spellEnd"/>
      <w:r w:rsidRPr="0092606E">
        <w:rPr>
          <w:rFonts w:cs="Times New Roman" w:eastAsia="Times New Roman"/>
          <w:lang w:val="en-US"/>
        </w:rPr>
        <w:t xml:space="preserve"> </w:t>
      </w:r>
      <w:proofErr w:type="spellStart"/>
      <w:r w:rsidRPr="0092606E">
        <w:rPr>
          <w:rFonts w:cs="Times New Roman" w:eastAsia="Times New Roman"/>
          <w:lang w:val="en-US"/>
        </w:rPr>
        <w:t>Sudu</w:t>
      </w:r>
      <w:proofErr w:type="spellEnd"/>
      <w:r w:rsidRPr="0092606E">
        <w:rPr>
          <w:rFonts w:cs="Times New Roman" w:eastAsia="Times New Roman"/>
          <w:lang w:val="en-US"/>
        </w:rPr>
        <w:t xml:space="preserve"> </w:t>
      </w:r>
      <w:proofErr w:type="spellStart"/>
      <w:r w:rsidRPr="0092606E">
        <w:rPr>
          <w:rFonts w:cs="Times New Roman" w:eastAsia="Times New Roman"/>
          <w:lang w:val="en-US"/>
        </w:rPr>
        <w:t>pismeno</w:t>
      </w:r>
      <w:proofErr w:type="spellEnd"/>
      <w:r w:rsidRPr="0092606E">
        <w:rPr>
          <w:rFonts w:cs="Times New Roman" w:eastAsia="Times New Roman"/>
          <w:lang w:val="en-US"/>
        </w:rPr>
        <w:t xml:space="preserve"> </w:t>
      </w:r>
      <w:proofErr w:type="spellStart"/>
      <w:r w:rsidRPr="0092606E">
        <w:rPr>
          <w:rFonts w:cs="Times New Roman" w:eastAsia="Times New Roman"/>
          <w:lang w:val="en-US"/>
        </w:rPr>
        <w:t>izvješće</w:t>
      </w:r>
      <w:proofErr w:type="spellEnd"/>
      <w:r w:rsidRPr="0092606E">
        <w:rPr>
          <w:rFonts w:cs="Times New Roman" w:eastAsia="Times New Roman"/>
          <w:lang w:val="en-US"/>
        </w:rPr>
        <w:t xml:space="preserve"> o </w:t>
      </w:r>
      <w:proofErr w:type="spellStart"/>
      <w:r w:rsidRPr="0092606E">
        <w:rPr>
          <w:rFonts w:cs="Times New Roman" w:eastAsia="Times New Roman"/>
          <w:lang w:val="en-US"/>
        </w:rPr>
        <w:t>tijeku</w:t>
      </w:r>
      <w:proofErr w:type="spellEnd"/>
      <w:r w:rsidRPr="0092606E">
        <w:rPr>
          <w:rFonts w:cs="Times New Roman" w:eastAsia="Times New Roman"/>
          <w:lang w:val="en-US"/>
        </w:rPr>
        <w:t xml:space="preserve"> </w:t>
      </w:r>
      <w:proofErr w:type="spellStart"/>
      <w:r w:rsidRPr="0092606E">
        <w:rPr>
          <w:rFonts w:cs="Times New Roman" w:eastAsia="Times New Roman"/>
          <w:lang w:val="en-US"/>
        </w:rPr>
        <w:t>stečajnog</w:t>
      </w:r>
      <w:proofErr w:type="spellEnd"/>
      <w:r w:rsidRPr="0092606E">
        <w:rPr>
          <w:rFonts w:cs="Times New Roman" w:eastAsia="Times New Roman"/>
          <w:lang w:val="en-US"/>
        </w:rPr>
        <w:t xml:space="preserve"> </w:t>
      </w:r>
      <w:proofErr w:type="spellStart"/>
      <w:r w:rsidRPr="0092606E">
        <w:rPr>
          <w:rFonts w:cs="Times New Roman" w:eastAsia="Times New Roman"/>
          <w:lang w:val="en-US"/>
        </w:rPr>
        <w:t>postupka</w:t>
      </w:r>
      <w:proofErr w:type="spellEnd"/>
      <w:r w:rsidRPr="0092606E">
        <w:rPr>
          <w:rFonts w:cs="Times New Roman" w:eastAsia="Times New Roman"/>
          <w:lang w:val="en-US"/>
        </w:rPr>
        <w:t xml:space="preserve">, </w:t>
      </w:r>
      <w:proofErr w:type="spellStart"/>
      <w:r w:rsidRPr="0092606E">
        <w:rPr>
          <w:rFonts w:cs="Times New Roman" w:eastAsia="Times New Roman"/>
          <w:lang w:val="en-US"/>
        </w:rPr>
        <w:t>stanju</w:t>
      </w:r>
      <w:proofErr w:type="spellEnd"/>
      <w:r w:rsidRPr="0092606E">
        <w:rPr>
          <w:rFonts w:cs="Times New Roman" w:eastAsia="Times New Roman"/>
          <w:lang w:val="en-US"/>
        </w:rPr>
        <w:t xml:space="preserve"> </w:t>
      </w:r>
      <w:proofErr w:type="spellStart"/>
      <w:r w:rsidRPr="0092606E">
        <w:rPr>
          <w:rFonts w:cs="Times New Roman" w:eastAsia="Times New Roman"/>
          <w:lang w:val="en-US"/>
        </w:rPr>
        <w:t>stečajne</w:t>
      </w:r>
      <w:proofErr w:type="spellEnd"/>
      <w:r w:rsidRPr="0092606E">
        <w:rPr>
          <w:rFonts w:cs="Times New Roman" w:eastAsia="Times New Roman"/>
          <w:lang w:val="en-US"/>
        </w:rPr>
        <w:t xml:space="preserve"> </w:t>
      </w:r>
      <w:proofErr w:type="spellStart"/>
      <w:r w:rsidRPr="0092606E">
        <w:rPr>
          <w:rFonts w:cs="Times New Roman" w:eastAsia="Times New Roman"/>
          <w:lang w:val="en-US"/>
        </w:rPr>
        <w:t>mase</w:t>
      </w:r>
      <w:proofErr w:type="spellEnd"/>
      <w:r w:rsidRPr="0092606E">
        <w:rPr>
          <w:rFonts w:cs="Times New Roman" w:eastAsia="Times New Roman"/>
          <w:lang w:val="en-US"/>
        </w:rPr>
        <w:t xml:space="preserve">, </w:t>
      </w:r>
      <w:proofErr w:type="spellStart"/>
      <w:r w:rsidRPr="0092606E">
        <w:rPr>
          <w:rFonts w:cs="Times New Roman" w:eastAsia="Times New Roman"/>
          <w:lang w:val="en-US"/>
        </w:rPr>
        <w:t>stanju</w:t>
      </w:r>
      <w:proofErr w:type="spellEnd"/>
      <w:r w:rsidRPr="0092606E">
        <w:rPr>
          <w:rFonts w:cs="Times New Roman" w:eastAsia="Times New Roman"/>
          <w:lang w:val="en-US"/>
        </w:rPr>
        <w:t xml:space="preserve"> u </w:t>
      </w:r>
      <w:proofErr w:type="spellStart"/>
      <w:r w:rsidRPr="0092606E">
        <w:rPr>
          <w:rFonts w:cs="Times New Roman" w:eastAsia="Times New Roman"/>
          <w:lang w:val="en-US"/>
        </w:rPr>
        <w:t>parnicama</w:t>
      </w:r>
      <w:proofErr w:type="spellEnd"/>
      <w:r w:rsidRPr="0092606E">
        <w:rPr>
          <w:rFonts w:cs="Times New Roman" w:eastAsia="Times New Roman"/>
          <w:lang w:val="en-US"/>
        </w:rPr>
        <w:t xml:space="preserve"> </w:t>
      </w:r>
      <w:proofErr w:type="spellStart"/>
      <w:r w:rsidRPr="0092606E">
        <w:rPr>
          <w:rFonts w:cs="Times New Roman" w:eastAsia="Times New Roman"/>
          <w:lang w:val="en-US"/>
        </w:rPr>
        <w:t>i</w:t>
      </w:r>
      <w:proofErr w:type="spellEnd"/>
      <w:r w:rsidRPr="0092606E">
        <w:rPr>
          <w:rFonts w:cs="Times New Roman" w:eastAsia="Times New Roman"/>
          <w:lang w:val="en-US"/>
        </w:rPr>
        <w:t xml:space="preserve"> </w:t>
      </w:r>
      <w:proofErr w:type="spellStart"/>
      <w:r w:rsidRPr="0092606E">
        <w:rPr>
          <w:rFonts w:cs="Times New Roman" w:eastAsia="Times New Roman"/>
          <w:lang w:val="en-US"/>
        </w:rPr>
        <w:t>drugim</w:t>
      </w:r>
      <w:proofErr w:type="spellEnd"/>
      <w:r w:rsidRPr="0092606E">
        <w:rPr>
          <w:rFonts w:cs="Times New Roman" w:eastAsia="Times New Roman"/>
          <w:lang w:val="en-US"/>
        </w:rPr>
        <w:t xml:space="preserve"> </w:t>
      </w:r>
      <w:proofErr w:type="spellStart"/>
      <w:r w:rsidRPr="0092606E">
        <w:rPr>
          <w:rFonts w:cs="Times New Roman" w:eastAsia="Times New Roman"/>
          <w:lang w:val="en-US"/>
        </w:rPr>
        <w:t>postupcima</w:t>
      </w:r>
      <w:proofErr w:type="spellEnd"/>
      <w:r w:rsidRPr="0092606E">
        <w:rPr>
          <w:rFonts w:cs="Times New Roman" w:eastAsia="Times New Roman"/>
          <w:lang w:val="en-US"/>
        </w:rPr>
        <w:t xml:space="preserve"> </w:t>
      </w:r>
      <w:proofErr w:type="spellStart"/>
      <w:r w:rsidRPr="0092606E">
        <w:rPr>
          <w:rFonts w:cs="Times New Roman" w:eastAsia="Times New Roman"/>
          <w:lang w:val="en-US"/>
        </w:rPr>
        <w:t>te</w:t>
      </w:r>
      <w:proofErr w:type="spellEnd"/>
      <w:r w:rsidRPr="0092606E">
        <w:rPr>
          <w:rFonts w:cs="Times New Roman" w:eastAsia="Times New Roman"/>
          <w:lang w:val="en-US"/>
        </w:rPr>
        <w:t xml:space="preserve"> o </w:t>
      </w:r>
      <w:proofErr w:type="spellStart"/>
      <w:r w:rsidRPr="0092606E">
        <w:rPr>
          <w:rFonts w:cs="Times New Roman" w:eastAsia="Times New Roman"/>
          <w:lang w:val="en-US"/>
        </w:rPr>
        <w:t>drugim</w:t>
      </w:r>
      <w:proofErr w:type="spellEnd"/>
      <w:r w:rsidRPr="0092606E">
        <w:rPr>
          <w:rFonts w:cs="Times New Roman" w:eastAsia="Times New Roman"/>
          <w:lang w:val="en-US"/>
        </w:rPr>
        <w:t xml:space="preserve"> </w:t>
      </w:r>
      <w:proofErr w:type="spellStart"/>
      <w:r w:rsidRPr="0092606E">
        <w:rPr>
          <w:rFonts w:cs="Times New Roman" w:eastAsia="Times New Roman"/>
          <w:lang w:val="en-US"/>
        </w:rPr>
        <w:t>pitanjima</w:t>
      </w:r>
      <w:proofErr w:type="spellEnd"/>
      <w:r w:rsidRPr="0092606E">
        <w:rPr>
          <w:rFonts w:cs="Times New Roman" w:eastAsia="Times New Roman"/>
          <w:lang w:val="en-US"/>
        </w:rPr>
        <w:t xml:space="preserve"> </w:t>
      </w:r>
      <w:proofErr w:type="spellStart"/>
      <w:r w:rsidRPr="0092606E">
        <w:rPr>
          <w:rFonts w:cs="Times New Roman" w:eastAsia="Times New Roman"/>
          <w:lang w:val="en-US"/>
        </w:rPr>
        <w:t>vezanim</w:t>
      </w:r>
      <w:proofErr w:type="spellEnd"/>
      <w:r w:rsidRPr="0092606E">
        <w:rPr>
          <w:rFonts w:cs="Times New Roman" w:eastAsia="Times New Roman"/>
          <w:lang w:val="en-US"/>
        </w:rPr>
        <w:t xml:space="preserve"> </w:t>
      </w:r>
      <w:proofErr w:type="spellStart"/>
      <w:r w:rsidRPr="0092606E">
        <w:rPr>
          <w:rFonts w:cs="Times New Roman" w:eastAsia="Times New Roman"/>
          <w:lang w:val="en-US"/>
        </w:rPr>
        <w:t>za</w:t>
      </w:r>
      <w:proofErr w:type="spellEnd"/>
      <w:r w:rsidRPr="0092606E">
        <w:rPr>
          <w:rFonts w:cs="Times New Roman" w:eastAsia="Times New Roman"/>
          <w:lang w:val="en-US"/>
        </w:rPr>
        <w:t xml:space="preserve"> </w:t>
      </w:r>
      <w:proofErr w:type="spellStart"/>
      <w:r w:rsidRPr="0092606E">
        <w:rPr>
          <w:rFonts w:cs="Times New Roman" w:eastAsia="Times New Roman"/>
          <w:lang w:val="en-US"/>
        </w:rPr>
        <w:t>tijek</w:t>
      </w:r>
      <w:proofErr w:type="spellEnd"/>
      <w:r w:rsidRPr="0092606E">
        <w:rPr>
          <w:rFonts w:cs="Times New Roman" w:eastAsia="Times New Roman"/>
          <w:lang w:val="en-US"/>
        </w:rPr>
        <w:t xml:space="preserve"> </w:t>
      </w:r>
      <w:proofErr w:type="spellStart"/>
      <w:r w:rsidRPr="0092606E">
        <w:rPr>
          <w:rFonts w:cs="Times New Roman" w:eastAsia="Times New Roman"/>
          <w:lang w:val="en-US"/>
        </w:rPr>
        <w:t>ovoga</w:t>
      </w:r>
      <w:proofErr w:type="spellEnd"/>
      <w:r w:rsidRPr="0092606E">
        <w:rPr>
          <w:rFonts w:cs="Times New Roman" w:eastAsia="Times New Roman"/>
          <w:lang w:val="en-US"/>
        </w:rPr>
        <w:t xml:space="preserve"> </w:t>
      </w:r>
      <w:proofErr w:type="spellStart"/>
      <w:r w:rsidRPr="0092606E">
        <w:rPr>
          <w:rFonts w:cs="Times New Roman" w:eastAsia="Times New Roman"/>
          <w:lang w:val="en-US"/>
        </w:rPr>
        <w:t>stečajnog</w:t>
      </w:r>
      <w:proofErr w:type="spellEnd"/>
      <w:r w:rsidRPr="0092606E">
        <w:rPr>
          <w:rFonts w:cs="Times New Roman" w:eastAsia="Times New Roman"/>
          <w:lang w:val="en-US"/>
        </w:rPr>
        <w:t xml:space="preserve"> </w:t>
      </w:r>
      <w:proofErr w:type="spellStart"/>
      <w:r w:rsidRPr="0092606E">
        <w:rPr>
          <w:rFonts w:cs="Times New Roman" w:eastAsia="Times New Roman"/>
          <w:lang w:val="en-US"/>
        </w:rPr>
        <w:t>postupka</w:t>
      </w:r>
      <w:proofErr w:type="spellEnd"/>
      <w:r w:rsidRPr="0092606E">
        <w:rPr>
          <w:rFonts w:cs="Times New Roman" w:eastAsia="Times New Roman"/>
          <w:lang w:val="en-US"/>
        </w:rPr>
        <w:t xml:space="preserve"> </w:t>
      </w:r>
      <w:proofErr w:type="spellStart"/>
      <w:r w:rsidRPr="0092606E">
        <w:rPr>
          <w:rFonts w:cs="Times New Roman" w:eastAsia="Times New Roman"/>
          <w:lang w:val="en-US"/>
        </w:rPr>
        <w:t>te</w:t>
      </w:r>
      <w:proofErr w:type="spellEnd"/>
      <w:r w:rsidRPr="0092606E">
        <w:rPr>
          <w:rFonts w:cs="Times New Roman" w:eastAsia="Times New Roman"/>
          <w:lang w:val="en-US"/>
        </w:rPr>
        <w:t xml:space="preserve"> </w:t>
      </w:r>
      <w:proofErr w:type="spellStart"/>
      <w:r w:rsidRPr="0092606E">
        <w:rPr>
          <w:rFonts w:cs="Times New Roman" w:eastAsia="Times New Roman"/>
          <w:lang w:val="en-US"/>
        </w:rPr>
        <w:t>predložiti</w:t>
      </w:r>
      <w:proofErr w:type="spellEnd"/>
      <w:r w:rsidRPr="0092606E">
        <w:rPr>
          <w:rFonts w:cs="Times New Roman" w:eastAsia="Times New Roman"/>
          <w:lang w:val="en-US"/>
        </w:rPr>
        <w:t xml:space="preserve"> </w:t>
      </w:r>
      <w:proofErr w:type="spellStart"/>
      <w:r w:rsidRPr="0092606E">
        <w:rPr>
          <w:rFonts w:cs="Times New Roman" w:eastAsia="Times New Roman"/>
          <w:lang w:val="en-US"/>
        </w:rPr>
        <w:t>poduzimanje</w:t>
      </w:r>
      <w:proofErr w:type="spellEnd"/>
      <w:r w:rsidRPr="0092606E">
        <w:rPr>
          <w:rFonts w:cs="Times New Roman" w:eastAsia="Times New Roman"/>
          <w:lang w:val="en-US"/>
        </w:rPr>
        <w:t xml:space="preserve"> </w:t>
      </w:r>
      <w:proofErr w:type="spellStart"/>
      <w:r w:rsidRPr="0092606E">
        <w:rPr>
          <w:rFonts w:cs="Times New Roman" w:eastAsia="Times New Roman"/>
          <w:lang w:val="en-US"/>
        </w:rPr>
        <w:t>radnja</w:t>
      </w:r>
      <w:proofErr w:type="spellEnd"/>
      <w:r w:rsidRPr="0092606E">
        <w:rPr>
          <w:rFonts w:cs="Times New Roman" w:eastAsia="Times New Roman"/>
          <w:lang w:val="en-US"/>
        </w:rPr>
        <w:t xml:space="preserve"> u </w:t>
      </w:r>
      <w:proofErr w:type="spellStart"/>
      <w:r w:rsidRPr="0092606E">
        <w:rPr>
          <w:rFonts w:cs="Times New Roman" w:eastAsia="Times New Roman"/>
          <w:lang w:val="en-US"/>
        </w:rPr>
        <w:t>cilju</w:t>
      </w:r>
      <w:proofErr w:type="spellEnd"/>
      <w:r w:rsidRPr="0092606E">
        <w:rPr>
          <w:rFonts w:cs="Times New Roman" w:eastAsia="Times New Roman"/>
          <w:lang w:val="en-US"/>
        </w:rPr>
        <w:t xml:space="preserve"> </w:t>
      </w:r>
      <w:proofErr w:type="spellStart"/>
      <w:r w:rsidRPr="0092606E">
        <w:rPr>
          <w:rFonts w:cs="Times New Roman" w:eastAsia="Times New Roman"/>
          <w:lang w:val="en-US"/>
        </w:rPr>
        <w:t>zaključenja</w:t>
      </w:r>
      <w:proofErr w:type="spellEnd"/>
      <w:r w:rsidRPr="0092606E">
        <w:rPr>
          <w:rFonts w:cs="Times New Roman" w:eastAsia="Times New Roman"/>
          <w:lang w:val="en-US"/>
        </w:rPr>
        <w:t xml:space="preserve"> </w:t>
      </w:r>
      <w:proofErr w:type="spellStart"/>
      <w:r w:rsidRPr="0092606E">
        <w:rPr>
          <w:rFonts w:cs="Times New Roman" w:eastAsia="Times New Roman"/>
          <w:lang w:val="en-US"/>
        </w:rPr>
        <w:t>ovoga</w:t>
      </w:r>
      <w:proofErr w:type="spellEnd"/>
      <w:r w:rsidRPr="0092606E">
        <w:rPr>
          <w:rFonts w:cs="Times New Roman" w:eastAsia="Times New Roman"/>
          <w:lang w:val="en-US"/>
        </w:rPr>
        <w:t xml:space="preserve"> </w:t>
      </w:r>
      <w:proofErr w:type="spellStart"/>
      <w:r w:rsidRPr="0092606E">
        <w:rPr>
          <w:rFonts w:cs="Times New Roman" w:eastAsia="Times New Roman"/>
          <w:lang w:val="en-US"/>
        </w:rPr>
        <w:t>stečajnog</w:t>
      </w:r>
      <w:proofErr w:type="spellEnd"/>
      <w:r w:rsidRPr="0092606E">
        <w:rPr>
          <w:rFonts w:cs="Times New Roman" w:eastAsia="Times New Roman"/>
          <w:lang w:val="en-US"/>
        </w:rPr>
        <w:t xml:space="preserve"> </w:t>
      </w:r>
      <w:proofErr w:type="spellStart"/>
      <w:r w:rsidRPr="0092606E">
        <w:rPr>
          <w:rFonts w:cs="Times New Roman" w:eastAsia="Times New Roman"/>
          <w:lang w:val="en-US"/>
        </w:rPr>
        <w:t>postupka</w:t>
      </w:r>
      <w:proofErr w:type="spellEnd"/>
      <w:r w:rsidRPr="0092606E">
        <w:rPr>
          <w:rFonts w:cs="Times New Roman" w:eastAsia="Times New Roman"/>
          <w:lang w:val="en-US"/>
        </w:rPr>
        <w:t xml:space="preserve"> </w:t>
      </w:r>
      <w:proofErr w:type="spellStart"/>
      <w:r w:rsidRPr="0092606E">
        <w:rPr>
          <w:rFonts w:cs="Times New Roman" w:eastAsia="Times New Roman"/>
          <w:lang w:val="en-US"/>
        </w:rPr>
        <w:t>i</w:t>
      </w:r>
      <w:proofErr w:type="spellEnd"/>
      <w:r w:rsidRPr="0092606E">
        <w:rPr>
          <w:rFonts w:cs="Times New Roman" w:eastAsia="Times New Roman"/>
          <w:lang w:val="en-US"/>
        </w:rPr>
        <w:t xml:space="preserve"> </w:t>
      </w:r>
      <w:proofErr w:type="spellStart"/>
      <w:r w:rsidRPr="0092606E">
        <w:rPr>
          <w:rFonts w:cs="Times New Roman" w:eastAsia="Times New Roman"/>
          <w:lang w:val="en-US"/>
        </w:rPr>
        <w:t>potom</w:t>
      </w:r>
      <w:proofErr w:type="spellEnd"/>
      <w:r w:rsidRPr="0092606E">
        <w:rPr>
          <w:rFonts w:cs="Times New Roman" w:eastAsia="Times New Roman"/>
          <w:lang w:val="en-US"/>
        </w:rPr>
        <w:t xml:space="preserve"> </w:t>
      </w:r>
      <w:proofErr w:type="spellStart"/>
      <w:r w:rsidRPr="0092606E">
        <w:rPr>
          <w:rFonts w:cs="Times New Roman" w:eastAsia="Times New Roman"/>
          <w:lang w:val="en-US"/>
        </w:rPr>
        <w:t>nastavka</w:t>
      </w:r>
      <w:proofErr w:type="spellEnd"/>
      <w:r w:rsidRPr="0092606E">
        <w:rPr>
          <w:rFonts w:cs="Times New Roman" w:eastAsia="Times New Roman"/>
          <w:lang w:val="en-US"/>
        </w:rPr>
        <w:t xml:space="preserve"> </w:t>
      </w:r>
      <w:proofErr w:type="spellStart"/>
      <w:r w:rsidRPr="0092606E">
        <w:rPr>
          <w:rFonts w:cs="Times New Roman" w:eastAsia="Times New Roman"/>
          <w:lang w:val="en-US"/>
        </w:rPr>
        <w:t>postupka</w:t>
      </w:r>
      <w:proofErr w:type="spellEnd"/>
      <w:r w:rsidRPr="0092606E">
        <w:rPr>
          <w:rFonts w:cs="Times New Roman" w:eastAsia="Times New Roman"/>
          <w:lang w:val="en-US"/>
        </w:rPr>
        <w:t xml:space="preserve"> u </w:t>
      </w:r>
      <w:proofErr w:type="spellStart"/>
      <w:r w:rsidRPr="0092606E">
        <w:rPr>
          <w:rFonts w:cs="Times New Roman" w:eastAsia="Times New Roman"/>
          <w:lang w:val="en-US"/>
        </w:rPr>
        <w:t>ime</w:t>
      </w:r>
      <w:proofErr w:type="spellEnd"/>
      <w:r w:rsidRPr="0092606E">
        <w:rPr>
          <w:rFonts w:cs="Times New Roman" w:eastAsia="Times New Roman"/>
          <w:lang w:val="en-US"/>
        </w:rPr>
        <w:t xml:space="preserve"> </w:t>
      </w:r>
      <w:proofErr w:type="spellStart"/>
      <w:r w:rsidRPr="0092606E">
        <w:rPr>
          <w:rFonts w:cs="Times New Roman" w:eastAsia="Times New Roman"/>
          <w:lang w:val="en-US"/>
        </w:rPr>
        <w:t>i</w:t>
      </w:r>
      <w:proofErr w:type="spellEnd"/>
      <w:r w:rsidRPr="0092606E">
        <w:rPr>
          <w:rFonts w:cs="Times New Roman" w:eastAsia="Times New Roman"/>
          <w:lang w:val="en-US"/>
        </w:rPr>
        <w:t xml:space="preserve"> </w:t>
      </w:r>
      <w:proofErr w:type="spellStart"/>
      <w:r w:rsidRPr="0092606E">
        <w:rPr>
          <w:rFonts w:cs="Times New Roman" w:eastAsia="Times New Roman"/>
          <w:lang w:val="en-US"/>
        </w:rPr>
        <w:t>za</w:t>
      </w:r>
      <w:proofErr w:type="spellEnd"/>
      <w:r w:rsidRPr="0092606E">
        <w:rPr>
          <w:rFonts w:cs="Times New Roman" w:eastAsia="Times New Roman"/>
          <w:lang w:val="en-US"/>
        </w:rPr>
        <w:t xml:space="preserve"> </w:t>
      </w:r>
      <w:proofErr w:type="spellStart"/>
      <w:r w:rsidRPr="0092606E">
        <w:rPr>
          <w:rFonts w:cs="Times New Roman" w:eastAsia="Times New Roman"/>
          <w:lang w:val="en-US"/>
        </w:rPr>
        <w:t>račun</w:t>
      </w:r>
      <w:proofErr w:type="spellEnd"/>
      <w:r w:rsidRPr="0092606E">
        <w:rPr>
          <w:rFonts w:cs="Times New Roman" w:eastAsia="Times New Roman"/>
          <w:lang w:val="en-US"/>
        </w:rPr>
        <w:t xml:space="preserve"> </w:t>
      </w:r>
      <w:proofErr w:type="spellStart"/>
      <w:r w:rsidRPr="0092606E">
        <w:rPr>
          <w:rFonts w:cs="Times New Roman" w:eastAsia="Times New Roman"/>
          <w:lang w:val="en-US"/>
        </w:rPr>
        <w:t>stečajne</w:t>
      </w:r>
      <w:proofErr w:type="spellEnd"/>
      <w:r w:rsidRPr="0092606E">
        <w:rPr>
          <w:rFonts w:cs="Times New Roman" w:eastAsia="Times New Roman"/>
          <w:lang w:val="en-US"/>
        </w:rPr>
        <w:t xml:space="preserve"> </w:t>
      </w:r>
      <w:proofErr w:type="spellStart"/>
      <w:r w:rsidRPr="0092606E">
        <w:rPr>
          <w:rFonts w:cs="Times New Roman" w:eastAsia="Times New Roman"/>
          <w:lang w:val="en-US"/>
        </w:rPr>
        <w:t>mase</w:t>
      </w:r>
      <w:proofErr w:type="spellEnd"/>
      <w:r w:rsidRPr="0092606E">
        <w:rPr>
          <w:rFonts w:cs="Times New Roman" w:eastAsia="Times New Roman"/>
          <w:lang w:val="en-US"/>
        </w:rPr>
        <w:t>.</w:t>
      </w:r>
    </w:p>
    <w:p w:rsidRDefault="0092606E" w:rsidP="0092606E" w:rsidR="0092606E" w:rsidRPr="0092606E">
      <w:pPr>
        <w:spacing w:after="0"/>
        <w:ind w:left="360"/>
        <w:jc w:val="both"/>
        <w:rPr>
          <w:rFonts w:cs="Times New Roman" w:eastAsia="Times New Roman"/>
          <w:lang w:val="en-US"/>
        </w:rPr>
      </w:pPr>
    </w:p>
    <w:p w:rsidRDefault="0092606E" w:rsidP="0092606E" w:rsidR="0092606E" w:rsidRPr="0092606E">
      <w:pPr>
        <w:spacing w:after="0"/>
        <w:jc w:val="both"/>
        <w:rPr>
          <w:rFonts w:cs="Times New Roman" w:eastAsia="Times New Roman"/>
          <w:lang w:val="en-US"/>
        </w:rPr>
      </w:pPr>
    </w:p>
    <w:p w:rsidRDefault="0092606E" w:rsidP="0092606E" w:rsidR="0092606E" w:rsidRPr="0092606E">
      <w:pPr>
        <w:spacing w:after="0"/>
        <w:jc w:val="center"/>
        <w:rPr>
          <w:rFonts w:cs="Times New Roman" w:eastAsia="Times New Roman"/>
          <w:lang w:val="en-US"/>
        </w:rPr>
      </w:pPr>
      <w:r w:rsidRPr="0092606E">
        <w:rPr>
          <w:rFonts w:cs="Times New Roman" w:eastAsia="Times New Roman"/>
          <w:lang w:val="en-US"/>
        </w:rPr>
        <w:t xml:space="preserve">Split, </w:t>
      </w:r>
      <w:proofErr w:type="spellStart"/>
      <w:r w:rsidRPr="0092606E">
        <w:rPr>
          <w:rFonts w:cs="Times New Roman" w:eastAsia="Times New Roman"/>
          <w:lang w:val="en-US"/>
        </w:rPr>
        <w:t>dne</w:t>
      </w:r>
      <w:proofErr w:type="spellEnd"/>
      <w:r w:rsidRPr="0092606E">
        <w:rPr>
          <w:rFonts w:cs="Times New Roman" w:eastAsia="Times New Roman"/>
          <w:lang w:val="en-US"/>
        </w:rPr>
        <w:t xml:space="preserve"> 21. </w:t>
      </w:r>
      <w:proofErr w:type="spellStart"/>
      <w:r w:rsidRPr="0092606E">
        <w:rPr>
          <w:rFonts w:cs="Times New Roman" w:eastAsia="Times New Roman"/>
          <w:lang w:val="en-US"/>
        </w:rPr>
        <w:t>studenog</w:t>
      </w:r>
      <w:proofErr w:type="spellEnd"/>
      <w:r w:rsidRPr="0092606E">
        <w:rPr>
          <w:rFonts w:cs="Times New Roman" w:eastAsia="Times New Roman"/>
          <w:lang w:val="en-US"/>
        </w:rPr>
        <w:t xml:space="preserve"> 2016. </w:t>
      </w:r>
      <w:proofErr w:type="spellStart"/>
      <w:r w:rsidRPr="0092606E">
        <w:rPr>
          <w:rFonts w:cs="Times New Roman" w:eastAsia="Times New Roman"/>
          <w:lang w:val="en-US"/>
        </w:rPr>
        <w:t>godine</w:t>
      </w:r>
      <w:proofErr w:type="spellEnd"/>
      <w:r w:rsidRPr="0092606E">
        <w:rPr>
          <w:rFonts w:cs="Times New Roman" w:eastAsia="Times New Roman"/>
          <w:lang w:val="en-US"/>
        </w:rPr>
        <w:t>.</w:t>
      </w:r>
    </w:p>
    <w:p w:rsidRDefault="0092606E" w:rsidP="0092606E" w:rsidR="0092606E" w:rsidRPr="0092606E">
      <w:pPr>
        <w:spacing w:after="0"/>
        <w:jc w:val="both"/>
        <w:rPr>
          <w:rFonts w:cs="Times New Roman" w:eastAsia="Times New Roman"/>
          <w:lang w:val="en-US"/>
        </w:rPr>
      </w:pPr>
    </w:p>
    <w:p w:rsidRDefault="0092606E" w:rsidP="0092606E" w:rsidR="0092606E" w:rsidRPr="0092606E">
      <w:pPr>
        <w:spacing w:after="0"/>
        <w:jc w:val="both"/>
        <w:rPr>
          <w:rFonts w:cs="Times New Roman" w:eastAsia="Times New Roman"/>
          <w:lang w:val="en-US"/>
        </w:rPr>
      </w:pPr>
    </w:p>
    <w:p w:rsidRDefault="0092606E" w:rsidP="0092606E" w:rsidR="0092606E" w:rsidRPr="0092606E">
      <w:pPr>
        <w:spacing w:after="0"/>
        <w:jc w:val="both"/>
        <w:rPr>
          <w:rFonts w:cs="Times New Roman" w:eastAsia="Times New Roman"/>
          <w:lang w:val="en-US"/>
        </w:rPr>
      </w:pPr>
      <w:r w:rsidRPr="0092606E">
        <w:rPr>
          <w:rFonts w:cs="Times New Roman" w:eastAsia="Times New Roman"/>
          <w:lang w:val="en-US"/>
        </w:rPr>
        <w:t xml:space="preserve">                                                                                                           </w:t>
      </w:r>
      <w:proofErr w:type="spellStart"/>
      <w:r w:rsidRPr="0092606E">
        <w:rPr>
          <w:rFonts w:cs="Times New Roman" w:eastAsia="Times New Roman"/>
          <w:lang w:val="en-US"/>
        </w:rPr>
        <w:t>Stečajni</w:t>
      </w:r>
      <w:proofErr w:type="spellEnd"/>
      <w:r w:rsidRPr="0092606E">
        <w:rPr>
          <w:rFonts w:cs="Times New Roman" w:eastAsia="Times New Roman"/>
          <w:lang w:val="en-US"/>
        </w:rPr>
        <w:t xml:space="preserve"> </w:t>
      </w:r>
      <w:proofErr w:type="spellStart"/>
      <w:r w:rsidRPr="0092606E">
        <w:rPr>
          <w:rFonts w:cs="Times New Roman" w:eastAsia="Times New Roman"/>
          <w:lang w:val="en-US"/>
        </w:rPr>
        <w:t>sudac</w:t>
      </w:r>
      <w:proofErr w:type="spellEnd"/>
      <w:r w:rsidRPr="0092606E">
        <w:rPr>
          <w:rFonts w:cs="Times New Roman" w:eastAsia="Times New Roman"/>
          <w:lang w:val="en-US"/>
        </w:rPr>
        <w:t>:</w:t>
      </w:r>
    </w:p>
    <w:p w:rsidRDefault="0092606E" w:rsidP="0092606E" w:rsidR="0092606E" w:rsidRPr="0092606E">
      <w:pPr>
        <w:spacing w:after="0"/>
        <w:jc w:val="both"/>
        <w:rPr>
          <w:rFonts w:cs="Times New Roman" w:eastAsia="Times New Roman"/>
          <w:lang w:val="en-US"/>
        </w:rPr>
      </w:pPr>
      <w:r w:rsidRPr="0092606E">
        <w:rPr>
          <w:rFonts w:cs="Times New Roman" w:eastAsia="Times New Roman"/>
          <w:lang w:val="en-US"/>
        </w:rPr>
        <w:t xml:space="preserve">                                                                                                             </w:t>
      </w:r>
      <w:proofErr w:type="spellStart"/>
      <w:r w:rsidRPr="0092606E">
        <w:rPr>
          <w:rFonts w:cs="Times New Roman" w:eastAsia="Times New Roman"/>
          <w:lang w:val="en-US"/>
        </w:rPr>
        <w:t>Jozo</w:t>
      </w:r>
      <w:proofErr w:type="spellEnd"/>
      <w:r w:rsidRPr="0092606E">
        <w:rPr>
          <w:rFonts w:cs="Times New Roman" w:eastAsia="Times New Roman"/>
          <w:lang w:val="en-US"/>
        </w:rPr>
        <w:t xml:space="preserve"> </w:t>
      </w:r>
      <w:proofErr w:type="spellStart"/>
      <w:r w:rsidRPr="0092606E">
        <w:rPr>
          <w:rFonts w:cs="Times New Roman" w:eastAsia="Times New Roman"/>
          <w:lang w:val="en-US"/>
        </w:rPr>
        <w:t>Ćaleta</w:t>
      </w:r>
      <w:proofErr w:type="spellEnd"/>
      <w:r w:rsidRPr="0092606E">
        <w:rPr>
          <w:rFonts w:cs="Times New Roman" w:eastAsia="Times New Roman"/>
          <w:lang w:val="en-US"/>
        </w:rPr>
        <w:t>,</w:t>
      </w:r>
    </w:p>
    <w:p w:rsidRDefault="0092606E" w:rsidP="0092606E" w:rsidR="0092606E" w:rsidRPr="0092606E">
      <w:pPr>
        <w:spacing w:after="0"/>
        <w:jc w:val="right"/>
        <w:rPr>
          <w:rFonts w:cs="Times New Roman" w:eastAsia="Times New Roman"/>
          <w:lang w:val="en-US"/>
        </w:rPr>
      </w:pPr>
    </w:p>
    <w:p w:rsidRDefault="0092606E" w:rsidP="0092606E" w:rsidR="0092606E" w:rsidRPr="0092606E">
      <w:pPr>
        <w:spacing w:after="0"/>
        <w:jc w:val="both"/>
        <w:rPr>
          <w:rFonts w:cs="Times New Roman" w:eastAsia="Times New Roman"/>
          <w:u w:val="single"/>
          <w:lang w:val="en-US"/>
        </w:rPr>
      </w:pPr>
    </w:p>
    <w:p w:rsidRDefault="0092606E" w:rsidP="0092606E" w:rsidR="0092606E" w:rsidRPr="0092606E">
      <w:pPr>
        <w:spacing w:after="0"/>
        <w:jc w:val="both"/>
        <w:rPr>
          <w:rFonts w:cs="Times New Roman" w:eastAsia="Times New Roman"/>
          <w:u w:val="single"/>
          <w:lang w:val="en-US"/>
        </w:rPr>
      </w:pPr>
    </w:p>
    <w:p w:rsidRDefault="0092606E" w:rsidP="0092606E" w:rsidR="0092606E" w:rsidRPr="0092606E">
      <w:pPr>
        <w:spacing w:after="0"/>
        <w:jc w:val="both"/>
        <w:rPr>
          <w:rFonts w:cs="Times New Roman" w:eastAsia="Times New Roman"/>
          <w:lang w:val="en-US"/>
        </w:rPr>
      </w:pPr>
      <w:r w:rsidRPr="0092606E">
        <w:rPr>
          <w:rFonts w:cs="Times New Roman" w:eastAsia="Times New Roman"/>
          <w:u w:val="single"/>
          <w:lang w:val="en-US"/>
        </w:rPr>
        <w:t>POUKA O PRAVNOM LIJEKU</w:t>
      </w:r>
      <w:r w:rsidRPr="0092606E">
        <w:rPr>
          <w:rFonts w:cs="Times New Roman" w:eastAsia="Times New Roman"/>
          <w:lang w:val="en-US"/>
        </w:rPr>
        <w:t xml:space="preserve">: </w:t>
      </w:r>
      <w:proofErr w:type="spellStart"/>
      <w:r w:rsidRPr="0092606E">
        <w:rPr>
          <w:rFonts w:cs="Times New Roman" w:eastAsia="Times New Roman"/>
          <w:lang w:val="en-US"/>
        </w:rPr>
        <w:t>Protiv</w:t>
      </w:r>
      <w:proofErr w:type="spellEnd"/>
      <w:r w:rsidRPr="0092606E">
        <w:rPr>
          <w:rFonts w:cs="Times New Roman" w:eastAsia="Times New Roman"/>
          <w:lang w:val="en-US"/>
        </w:rPr>
        <w:t xml:space="preserve"> </w:t>
      </w:r>
      <w:proofErr w:type="spellStart"/>
      <w:r w:rsidRPr="0092606E">
        <w:rPr>
          <w:rFonts w:cs="Times New Roman" w:eastAsia="Times New Roman"/>
          <w:lang w:val="en-US"/>
        </w:rPr>
        <w:t>ovog</w:t>
      </w:r>
      <w:proofErr w:type="spellEnd"/>
      <w:r w:rsidRPr="0092606E">
        <w:rPr>
          <w:rFonts w:cs="Times New Roman" w:eastAsia="Times New Roman"/>
          <w:lang w:val="en-US"/>
        </w:rPr>
        <w:t xml:space="preserve"> </w:t>
      </w:r>
      <w:proofErr w:type="spellStart"/>
      <w:r w:rsidRPr="0092606E">
        <w:rPr>
          <w:rFonts w:cs="Times New Roman" w:eastAsia="Times New Roman"/>
          <w:lang w:val="en-US"/>
        </w:rPr>
        <w:t>zaključka</w:t>
      </w:r>
      <w:proofErr w:type="spellEnd"/>
      <w:r w:rsidRPr="0092606E">
        <w:rPr>
          <w:rFonts w:cs="Times New Roman" w:eastAsia="Times New Roman"/>
          <w:lang w:val="en-US"/>
        </w:rPr>
        <w:t xml:space="preserve"> </w:t>
      </w:r>
      <w:proofErr w:type="spellStart"/>
      <w:r w:rsidRPr="0092606E">
        <w:rPr>
          <w:rFonts w:cs="Times New Roman" w:eastAsia="Times New Roman"/>
          <w:lang w:val="en-US"/>
        </w:rPr>
        <w:t>nije</w:t>
      </w:r>
      <w:proofErr w:type="spellEnd"/>
      <w:r w:rsidRPr="0092606E">
        <w:rPr>
          <w:rFonts w:cs="Times New Roman" w:eastAsia="Times New Roman"/>
          <w:lang w:val="en-US"/>
        </w:rPr>
        <w:t xml:space="preserve"> </w:t>
      </w:r>
      <w:proofErr w:type="spellStart"/>
      <w:r w:rsidRPr="0092606E">
        <w:rPr>
          <w:rFonts w:cs="Times New Roman" w:eastAsia="Times New Roman"/>
          <w:lang w:val="en-US"/>
        </w:rPr>
        <w:t>dopušten</w:t>
      </w:r>
      <w:proofErr w:type="spellEnd"/>
      <w:r w:rsidRPr="0092606E">
        <w:rPr>
          <w:rFonts w:cs="Times New Roman" w:eastAsia="Times New Roman"/>
          <w:lang w:val="en-US"/>
        </w:rPr>
        <w:t xml:space="preserve"> </w:t>
      </w:r>
      <w:proofErr w:type="spellStart"/>
      <w:r w:rsidRPr="0092606E">
        <w:rPr>
          <w:rFonts w:cs="Times New Roman" w:eastAsia="Times New Roman"/>
          <w:lang w:val="en-US"/>
        </w:rPr>
        <w:t>pravni</w:t>
      </w:r>
      <w:proofErr w:type="spellEnd"/>
      <w:r w:rsidRPr="0092606E">
        <w:rPr>
          <w:rFonts w:cs="Times New Roman" w:eastAsia="Times New Roman"/>
          <w:lang w:val="en-US"/>
        </w:rPr>
        <w:t xml:space="preserve"> </w:t>
      </w:r>
      <w:proofErr w:type="spellStart"/>
      <w:r w:rsidRPr="0092606E">
        <w:rPr>
          <w:rFonts w:cs="Times New Roman" w:eastAsia="Times New Roman"/>
          <w:lang w:val="en-US"/>
        </w:rPr>
        <w:t>lijek</w:t>
      </w:r>
      <w:proofErr w:type="spellEnd"/>
      <w:r w:rsidRPr="0092606E">
        <w:rPr>
          <w:rFonts w:cs="Times New Roman" w:eastAsia="Times New Roman"/>
          <w:lang w:val="en-US"/>
        </w:rPr>
        <w:t>.</w:t>
      </w:r>
    </w:p>
    <w:p w:rsidRDefault="0092606E" w:rsidP="0092606E" w:rsidR="0092606E" w:rsidRPr="0092606E">
      <w:pPr>
        <w:spacing w:after="0"/>
        <w:jc w:val="both"/>
        <w:rPr>
          <w:rFonts w:cs="Times New Roman" w:eastAsia="Times New Roman"/>
          <w:lang w:val="en-US"/>
        </w:rPr>
      </w:pPr>
    </w:p>
    <w:p w:rsidRDefault="0092606E" w:rsidP="0092606E" w:rsidR="0092606E" w:rsidRPr="0092606E">
      <w:pPr>
        <w:spacing w:after="0"/>
        <w:jc w:val="both"/>
        <w:rPr>
          <w:rFonts w:cs="Times New Roman" w:eastAsia="Calibri" w:hAnsi="Calibri" w:ascii="Calibri"/>
          <w:lang w:val="en-US"/>
        </w:rPr>
      </w:pPr>
    </w:p>
    <w:p w:rsidRDefault="0092606E" w:rsidP="0092606E" w:rsidR="0092606E" w:rsidRPr="0092606E">
      <w:pPr>
        <w:spacing w:after="0"/>
        <w:rPr>
          <w:rFonts w:cs="Times New Roman" w:eastAsia="Times New Roman"/>
          <w:lang w:val="en-US"/>
        </w:rPr>
      </w:pPr>
      <w:r w:rsidRPr="0092606E">
        <w:rPr>
          <w:rFonts w:cs="Times New Roman" w:eastAsia="Times New Roman"/>
          <w:u w:val="single"/>
          <w:lang w:val="en-US"/>
        </w:rPr>
        <w:t>DNA:</w:t>
      </w:r>
      <w:r w:rsidRPr="0092606E">
        <w:rPr>
          <w:rFonts w:cs="Times New Roman" w:eastAsia="Times New Roman"/>
          <w:lang w:val="en-US"/>
        </w:rPr>
        <w:t xml:space="preserve">  1) </w:t>
      </w:r>
      <w:proofErr w:type="spellStart"/>
      <w:r w:rsidRPr="0092606E">
        <w:rPr>
          <w:rFonts w:cs="Times New Roman" w:eastAsia="Times New Roman"/>
          <w:lang w:val="en-US"/>
        </w:rPr>
        <w:t>Ankica</w:t>
      </w:r>
      <w:proofErr w:type="spellEnd"/>
      <w:r w:rsidRPr="0092606E">
        <w:rPr>
          <w:rFonts w:cs="Times New Roman" w:eastAsia="Times New Roman"/>
        </w:rPr>
        <w:t>, Č</w:t>
      </w:r>
      <w:proofErr w:type="spellStart"/>
      <w:r w:rsidRPr="0092606E">
        <w:rPr>
          <w:rFonts w:cs="Times New Roman" w:eastAsia="Times New Roman"/>
          <w:lang w:val="en-US"/>
        </w:rPr>
        <w:t>eni</w:t>
      </w:r>
      <w:proofErr w:type="spellEnd"/>
      <w:r w:rsidRPr="0092606E">
        <w:rPr>
          <w:rFonts w:cs="Times New Roman" w:eastAsia="Times New Roman"/>
        </w:rPr>
        <w:t xml:space="preserve">ć </w:t>
      </w:r>
      <w:proofErr w:type="spellStart"/>
      <w:r w:rsidRPr="0092606E">
        <w:rPr>
          <w:rFonts w:cs="Times New Roman" w:eastAsia="Times New Roman"/>
          <w:lang w:val="en-US"/>
        </w:rPr>
        <w:t>iz</w:t>
      </w:r>
      <w:proofErr w:type="spellEnd"/>
      <w:r w:rsidRPr="0092606E">
        <w:rPr>
          <w:rFonts w:cs="Times New Roman" w:eastAsia="Times New Roman"/>
        </w:rPr>
        <w:t xml:space="preserve"> </w:t>
      </w:r>
      <w:proofErr w:type="spellStart"/>
      <w:r w:rsidRPr="0092606E">
        <w:rPr>
          <w:rFonts w:cs="Times New Roman" w:eastAsia="Times New Roman"/>
          <w:lang w:val="en-US"/>
        </w:rPr>
        <w:t>Splita</w:t>
      </w:r>
      <w:proofErr w:type="spellEnd"/>
      <w:r w:rsidRPr="0092606E">
        <w:rPr>
          <w:rFonts w:cs="Times New Roman" w:eastAsia="Times New Roman"/>
        </w:rPr>
        <w:t xml:space="preserve">, </w:t>
      </w:r>
      <w:r w:rsidRPr="0092606E">
        <w:rPr>
          <w:rFonts w:cs="Times New Roman" w:eastAsia="Times New Roman"/>
          <w:lang w:val="en-US"/>
        </w:rPr>
        <w:t>Pupa</w:t>
      </w:r>
      <w:r w:rsidRPr="0092606E">
        <w:rPr>
          <w:rFonts w:cs="Times New Roman" w:eastAsia="Times New Roman"/>
        </w:rPr>
        <w:t>č</w:t>
      </w:r>
      <w:proofErr w:type="spellStart"/>
      <w:r w:rsidRPr="0092606E">
        <w:rPr>
          <w:rFonts w:cs="Times New Roman" w:eastAsia="Times New Roman"/>
          <w:lang w:val="en-US"/>
        </w:rPr>
        <w:t>i</w:t>
      </w:r>
      <w:proofErr w:type="spellEnd"/>
      <w:r w:rsidRPr="0092606E">
        <w:rPr>
          <w:rFonts w:cs="Times New Roman" w:eastAsia="Times New Roman"/>
        </w:rPr>
        <w:t>ć</w:t>
      </w:r>
      <w:proofErr w:type="spellStart"/>
      <w:r w:rsidRPr="0092606E">
        <w:rPr>
          <w:rFonts w:cs="Times New Roman" w:eastAsia="Times New Roman"/>
          <w:lang w:val="en-US"/>
        </w:rPr>
        <w:t>eva</w:t>
      </w:r>
      <w:proofErr w:type="spellEnd"/>
      <w:r w:rsidRPr="0092606E">
        <w:rPr>
          <w:rFonts w:cs="Times New Roman" w:eastAsia="Times New Roman"/>
        </w:rPr>
        <w:t xml:space="preserve"> 1/3,</w:t>
      </w:r>
    </w:p>
    <w:p w:rsidRDefault="0092606E" w:rsidP="0092606E" w:rsidR="0092606E" w:rsidRPr="0092606E">
      <w:pPr>
        <w:spacing w:after="0"/>
        <w:rPr>
          <w:rFonts w:cs="Times New Roman" w:eastAsia="Times New Roman"/>
          <w:lang w:val="en-US"/>
        </w:rPr>
      </w:pPr>
      <w:r w:rsidRPr="0092606E">
        <w:rPr>
          <w:rFonts w:cs="Times New Roman" w:eastAsia="Times New Roman"/>
          <w:lang w:val="en-US"/>
        </w:rPr>
        <w:t xml:space="preserve">            2) e-</w:t>
      </w:r>
      <w:proofErr w:type="spellStart"/>
      <w:r w:rsidRPr="0092606E">
        <w:rPr>
          <w:rFonts w:cs="Times New Roman" w:eastAsia="Times New Roman"/>
          <w:lang w:val="en-US"/>
        </w:rPr>
        <w:t>Oglasna</w:t>
      </w:r>
      <w:proofErr w:type="spellEnd"/>
      <w:r w:rsidRPr="0092606E">
        <w:rPr>
          <w:rFonts w:cs="Times New Roman" w:eastAsia="Times New Roman"/>
          <w:lang w:val="en-US"/>
        </w:rPr>
        <w:t xml:space="preserve"> </w:t>
      </w:r>
      <w:proofErr w:type="spellStart"/>
      <w:r w:rsidRPr="0092606E">
        <w:rPr>
          <w:rFonts w:cs="Times New Roman" w:eastAsia="Times New Roman"/>
          <w:lang w:val="en-US"/>
        </w:rPr>
        <w:t>ploča</w:t>
      </w:r>
      <w:proofErr w:type="spellEnd"/>
      <w:r w:rsidRPr="0092606E">
        <w:rPr>
          <w:rFonts w:cs="Times New Roman" w:eastAsia="Times New Roman"/>
          <w:lang w:val="en-US"/>
        </w:rPr>
        <w:t xml:space="preserve"> </w:t>
      </w:r>
      <w:proofErr w:type="spellStart"/>
      <w:r w:rsidRPr="0092606E">
        <w:rPr>
          <w:rFonts w:cs="Times New Roman" w:eastAsia="Times New Roman"/>
          <w:lang w:val="en-US"/>
        </w:rPr>
        <w:t>Suda</w:t>
      </w:r>
      <w:proofErr w:type="spellEnd"/>
      <w:r w:rsidRPr="0092606E">
        <w:rPr>
          <w:rFonts w:cs="Times New Roman" w:eastAsia="Times New Roman"/>
          <w:lang w:val="en-US"/>
        </w:rPr>
        <w:t xml:space="preserve"> – </w:t>
      </w:r>
      <w:proofErr w:type="spellStart"/>
      <w:r w:rsidRPr="0092606E">
        <w:rPr>
          <w:rFonts w:cs="Times New Roman" w:eastAsia="Times New Roman"/>
          <w:lang w:val="en-US"/>
        </w:rPr>
        <w:t>rok</w:t>
      </w:r>
      <w:proofErr w:type="spellEnd"/>
      <w:r w:rsidRPr="0092606E">
        <w:rPr>
          <w:rFonts w:cs="Times New Roman" w:eastAsia="Times New Roman"/>
          <w:lang w:val="en-US"/>
        </w:rPr>
        <w:t>: 20. dana,</w:t>
      </w:r>
    </w:p>
    <w:p w:rsidRDefault="0092606E" w:rsidP="0092606E" w:rsidR="0092606E" w:rsidRPr="0092606E">
      <w:pPr>
        <w:spacing w:after="0"/>
        <w:rPr>
          <w:rFonts w:cs="Times New Roman" w:eastAsia="Times New Roman"/>
          <w:lang w:val="en-US"/>
        </w:rPr>
      </w:pPr>
      <w:r w:rsidRPr="0092606E">
        <w:rPr>
          <w:rFonts w:cs="Times New Roman" w:eastAsia="Times New Roman"/>
          <w:lang w:val="en-US"/>
        </w:rPr>
        <w:t xml:space="preserve">            3) </w:t>
      </w:r>
      <w:proofErr w:type="spellStart"/>
      <w:r w:rsidRPr="0092606E">
        <w:rPr>
          <w:rFonts w:cs="Times New Roman" w:eastAsia="Times New Roman"/>
          <w:lang w:val="en-US"/>
        </w:rPr>
        <w:t>Spis</w:t>
      </w:r>
      <w:proofErr w:type="spellEnd"/>
      <w:r w:rsidRPr="0092606E">
        <w:rPr>
          <w:rFonts w:cs="Times New Roman" w:eastAsia="Times New Roman"/>
          <w:lang w:val="en-US"/>
        </w:rPr>
        <w:t>.</w:t>
      </w:r>
    </w:p>
    <w:p w:rsidRDefault="0092606E" w:rsidP="0092606E" w:rsidR="0092606E" w:rsidRPr="0092606E">
      <w:pPr>
        <w:spacing w:after="0"/>
        <w:rPr>
          <w:rFonts w:cs="Times New Roman" w:eastAsia="Times New Roman"/>
          <w:lang w:val="en-US"/>
        </w:rPr>
      </w:pPr>
    </w:p>
    <w:p w:rsidRDefault="0092606E" w:rsidP="0092606E" w:rsidR="0092606E" w:rsidRPr="0092606E">
      <w:pPr>
        <w:spacing w:after="0"/>
        <w:rPr>
          <w:rFonts w:cs="Times New Roman" w:eastAsia="Times New Roman"/>
          <w:lang w:val="en-US"/>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6" w:val="bestFit"/>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06E"/>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1268316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studenog 2016.</izvorni_sadrzaj>
    <derivirana_varijabla naziv="DomainObject.DatumDonosenjaOdluke_1">21.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St-62/2010-570</izvorni_sadrzaj>
    <derivirana_varijabla naziv="DomainObject.Oznaka_1">St-62/2010-570</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izvorni_sadrzaj>
    <derivirana_varijabla naziv="DomainObject.Predmet.Broj_1">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listopada 2010.</izvorni_sadrzaj>
    <derivirana_varijabla naziv="DomainObject.Predmet.DatumOsnivanja_1">20. listopada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St-62/2010</izvorni_sadrzaj>
    <derivirana_varijabla naziv="DomainObject.Predmet.OznakaBroj_1">St-62/2010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KEMILAK d.o.o.</izvorni_sadrzaj>
    <derivirana_varijabla naziv="DomainObject.Predmet.ProtustrankaFormated_1">  KEMILAK d.o.o.</derivirana_varijabla>
  </DomainObject.Predmet.ProtustrankaFormated>
  <DomainObject.Predmet.ProtustrankaFormatedOIB>
    <izvorni_sadrzaj>  KEMILAK d.o.o., OIB 21601841088</izvorni_sadrzaj>
    <derivirana_varijabla naziv="DomainObject.Predmet.ProtustrankaFormatedOIB_1">  KEMILAK d.o.o., OIB 21601841088</derivirana_varijabla>
  </DomainObject.Predmet.ProtustrankaFormatedOIB>
  <DomainObject.Predmet.ProtustrankaFormatedWithAdress>
    <izvorni_sadrzaj> KEMILAK d.o.o., Dubrovačka Ulica 25-27, 21000 Split</izvorni_sadrzaj>
    <derivirana_varijabla naziv="DomainObject.Predmet.ProtustrankaFormatedWithAdress_1"> KEMILAK d.o.o., Dubrovačka Ulica 25-27, 21000 Split</derivirana_varijabla>
  </DomainObject.Predmet.ProtustrankaFormatedWithAdress>
  <DomainObject.Predmet.ProtustrankaFormatedWithAdressOIB>
    <izvorni_sadrzaj> KEMILAK d.o.o., OIB 21601841088, Dubrovačka Ulica 25-27, 21000 Split</izvorni_sadrzaj>
    <derivirana_varijabla naziv="DomainObject.Predmet.ProtustrankaFormatedWithAdressOIB_1"> KEMILAK d.o.o., OIB 21601841088, Dubrovačka Ulica 25-27, 21000 Split</derivirana_varijabla>
  </DomainObject.Predmet.ProtustrankaFormatedWithAdressOIB>
  <DomainObject.Predmet.ProtustrankaWithAdress>
    <izvorni_sadrzaj>KEMILAK d.o.o. Dubrovačka Ulica 25-27, 21000 Split</izvorni_sadrzaj>
    <derivirana_varijabla naziv="DomainObject.Predmet.ProtustrankaWithAdress_1">KEMILAK d.o.o. Dubrovačka Ulica 25-27, 21000 Split</derivirana_varijabla>
  </DomainObject.Predmet.ProtustrankaWithAdress>
  <DomainObject.Predmet.ProtustrankaWithAdressOIB>
    <izvorni_sadrzaj>KEMILAK d.o.o., OIB 21601841088, Dubrovačka Ulica 25-27, 21000 Split</izvorni_sadrzaj>
    <derivirana_varijabla naziv="DomainObject.Predmet.ProtustrankaWithAdressOIB_1">KEMILAK d.o.o., OIB 21601841088, Dubrovačka Ulica 25-27, 21000 Split</derivirana_varijabla>
  </DomainObject.Predmet.ProtustrankaWithAdressOIB>
  <DomainObject.Predmet.ProtustrankaNazivFormated>
    <izvorni_sadrzaj>KEMILAK d.o.o.</izvorni_sadrzaj>
    <derivirana_varijabla naziv="DomainObject.Predmet.ProtustrankaNazivFormated_1">KEMILAK d.o.o.</derivirana_varijabla>
  </DomainObject.Predmet.ProtustrankaNazivFormated>
  <DomainObject.Predmet.ProtustrankaNazivFormatedOIB>
    <izvorni_sadrzaj>KEMILAK d.o.o., OIB 21601841088</izvorni_sadrzaj>
    <derivirana_varijabla naziv="DomainObject.Predmet.ProtustrankaNazivFormatedOIB_1">KEMILAK d.o.o., OIB 21601841088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AKRIL d.o.o., za proizvodnju i trgovinu; BRODOMERKUR trgovina i usluge, dioničko društvo; FUNDA d.o.o. za graditeljstvo, trgovinu i usluge; JUB, trgovina i promet, društvo s ograničenom odgovornošću; KRAGIĆ d.o.o. za proizvodnju plastičnih metalnih predmeta i za trgovinu; Odv. društvo RADIĆ &amp; RADIĆ; RALLUS d.o.o. za trgovinu; COLOR TRADE d.o.o. za marketing; SOIETE GENERALE-SPLITSKA BANKA d.d.; INA-IND. NAFTE d.d.; IVASIM društvo s ograničenom odgovornošću za proizvodnju kemijskih proizvoda; POS d.o.o.; VB LEASING d.o.o. za leasing; STRABAG za građevinske poslove d.o.o.; Odvjetnik MIJO JELIČIĆ; Goran Korać; CAPRICORNO, društvo s ograničenom odgovornošću za trgovinu; GS1 Croatia; DAUS TRUCK, d.o.o. za trgovinu i servis vozila; Hrvatski Telekom d.d.; BERNER d.o.o.; ADOREA d.o.o.; AGENCIJA ZA INTEGRALNI TRANSPORT d.o.o.; Sjaj kamen s ograničenom odgovornošću za trgovinu i usluge; WACKER CHEMIE AG; Stečajnia upraviteljica / Ankica Čenić; ROFIX d.o.o.; SJAJ KAMEN d.o.o.; Oglasna ploča; COLOR TRGOVINA d.o.o.; FILOTAS za građenje i trgovinu, društvo s ograničenom odgovornošću; ŽDO; AD PLASTIK dioničko društvo za proizvodnju dijelova i pribora za motorna vozila i proizvoda iz plastičnih masa; KOTEKS d.d.; Meri Šitić; ADOREA d. o. o. za poslovanje nekretninama, graditeljstvo, trgovinu i promidžbu; EURO PROTEKT za zaštitu imovine i osoba, društvo s ograničenom odgovornošću; VILSTROJ društvo s ograničenom odgovornošću za usluge i trgovinu; DIOKOM  NOVI d.o.o. za proizvodnju i trgovinu; ALLIANZ ZAGREB dioničko društvo za osiguranje; NARODNE NOVINE d.d.; SPLITSKA BANKA-SOCIETE GENERALE GROUP d.d.; POREZNA UPRAVA IVANIĆ-GRAD; POREZNA UPRAVA SPLIT; POPREZNA UPRAVA ZAGREB; AGIT d.o.o.; POREZNA UPRAVA SOLIN; FOTOKOPIRNICA AKVARIJ</izvorni_sadrzaj>
    <derivirana_varijabla naziv="DomainObject.Predmet.StrankaFormated_1">  AKRIL d.o.o., za proizvodnju i trgovinu; BRODOMERKUR trgovina i usluge, dioničko društvo; FUNDA d.o.o. za graditeljstvo, trgovinu i usluge; JUB, trgovina i promet, društvo s ograničenom odgovornošću; KRAGIĆ d.o.o. za proizvodnju plastičnih metalnih predmeta i za trgovinu; Odv. društvo RADIĆ &amp; RADIĆ; RALLUS d.o.o. za trgovinu; COLOR TRADE d.o.o. za marketing; SOIETE GENERALE-SPLITSKA BANKA d.d.; INA-IND. NAFTE d.d.; IVASIM društvo s ograničenom odgovornošću za proizvodnju kemijskih proizvoda; POS d.o.o.; VB LEASING d.o.o. za leasing; STRABAG za građevinske poslove d.o.o.; Odvjetnik MIJO JELIČIĆ; Goran Korać; CAPRICORNO, društvo s ograničenom odgovornošću za trgovinu; GS1 Croatia; DAUS TRUCK, d.o.o. za trgovinu i servis vozila; Hrvatski Telekom d.d.; BERNER d.o.o.; ADOREA d.o.o.; AGENCIJA ZA INTEGRALNI TRANSPORT d.o.o.; Sjaj kamen s ograničenom odgovornošću za trgovinu i usluge; WACKER CHEMIE AG; Stečajnia upraviteljica / Ankica Čenić; ROFIX d.o.o.; SJAJ KAMEN d.o.o.; Oglasna ploča; COLOR TRGOVINA d.o.o.; FILOTAS za građenje i trgovinu, društvo s ograničenom odgovornošću; ŽDO; AD PLASTIK dioničko društvo za proizvodnju dijelova i pribora za motorna vozila i proizvoda iz plastičnih masa; KOTEKS d.d.; Meri Šitić; ADOREA d. o. o. za poslovanje nekretninama, graditeljstvo, trgovinu i promidžbu; EURO PROTEKT za zaštitu imovine i osoba, društvo s ograničenom odgovornošću; VILSTROJ društvo s ograničenom odgovornošću za usluge i trgovinu; DIOKOM  NOVI d.o.o. za proizvodnju i trgovinu; ALLIANZ ZAGREB dioničko društvo za osiguranje; NARODNE NOVINE d.d.; SPLITSKA BANKA-SOCIETE GENERALE GROUP d.d.; POREZNA UPRAVA IVANIĆ-GRAD; POREZNA UPRAVA SPLIT; POPREZNA UPRAVA ZAGREB; AGIT d.o.o.; POREZNA UPRAVA SOLIN; FOTOKOPIRNICA AKVARIJ</derivirana_varijabla>
  </DomainObject.Predmet.StrankaFormated>
  <DomainObject.Predmet.StrankaFormatedOIB>
    <izvorni_sadrzaj>  AKRIL d.o.o., za proizvodnju i trgovinu, OIB 44873360261; BRODOMERKUR trgovina i usluge, dioničko društvo, OIB 33956120458; FUNDA d.o.o. za graditeljstvo, trgovinu i usluge, OIB 01834433810; JUB, trgovina i promet, društvo s ograničenom odgovornošću, OIB 05407197431; KRAGIĆ d.o.o. za proizvodnju plastičnih metalnih predmeta i za trgovinu, OIB 35264136731; Odv. društvo RADIĆ &amp; RADIĆ, OIB 14518464744; RALLUS d.o.o. za trgovinu, OIB 46848201954; COLOR TRADE d.o.o. za marketing, OIB 15506080968; SOIETE GENERALE-SPLITSKA BANKA d.d., OIB 69326397242; INA-IND. NAFTE d.d., OIB 27759560625; IVASIM društvo s ograničenom odgovornošću za proizvodnju kemijskih proizvoda, OIB 32677374790; POS d.o.o., OIB 84938865556; VB LEASING d.o.o. za leasing, OIB 55525619967; STRABAG za građevinske poslove d.o.o., OIB 74971361430; Odvjetnik MIJO JELIČIĆ, OIB 71855290129; Goran Korać, OIB 77963325137; CAPRICORNO, društvo s ograničenom odgovornošću za trgovinu, OIB 09517317411; GS1 Croatia, OIB 03365973101; DAUS TRUCK, d.o.o. za trgovinu i servis vozila, OIB 95174048745; Hrvatski Telekom d.d., OIB 81793146560; BERNER d.o.o., OIB 66471923099; ADOREA d.o.o., OIB 08237027531; AGENCIJA ZA INTEGRALNI TRANSPORT d.o.o., OIB 42650506038; Sjaj kamen s ograničenom odgovornošću za trgovinu i usluge, OIB 18527043583; WACKER CHEMIE AG, OIB 75931122127; Stečajnia upraviteljica / Ankica Čenić, OIB 67541309757; ROFIX d.o.o., OIB 18346522436; SJAJ KAMEN d.o.o., OIB 18527043583; Oglasna ploča; COLOR TRGOVINA d.o.o., OIB 44543107610; FILOTAS za građenje i trgovinu, društvo s ograničenom odgovornošću, OIB 78783584197; ŽDO, OIB 70793241859; AD PLASTIK dioničko društvo za proizvodnju dijelova i pribora za motorna vozila i proizvoda iz plastičnih masa, OIB 48351740621; KOTEKS d.d., OIB 57001982985; Meri Šitić, OIB 61723426098; ADOREA d. o. o. za poslovanje nekretninama, graditeljstvo, trgovinu i promidžbu, OIB 49939803134; EURO PROTEKT za zaštitu imovine i osoba, društvo s ograničenom odgovornošću, OIB 29924922167; VILSTROJ društvo s ograničenom odgovornošću za usluge i trgovinu, OIB 14411754953; DIOKOM  NOVI d.o.o. za proizvodnju i trgovinu, OIB 14723663506; ALLIANZ ZAGREB dioničko društvo za osiguranje, OIB 23759810849; NARODNE NOVINE d.d., OIB 64546066176; SPLITSKA BANKA-SOCIETE GENERALE GROUP d.d., OIB 69326397242; POREZNA UPRAVA IVANIĆ-GRAD, OIB 18683136487; POREZNA UPRAVA SPLIT, OIB 18683136487; POPREZNA UPRAVA ZAGREB, OIB 18683136487; AGIT d.o.o., OIB 42650506038; POREZNA UPRAVA SOLIN, OIB 18683136487; FOTOKOPIRNICA AKVARIJ, OIB 92328677897</izvorni_sadrzaj>
    <derivirana_varijabla naziv="DomainObject.Predmet.StrankaFormatedOIB_1">  AKRIL d.o.o., za proizvodnju i trgovinu, OIB 44873360261; BRODOMERKUR trgovina i usluge, dioničko društvo, OIB 33956120458; FUNDA d.o.o. za graditeljstvo, trgovinu i usluge, OIB 01834433810; JUB, trgovina i promet, društvo s ograničenom odgovornošću, OIB 05407197431; KRAGIĆ d.o.o. za proizvodnju plastičnih metalnih predmeta i za trgovinu, OIB 35264136731; Odv. društvo RADIĆ &amp; RADIĆ, OIB 14518464744; RALLUS d.o.o. za trgovinu, OIB 46848201954; COLOR TRADE d.o.o. za marketing, OIB 15506080968; SOIETE GENERALE-SPLITSKA BANKA d.d., OIB 69326397242; INA-IND. NAFTE d.d., OIB 27759560625; IVASIM društvo s ograničenom odgovornošću za proizvodnju kemijskih proizvoda, OIB 32677374790; POS d.o.o., OIB 84938865556; VB LEASING d.o.o. za leasing, OIB 55525619967; STRABAG za građevinske poslove d.o.o., OIB 74971361430; Odvjetnik MIJO JELIČIĆ, OIB 71855290129; Goran Korać, OIB 77963325137; CAPRICORNO, društvo s ograničenom odgovornošću za trgovinu, OIB 09517317411; GS1 Croatia, OIB 03365973101; DAUS TRUCK, d.o.o. za trgovinu i servis vozila, OIB 95174048745; Hrvatski Telekom d.d., OIB 81793146560; BERNER d.o.o., OIB 66471923099; ADOREA d.o.o., OIB 08237027531; AGENCIJA ZA INTEGRALNI TRANSPORT d.o.o., OIB 42650506038; Sjaj kamen s ograničenom odgovornošću za trgovinu i usluge, OIB 18527043583; WACKER CHEMIE AG, OIB 75931122127; Stečajnia upraviteljica / Ankica Čenić, OIB 67541309757; ROFIX d.o.o., OIB 18346522436; SJAJ KAMEN d.o.o., OIB 18527043583; Oglasna ploča; COLOR TRGOVINA d.o.o., OIB 44543107610; FILOTAS za građenje i trgovinu, društvo s ograničenom odgovornošću, OIB 78783584197; ŽDO, OIB 70793241859; AD PLASTIK dioničko društvo za proizvodnju dijelova i pribora za motorna vozila i proizvoda iz plastičnih masa, OIB 48351740621; KOTEKS d.d., OIB 57001982985; Meri Šitić, OIB 61723426098; ADOREA d. o. o. za poslovanje nekretninama, graditeljstvo, trgovinu i promidžbu, OIB 49939803134; EURO PROTEKT za zaštitu imovine i osoba, društvo s ograničenom odgovornošću, OIB 29924922167; VILSTROJ društvo s ograničenom odgovornošću za usluge i trgovinu, OIB 14411754953; DIOKOM  NOVI d.o.o. za proizvodnju i trgovinu, OIB 14723663506; ALLIANZ ZAGREB dioničko društvo za osiguranje, OIB 23759810849; NARODNE NOVINE d.d., OIB 64546066176; SPLITSKA BANKA-SOCIETE GENERALE GROUP d.d., OIB 69326397242; POREZNA UPRAVA IVANIĆ-GRAD, OIB 18683136487; POREZNA UPRAVA SPLIT, OIB 18683136487; POPREZNA UPRAVA ZAGREB, OIB 18683136487; AGIT d.o.o., OIB 42650506038; POREZNA UPRAVA SOLIN, OIB 18683136487; FOTOKOPIRNICA AKVARIJ, OIB 92328677897</derivirana_varijabla>
  </DomainObject.Predmet.StrankaFormatedOIB>
  <DomainObject.Predmet.StrankaFormatedWithAdress>
    <izvorni_sadrzaj> AKRIL d.o.o., za proizvodnju i trgovinu, Zoranićeva 10, Solin; BRODOMERKUR trgovina i usluge, dioničko društvo, Poljička Cesta 35, Split; FUNDA d.o.o. za graditeljstvo, trgovinu i usluge, Bana Josipa Jelačića 45, Zaprešić; JUB, trgovina i promet, društvo s ograničenom odgovornošću, Ul. Hrvatskih branitelja 11, Samobor; KRAGIĆ d.o.o. za proizvodnju plastičnih metalnih predmeta i za trgovinu, Prisoje 21, Prisoje; Odv. društvo RADIĆ &amp; RADIĆ; RALLUS d.o.o. za trgovinu, Josipa Jovića br. 51, Split; COLOR TRADE d.o.o. za marketing, Ilica 54, 10000 Zagreb; SOIETE GENERALE-SPLITSKA BANKA d.d.; INA-IND. NAFTE d.d.; IVASIM društvo s ograničenom odgovornošću za proizvodnju kemijskih proizvoda, Industrijska Cesta 4, Ivanić-Grad; POS d.o.o.; VB LEASING d.o.o. za leasing, Horvatova 82, 10000 Zagreb; STRABAG za građevinske poslove d.o.o., Ulica Petra Hektorovića 2, 10000 Zagreb; Odvjetnik MIJO JELIČIĆ; Goran Korać; CAPRICORNO, društvo s ograničenom odgovornošću za trgovinu, Hercegovačka 57/A, Split; GS1 Croatia; DAUS TRUCK, d.o.o. za trgovinu i servis vozila, Put Bana 8, Dugopolje; Hrvatski Telekom d.d., Savska cesta 32, 10000 Zagreb; BERNER d.o.o., Majstorska 9, 10000 Zagreb; ADOREA d.o.o., Vinogradska 55, 21000 Split; AGENCIJA ZA INTEGRALNI TRANSPORT d.o.o., Heinzelova 51, 10000 Zagreb; Sjaj kamen s ograničenom odgovornošću za trgovinu i usluge, Trg A. Mihanovića 4, Sesvete; WACKER CHEMIE AG; Stečajnia upraviteljica / Ankica Čenić, Pupačićeva 1/3, 21000 Split; ROFIX d.o.o., Javorska 4, Kaštel Štafilić; SJAJ KAMEN d.o.o., Trg A. Mihanovića 3, 10040 Zagreb; Oglasna ploča; COLOR TRGOVINA d.o.o., Dubrovačka 65a, 34000 Požega; FILOTAS za građenje i trgovinu, društvo s ograničenom odgovornošću, Ivana Gundulića 3, Split; ŽDO, 21000 Split; AD PLASTIK dioničko društvo za proizvodnju dijelova i pribora za motorna vozila i proizvoda iz plastičnih masa, Matoševa Ulica 8, Solin; KOTEKS d.d., UlUlica Kralja Zvonimira 14, 21000 Split; Meri Šitić, Šime Ljubića 7, 21000 Split; ADOREA d. o. o. za poslovanje nekretninama, graditeljstvo, trgovinu i promidžbu, Vinkuran, Debeli vrv 36, Pula; EURO PROTEKT za zaštitu imovine i osoba, društvo s ograničenom odgovornošću, Rovinjska 4, Split; VILSTROJ društvo s ograničenom odgovornošću za usluge i trgovinu, Mažinjica 77, Buzet; DIOKOM  NOVI d.o.o. za proizvodnju i trgovinu, Plano/bb, Plano; ALLIANZ ZAGREB dioničko društvo za osiguranje, Heinzelova 70, 10000 Zagreb; NARODNE NOVINE d.d., Savski gaj XIII. put 6, 10000 Zagreb; SPLITSKA BANKA-SOCIETE GENERALE GROUP d.d., Ruđera Boškovića 16, 21000 Split; POREZNA UPRAVA IVANIĆ-GRAD, 10310 Ivanić-Grad; POREZNA UPRAVA SPLIT, 21000 Split; POPREZNA UPRAVA ZAGREB, 10000 Zagreb; AGIT d.o.o., Heinzelova 51, 10000 Zagreb; POREZNA UPRAVA SOLIN, Solin; FOTOKOPIRNICA AKVARIJ, Držićeva 3, 21000 Split</izvorni_sadrzaj>
    <derivirana_varijabla naziv="DomainObject.Predmet.StrankaFormatedWithAdress_1"> AKRIL d.o.o., za proizvodnju i trgovinu, Zoranićeva 10, Solin; BRODOMERKUR trgovina i usluge, dioničko društvo, Poljička Cesta 35, Split; FUNDA d.o.o. za graditeljstvo, trgovinu i usluge, Bana Josipa Jelačića 45, Zaprešić; JUB, trgovina i promet, društvo s ograničenom odgovornošću, Ul. Hrvatskih branitelja 11, Samobor; KRAGIĆ d.o.o. za proizvodnju plastičnih metalnih predmeta i za trgovinu, Prisoje 21, Prisoje; Odv. društvo RADIĆ &amp; RADIĆ; RALLUS d.o.o. za trgovinu, Josipa Jovića br. 51, Split; COLOR TRADE d.o.o. za marketing, Ilica 54, 10000 Zagreb; SOIETE GENERALE-SPLITSKA BANKA d.d.; INA-IND. NAFTE d.d.; IVASIM društvo s ograničenom odgovornošću za proizvodnju kemijskih proizvoda, Industrijska Cesta 4, Ivanić-Grad; POS d.o.o.; VB LEASING d.o.o. za leasing, Horvatova 82, 10000 Zagreb; STRABAG za građevinske poslove d.o.o., Ulica Petra Hektorovića 2, 10000 Zagreb; Odvjetnik MIJO JELIČIĆ; Goran Korać; CAPRICORNO, društvo s ograničenom odgovornošću za trgovinu, Hercegovačka 57/A, Split; GS1 Croatia; DAUS TRUCK, d.o.o. za trgovinu i servis vozila, Put Bana 8, Dugopolje; Hrvatski Telekom d.d., Savska cesta 32, 10000 Zagreb; BERNER d.o.o., Majstorska 9, 10000 Zagreb; ADOREA d.o.o., Vinogradska 55, 21000 Split; AGENCIJA ZA INTEGRALNI TRANSPORT d.o.o., Heinzelova 51, 10000 Zagreb; Sjaj kamen s ograničenom odgovornošću za trgovinu i usluge, Trg A. Mihanovića 4, Sesvete; WACKER CHEMIE AG; Stečajnia upraviteljica / Ankica Čenić, Pupačićeva 1/3, 21000 Split; ROFIX d.o.o., Javorska 4, Kaštel Štafilić; SJAJ KAMEN d.o.o., Trg A. Mihanovića 3, 10040 Zagreb; Oglasna ploča; COLOR TRGOVINA d.o.o., Dubrovačka 65a, 34000 Požega; FILOTAS za građenje i trgovinu, društvo s ograničenom odgovornošću, Ivana Gundulića 3, Split; ŽDO, 21000 Split; AD PLASTIK dioničko društvo za proizvodnju dijelova i pribora za motorna vozila i proizvoda iz plastičnih masa, Matoševa Ulica 8, Solin; KOTEKS d.d., UlUlica Kralja Zvonimira 14, 21000 Split; Meri Šitić, Šime Ljubića 7, 21000 Split; ADOREA d. o. o. za poslovanje nekretninama, graditeljstvo, trgovinu i promidžbu, Vinkuran, Debeli vrv 36, Pula; EURO PROTEKT za zaštitu imovine i osoba, društvo s ograničenom odgovornošću, Rovinjska 4, Split; VILSTROJ društvo s ograničenom odgovornošću za usluge i trgovinu, Mažinjica 77, Buzet; DIOKOM  NOVI d.o.o. za proizvodnju i trgovinu, Plano/bb, Plano; ALLIANZ ZAGREB dioničko društvo za osiguranje, Heinzelova 70, 10000 Zagreb; NARODNE NOVINE d.d., Savski gaj XIII. put 6, 10000 Zagreb; SPLITSKA BANKA-SOCIETE GENERALE GROUP d.d., Ruđera Boškovića 16, 21000 Split; POREZNA UPRAVA IVANIĆ-GRAD, 10310 Ivanić-Grad; POREZNA UPRAVA SPLIT, 21000 Split; POPREZNA UPRAVA ZAGREB, 10000 Zagreb; AGIT d.o.o., Heinzelova 51, 10000 Zagreb; POREZNA UPRAVA SOLIN, Solin; FOTOKOPIRNICA AKVARIJ, Držićeva 3, 21000 Split</derivirana_varijabla>
  </DomainObject.Predmet.StrankaFormatedWithAdress>
  <DomainObject.Predmet.StrankaFormatedWithAdressOIB>
    <izvorni_sadrzaj> AKRIL d.o.o., za proizvodnju i trgovinu, OIB 44873360261, Zoranićeva 10, Solin; BRODOMERKUR trgovina i usluge, dioničko društvo, OIB 33956120458, Poljička Cesta 35, Split; FUNDA d.o.o. za graditeljstvo, trgovinu i usluge, OIB 01834433810, Bana Josipa Jelačića 45, Zaprešić; JUB, trgovina i promet, društvo s ograničenom odgovornošću, OIB 05407197431, Ul. Hrvatskih branitelja 11, Samobor; KRAGIĆ d.o.o. za proizvodnju plastičnih metalnih predmeta i za trgovinu, OIB 35264136731, Prisoje 21, Prisoje; Odv. društvo RADIĆ &amp; RADIĆ, OIB 14518464744; RALLUS d.o.o. za trgovinu, OIB 46848201954, Josipa Jovića br. 51, Split; COLOR TRADE d.o.o. za marketing, OIB 15506080968, Ilica 54, 10000 Zagreb; SOIETE GENERALE-SPLITSKA BANKA d.d., OIB 69326397242; INA-IND. NAFTE d.d., OIB 27759560625; IVASIM društvo s ograničenom odgovornošću za proizvodnju kemijskih proizvoda, OIB 32677374790, Industrijska Cesta 4, Ivanić-Grad; POS d.o.o., OIB 84938865556; VB LEASING d.o.o. za leasing, OIB 55525619967, Horvatova 82, 10000 Zagreb; STRABAG za građevinske poslove d.o.o., OIB 74971361430, Ulica Petra Hektorovića 2, 10000 Zagreb; Odvjetnik MIJO JELIČIĆ, OIB 71855290129; Goran Korać, OIB 77963325137; CAPRICORNO, društvo s ograničenom odgovornošću za trgovinu, OIB 09517317411, Hercegovačka 57/A, Split; GS1 Croatia, OIB 03365973101; DAUS TRUCK, d.o.o. za trgovinu i servis vozila, OIB 95174048745, Put Bana 8, Dugopolje; Hrvatski Telekom d.d., OIB 81793146560, Savska cesta 32, 10000 Zagreb; BERNER d.o.o., OIB 66471923099, Majstorska 9, 10000 Zagreb; ADOREA d.o.o., OIB 08237027531, Vinogradska 55, 21000 Split; AGENCIJA ZA INTEGRALNI TRANSPORT d.o.o., OIB 42650506038, Heinzelova 51, 10000 Zagreb; Sjaj kamen s ograničenom odgovornošću za trgovinu i usluge, OIB 18527043583, Trg A. Mihanovića 4, Sesvete; WACKER CHEMIE AG, OIB 75931122127; Stečajnia upraviteljica / Ankica Čenić, OIB 67541309757, Pupačićeva 1/3, 21000 Split; ROFIX d.o.o., OIB 18346522436, Javorska 4, Kaštel Štafilić; SJAJ KAMEN d.o.o., OIB 18527043583, Trg A. Mihanovića 3, 10040 Zagreb; Oglasna ploča; COLOR TRGOVINA d.o.o., OIB 44543107610, Dubrovačka 65a, 34000 Požega; FILOTAS za građenje i trgovinu, društvo s ograničenom odgovornošću, OIB 78783584197, Ivana Gundulića 3, Split; ŽDO, OIB 70793241859, 21000 Split; AD PLASTIK dioničko društvo za proizvodnju dijelova i pribora za motorna vozila i proizvoda iz plastičnih masa, OIB 48351740621, Matoševa Ulica 8, Solin; KOTEKS d.d., OIB 57001982985, UlUlica Kralja Zvonimira 14, 21000 Split; Meri Šitić, OIB 61723426098, Šime Ljubića 7, 21000 Split; ADOREA d. o. o. za poslovanje nekretninama, graditeljstvo, trgovinu i promidžbu, OIB 49939803134, Vinkuran, Debeli vrv 36, Pula; EURO PROTEKT za zaštitu imovine i osoba, društvo s ograničenom odgovornošću, OIB 29924922167, Rovinjska 4, Split; VILSTROJ društvo s ograničenom odgovornošću za usluge i trgovinu, OIB 14411754953, Mažinjica 77, Buzet; DIOKOM  NOVI d.o.o. za proizvodnju i trgovinu, OIB 14723663506, Plano/bb, Plano; ALLIANZ ZAGREB dioničko društvo za osiguranje, OIB 23759810849, Heinzelova 70, 10000 Zagreb; NARODNE NOVINE d.d., OIB 64546066176, Savski gaj XIII. put 6, 10000 Zagreb; SPLITSKA BANKA-SOCIETE GENERALE GROUP d.d., OIB 69326397242, Ruđera Boškovića 16, 21000 Split; POREZNA UPRAVA IVANIĆ-GRAD, OIB 18683136487, 10310 Ivanić-Grad; POREZNA UPRAVA SPLIT, OIB 18683136487, 21000 Split; POPREZNA UPRAVA ZAGREB, OIB 18683136487, 10000 Zagreb; AGIT d.o.o., OIB 42650506038, Heinzelova 51, 10000 Zagreb; POREZNA UPRAVA SOLIN, OIB 18683136487, Solin; FOTOKOPIRNICA AKVARIJ, OIB 92328677897, Držićeva 3, 21000 Split</izvorni_sadrzaj>
    <derivirana_varijabla naziv="DomainObject.Predmet.StrankaFormatedWithAdressOIB_1"> AKRIL d.o.o., za proizvodnju i trgovinu, OIB 44873360261, Zoranićeva 10, Solin; BRODOMERKUR trgovina i usluge, dioničko društvo, OIB 33956120458, Poljička Cesta 35, Split; FUNDA d.o.o. za graditeljstvo, trgovinu i usluge, OIB 01834433810, Bana Josipa Jelačića 45, Zaprešić; JUB, trgovina i promet, društvo s ograničenom odgovornošću, OIB 05407197431, Ul. Hrvatskih branitelja 11, Samobor; KRAGIĆ d.o.o. za proizvodnju plastičnih metalnih predmeta i za trgovinu, OIB 35264136731, Prisoje 21, Prisoje; Odv. društvo RADIĆ &amp; RADIĆ, OIB 14518464744; RALLUS d.o.o. za trgovinu, OIB 46848201954, Josipa Jovića br. 51, Split; COLOR TRADE d.o.o. za marketing, OIB 15506080968, Ilica 54, 10000 Zagreb; SOIETE GENERALE-SPLITSKA BANKA d.d., OIB 69326397242; INA-IND. NAFTE d.d., OIB 27759560625; IVASIM društvo s ograničenom odgovornošću za proizvodnju kemijskih proizvoda, OIB 32677374790, Industrijska Cesta 4, Ivanić-Grad; POS d.o.o., OIB 84938865556; VB LEASING d.o.o. za leasing, OIB 55525619967, Horvatova 82, 10000 Zagreb; STRABAG za građevinske poslove d.o.o., OIB 74971361430, Ulica Petra Hektorovića 2, 10000 Zagreb; Odvjetnik MIJO JELIČIĆ, OIB 71855290129; Goran Korać, OIB 77963325137; CAPRICORNO, društvo s ograničenom odgovornošću za trgovinu, OIB 09517317411, Hercegovačka 57/A, Split; GS1 Croatia, OIB 03365973101; DAUS TRUCK, d.o.o. za trgovinu i servis vozila, OIB 95174048745, Put Bana 8, Dugopolje; Hrvatski Telekom d.d., OIB 81793146560, Savska cesta 32, 10000 Zagreb; BERNER d.o.o., OIB 66471923099, Majstorska 9, 10000 Zagreb; ADOREA d.o.o., OIB 08237027531, Vinogradska 55, 21000 Split; AGENCIJA ZA INTEGRALNI TRANSPORT d.o.o., OIB 42650506038, Heinzelova 51, 10000 Zagreb; Sjaj kamen s ograničenom odgovornošću za trgovinu i usluge, OIB 18527043583, Trg A. Mihanovića 4, Sesvete; WACKER CHEMIE AG, OIB 75931122127; Stečajnia upraviteljica / Ankica Čenić, OIB 67541309757, Pupačićeva 1/3, 21000 Split; ROFIX d.o.o., OIB 18346522436, Javorska 4, Kaštel Štafilić; SJAJ KAMEN d.o.o., OIB 18527043583, Trg A. Mihanovića 3, 10040 Zagreb; Oglasna ploča; COLOR TRGOVINA d.o.o., OIB 44543107610, Dubrovačka 65a, 34000 Požega; FILOTAS za građenje i trgovinu, društvo s ograničenom odgovornošću, OIB 78783584197, Ivana Gundulića 3, Split; ŽDO, OIB 70793241859, 21000 Split; AD PLASTIK dioničko društvo za proizvodnju dijelova i pribora za motorna vozila i proizvoda iz plastičnih masa, OIB 48351740621, Matoševa Ulica 8, Solin; KOTEKS d.d., OIB 57001982985, UlUlica Kralja Zvonimira 14, 21000 Split; Meri Šitić, OIB 61723426098, Šime Ljubića 7, 21000 Split; ADOREA d. o. o. za poslovanje nekretninama, graditeljstvo, trgovinu i promidžbu, OIB 49939803134, Vinkuran, Debeli vrv 36, Pula; EURO PROTEKT za zaštitu imovine i osoba, društvo s ograničenom odgovornošću, OIB 29924922167, Rovinjska 4, Split; VILSTROJ društvo s ograničenom odgovornošću za usluge i trgovinu, OIB 14411754953, Mažinjica 77, Buzet; DIOKOM  NOVI d.o.o. za proizvodnju i trgovinu, OIB 14723663506, Plano/bb, Plano; ALLIANZ ZAGREB dioničko društvo za osiguranje, OIB 23759810849, Heinzelova 70, 10000 Zagreb; NARODNE NOVINE d.d., OIB 64546066176, Savski gaj XIII. put 6, 10000 Zagreb; SPLITSKA BANKA-SOCIETE GENERALE GROUP d.d., OIB 69326397242, Ruđera Boškovića 16, 21000 Split; POREZNA UPRAVA IVANIĆ-GRAD, OIB 18683136487, 10310 Ivanić-Grad; POREZNA UPRAVA SPLIT, OIB 18683136487, 21000 Split; POPREZNA UPRAVA ZAGREB, OIB 18683136487, 10000 Zagreb; AGIT d.o.o., OIB 42650506038, Heinzelova 51, 10000 Zagreb; POREZNA UPRAVA SOLIN, OIB 18683136487, Solin; FOTOKOPIRNICA AKVARIJ, OIB 92328677897, Držićeva 3, 21000 Split</derivirana_varijabla>
  </DomainObject.Predmet.StrankaFormatedWithAdressOIB>
  <DomainObject.Predmet.StrankaWithAdress>
    <izvorni_sadrzaj>AKRIL d.o.o., za proizvodnju i trgovinu Zoranićeva 10,Solin,BRODOMERKUR trgovina i usluge, dioničko društvo Poljička Cesta 35,Split,FUNDA d.o.o. za graditeljstvo, trgovinu i usluge Bana Josipa Jelačića 45,Zaprešić,JUB, trgovina i promet, društvo s ograničenom odgovornošću Ul. Hrvatskih branitelja 11,Samobor,KRAGIĆ d.o.o. za proizvodnju plastičnih metalnih predmeta i za trgovinu Prisoje 21,Prisoje,Odv. društvo RADIĆ &amp; RADIĆ ,RALLUS d.o.o. za trgovinu Josipa Jovića br. 51,Split,COLOR TRADE d.o.o. za marketing Ilica 54,10000 Zagreb,SOIETE GENERALE-SPLITSKA BANKA d.d. ,INA-IND. NAFTE d.d. ,IVASIM društvo s ograničenom odgovornošću za proizvodnju kemijskih proizvoda Industrijska Cesta 4,Ivanić-Grad,POS d.o.o. ,VB LEASING d.o.o. za leasing Horvatova 82,10000 Zagreb,STRABAG za građevinske poslove d.o.o. Ulica Petra Hektorovića 2,10000 Zagreb,Odvjetnik MIJO JELIČIĆ ,Goran Korać ,CAPRICORNO, društvo s ograničenom odgovornošću za trgovinu Hercegovačka 57/A,Split,GS1 Croatia ,DAUS TRUCK, d.o.o. za trgovinu i servis vozila Put Bana 8,Dugopolje,Hrvatski Telekom d.d. Savska cesta 32,10000 Zagreb,BERNER d.o.o. Majstorska 9,10000 Zagreb,ADOREA d.o.o. Vinogradska 55,21000 Split,AGENCIJA ZA INTEGRALNI TRANSPORT d.o.o. Heinzelova 51,10000 Zagreb,Sjaj kamen s ograničenom odgovornošću za trgovinu i usluge Trg A. Mihanovića 4,Sesvete,WACKER CHEMIE AG ,Stečajnia upraviteljica / Ankica Čenić Pupačićeva 1/3,21000 Split,ROFIX d.o.o. Javorska 4,Kaštel Štafilić,SJAJ KAMEN d.o.o. Trg A. Mihanovića 3,10040 Zagreb,Oglasna ploča ,COLOR TRGOVINA d.o.o. Dubrovačka 65a,34000 Požega,FILOTAS za građenje i trgovinu, društvo s ograničenom odgovornošću Ivana Gundulića 3,Split,ŽDO 21000 Split,AD PLASTIK dioničko društvo za proizvodnju dijelova i pribora za motorna vozila i proizvoda iz plastičnih masa Matoševa Ulica 8,Solin,KOTEKS d.d. UlUlica Kralja Zvonimira 14,21000 Split,Meri Šitić Šime Ljubića 7,21000 Split,ADOREA d. o. o. za poslovanje nekretninama, graditeljstvo, trgovinu i promidžbu Vinkuran, Debeli vrv 36,Pula,EURO PROTEKT za zaštitu imovine i osoba, društvo s ograničenom odgovornošću Rovinjska 4,Split,VILSTROJ društvo s ograničenom odgovornošću za usluge i trgovinu Mažinjica 77,Buzet,DIOKOM  NOVI d.o.o. za proizvodnju i trgovinu Plano/bb,Plano,ALLIANZ ZAGREB dioničko društvo za osiguranje Heinzelova 70,10000 Zagreb,NARODNE NOVINE d.d. Savski gaj XIII. put 6,10000 Zagreb,SPLITSKA BANKA-SOCIETE GENERALE GROUP d.d. Ruđera Boškovića 16,21000 Split,POREZNA UPRAVA IVANIĆ-GRAD 10310 Ivanić-Grad,POREZNA UPRAVA SPLIT 21000 Split,POPREZNA UPRAVA ZAGREB 10000 Zagreb,AGIT d.o.o. Heinzelova 51,10000 Zagreb,POREZNA UPRAVA SOLIN Solin,FOTOKOPIRNICA AKVARIJ Držićeva 3,21000 Split</izvorni_sadrzaj>
    <derivirana_varijabla naziv="DomainObject.Predmet.StrankaWithAdress_1">AKRIL d.o.o., za proizvodnju i trgovinu Zoranićeva 10,Solin,BRODOMERKUR trgovina i usluge, dioničko društvo Poljička Cesta 35,Split,FUNDA d.o.o. za graditeljstvo, trgovinu i usluge Bana Josipa Jelačića 45,Zaprešić,JUB, trgovina i promet, društvo s ograničenom odgovornošću Ul. Hrvatskih branitelja 11,Samobor,KRAGIĆ d.o.o. za proizvodnju plastičnih metalnih predmeta i za trgovinu Prisoje 21,Prisoje,Odv. društvo RADIĆ &amp; RADIĆ ,RALLUS d.o.o. za trgovinu Josipa Jovića br. 51,Split,COLOR TRADE d.o.o. za marketing Ilica 54,10000 Zagreb,SOIETE GENERALE-SPLITSKA BANKA d.d. ,INA-IND. NAFTE d.d. ,IVASIM društvo s ograničenom odgovornošću za proizvodnju kemijskih proizvoda Industrijska Cesta 4,Ivanić-Grad,POS d.o.o. ,VB LEASING d.o.o. za leasing Horvatova 82,10000 Zagreb,STRABAG za građevinske poslove d.o.o. Ulica Petra Hektorovića 2,10000 Zagreb,Odvjetnik MIJO JELIČIĆ ,Goran Korać ,CAPRICORNO, društvo s ograničenom odgovornošću za trgovinu Hercegovačka 57/A,Split,GS1 Croatia ,DAUS TRUCK, d.o.o. za trgovinu i servis vozila Put Bana 8,Dugopolje,Hrvatski Telekom d.d. Savska cesta 32,10000 Zagreb,BERNER d.o.o. Majstorska 9,10000 Zagreb,ADOREA d.o.o. Vinogradska 55,21000 Split,AGENCIJA ZA INTEGRALNI TRANSPORT d.o.o. Heinzelova 51,10000 Zagreb,Sjaj kamen s ograničenom odgovornošću za trgovinu i usluge Trg A. Mihanovića 4,Sesvete,WACKER CHEMIE AG ,Stečajnia upraviteljica / Ankica Čenić Pupačićeva 1/3,21000 Split,ROFIX d.o.o. Javorska 4,Kaštel Štafilić,SJAJ KAMEN d.o.o. Trg A. Mihanovića 3,10040 Zagreb,Oglasna ploča ,COLOR TRGOVINA d.o.o. Dubrovačka 65a,34000 Požega,FILOTAS za građenje i trgovinu, društvo s ograničenom odgovornošću Ivana Gundulića 3,Split,ŽDO 21000 Split,AD PLASTIK dioničko društvo za proizvodnju dijelova i pribora za motorna vozila i proizvoda iz plastičnih masa Matoševa Ulica 8,Solin,KOTEKS d.d. UlUlica Kralja Zvonimira 14,21000 Split,Meri Šitić Šime Ljubića 7,21000 Split,ADOREA d. o. o. za poslovanje nekretninama, graditeljstvo, trgovinu i promidžbu Vinkuran, Debeli vrv 36,Pula,EURO PROTEKT za zaštitu imovine i osoba, društvo s ograničenom odgovornošću Rovinjska 4,Split,VILSTROJ društvo s ograničenom odgovornošću za usluge i trgovinu Mažinjica 77,Buzet,DIOKOM  NOVI d.o.o. za proizvodnju i trgovinu Plano/bb,Plano,ALLIANZ ZAGREB dioničko društvo za osiguranje Heinzelova 70,10000 Zagreb,NARODNE NOVINE d.d. Savski gaj XIII. put 6,10000 Zagreb,SPLITSKA BANKA-SOCIETE GENERALE GROUP d.d. Ruđera Boškovića 16,21000 Split,POREZNA UPRAVA IVANIĆ-GRAD 10310 Ivanić-Grad,POREZNA UPRAVA SPLIT 21000 Split,POPREZNA UPRAVA ZAGREB 10000 Zagreb,AGIT d.o.o. Heinzelova 51,10000 Zagreb,POREZNA UPRAVA SOLIN Solin,FOTOKOPIRNICA AKVARIJ Držićeva 3,21000 Split</derivirana_varijabla>
  </DomainObject.Predmet.StrankaWithAdress>
  <DomainObject.Predmet.StrankaWithAdressOIB>
    <izvorni_sadrzaj>AKRIL d.o.o., za proizvodnju i trgovinu, OIB 44873360261, Zoranićeva 10,Solin,BRODOMERKUR trgovina i usluge, dioničko društvo, OIB 33956120458, Poljička Cesta 35,Split,FUNDA d.o.o. za graditeljstvo, trgovinu i usluge, OIB 01834433810, Bana Josipa Jelačića 45,Zaprešić,JUB, trgovina i promet, društvo s ograničenom odgovornošću, OIB 05407197431, Ul. Hrvatskih branitelja 11,Samobor,KRAGIĆ d.o.o. za proizvodnju plastičnih metalnih predmeta i za trgovinu, OIB 35264136731, Prisoje 21,Prisoje,Odv. društvo RADIĆ &amp; RADIĆ, OIB 14518464744,RALLUS d.o.o. za trgovinu, OIB 46848201954, Josipa Jovića br. 51,Split,COLOR TRADE d.o.o. za marketing, OIB 15506080968, Ilica 54,10000 Zagreb,SOIETE GENERALE-SPLITSKA BANKA d.d., OIB 69326397242,INA-IND. NAFTE d.d., OIB 27759560625,IVASIM društvo s ograničenom odgovornošću za proizvodnju kemijskih proizvoda, OIB 32677374790, Industrijska Cesta 4,Ivanić-Grad,POS d.o.o., OIB 84938865556,VB LEASING d.o.o. za leasing, OIB 55525619967, Horvatova 82,10000 Zagreb,STRABAG za građevinske poslove d.o.o., OIB 74971361430, Ulica Petra Hektorovića 2,10000 Zagreb,Odvjetnik MIJO JELIČIĆ, OIB 71855290129,Goran Korać, OIB 77963325137,CAPRICORNO, društvo s ograničenom odgovornošću za trgovinu, OIB 09517317411, Hercegovačka 57/A,Split,GS1 Croatia, OIB 03365973101,DAUS TRUCK, d.o.o. za trgovinu i servis vozila, OIB 95174048745, Put Bana 8,Dugopolje,Hrvatski Telekom d.d., OIB 81793146560, Savska cesta 32,10000 Zagreb,BERNER d.o.o., OIB 66471923099, Majstorska 9,10000 Zagreb,ADOREA d.o.o., OIB 08237027531, Vinogradska 55,21000 Split,AGENCIJA ZA INTEGRALNI TRANSPORT d.o.o., OIB 42650506038, Heinzelova 51,10000 Zagreb,Sjaj kamen s ograničenom odgovornošću za trgovinu i usluge, OIB 18527043583, Trg A. Mihanovića 4,Sesvete,WACKER CHEMIE AG, OIB 75931122127,Stečajnia upraviteljica / Ankica Čenić, OIB 67541309757, Pupačićeva 1/3,21000 Split,ROFIX d.o.o., OIB 18346522436, Javorska 4,Kaštel Štafilić,SJAJ KAMEN d.o.o., OIB 18527043583, Trg A. Mihanovića 3,10040 Zagreb,Oglasna ploča,COLOR TRGOVINA d.o.o., OIB 44543107610, Dubrovačka 65a,34000 Požega,FILOTAS za građenje i trgovinu, društvo s ograničenom odgovornošću, OIB 78783584197, Ivana Gundulića 3,Split,ŽDO, OIB 70793241859, 21000 Split,AD PLASTIK dioničko društvo za proizvodnju dijelova i pribora za motorna vozila i proizvoda iz plastičnih masa, OIB 48351740621, Matoševa Ulica 8,Solin,KOTEKS d.d., OIB 57001982985, UlUlica Kralja Zvonimira 14,21000 Split,Meri Šitić, OIB 61723426098, Šime Ljubića 7,21000 Split,ADOREA d. o. o. za poslovanje nekretninama, graditeljstvo, trgovinu i promidžbu, OIB 49939803134, Vinkuran, Debeli vrv 36,Pula,EURO PROTEKT za zaštitu imovine i osoba, društvo s ograničenom odgovornošću, OIB 29924922167, Rovinjska 4,Split,VILSTROJ društvo s ograničenom odgovornošću za usluge i trgovinu, OIB 14411754953, Mažinjica 77,Buzet,DIOKOM  NOVI d.o.o. za proizvodnju i trgovinu, OIB 14723663506, Plano/bb,Plano,ALLIANZ ZAGREB dioničko društvo za osiguranje, OIB 23759810849, Heinzelova 70,10000 Zagreb,NARODNE NOVINE d.d., OIB 64546066176, Savski gaj XIII. put 6,10000 Zagreb,SPLITSKA BANKA-SOCIETE GENERALE GROUP d.d., OIB 69326397242, Ruđera Boškovića 16,21000 Split,POREZNA UPRAVA IVANIĆ-GRAD, OIB 18683136487, 10310 Ivanić-Grad,POREZNA UPRAVA SPLIT, OIB 18683136487, 21000 Split,POPREZNA UPRAVA ZAGREB, OIB 18683136487, 10000 Zagreb,AGIT d.o.o., OIB 42650506038, Heinzelova 51,10000 Zagreb,POREZNA UPRAVA SOLIN, OIB 18683136487, Solin,FOTOKOPIRNICA AKVARIJ, OIB 92328677897, Držićeva 3,21000 Split</izvorni_sadrzaj>
    <derivirana_varijabla naziv="DomainObject.Predmet.StrankaWithAdressOIB_1">AKRIL d.o.o., za proizvodnju i trgovinu, OIB 44873360261, Zoranićeva 10,Solin,BRODOMERKUR trgovina i usluge, dioničko društvo, OIB 33956120458, Poljička Cesta 35,Split,FUNDA d.o.o. za graditeljstvo, trgovinu i usluge, OIB 01834433810, Bana Josipa Jelačića 45,Zaprešić,JUB, trgovina i promet, društvo s ograničenom odgovornošću, OIB 05407197431, Ul. Hrvatskih branitelja 11,Samobor,KRAGIĆ d.o.o. za proizvodnju plastičnih metalnih predmeta i za trgovinu, OIB 35264136731, Prisoje 21,Prisoje,Odv. društvo RADIĆ &amp; RADIĆ, OIB 14518464744,RALLUS d.o.o. za trgovinu, OIB 46848201954, Josipa Jovića br. 51,Split,COLOR TRADE d.o.o. za marketing, OIB 15506080968, Ilica 54,10000 Zagreb,SOIETE GENERALE-SPLITSKA BANKA d.d., OIB 69326397242,INA-IND. NAFTE d.d., OIB 27759560625,IVASIM društvo s ograničenom odgovornošću za proizvodnju kemijskih proizvoda, OIB 32677374790, Industrijska Cesta 4,Ivanić-Grad,POS d.o.o., OIB 84938865556,VB LEASING d.o.o. za leasing, OIB 55525619967, Horvatova 82,10000 Zagreb,STRABAG za građevinske poslove d.o.o., OIB 74971361430, Ulica Petra Hektorovića 2,10000 Zagreb,Odvjetnik MIJO JELIČIĆ, OIB 71855290129,Goran Korać, OIB 77963325137,CAPRICORNO, društvo s ograničenom odgovornošću za trgovinu, OIB 09517317411, Hercegovačka 57/A,Split,GS1 Croatia, OIB 03365973101,DAUS TRUCK, d.o.o. za trgovinu i servis vozila, OIB 95174048745, Put Bana 8,Dugopolje,Hrvatski Telekom d.d., OIB 81793146560, Savska cesta 32,10000 Zagreb,BERNER d.o.o., OIB 66471923099, Majstorska 9,10000 Zagreb,ADOREA d.o.o., OIB 08237027531, Vinogradska 55,21000 Split,AGENCIJA ZA INTEGRALNI TRANSPORT d.o.o., OIB 42650506038, Heinzelova 51,10000 Zagreb,Sjaj kamen s ograničenom odgovornošću za trgovinu i usluge, OIB 18527043583, Trg A. Mihanovića 4,Sesvete,WACKER CHEMIE AG, OIB 75931122127,Stečajnia upraviteljica / Ankica Čenić, OIB 67541309757, Pupačićeva 1/3,21000 Split,ROFIX d.o.o., OIB 18346522436, Javorska 4,Kaštel Štafilić,SJAJ KAMEN d.o.o., OIB 18527043583, Trg A. Mihanovića 3,10040 Zagreb,Oglasna ploča,COLOR TRGOVINA d.o.o., OIB 44543107610, Dubrovačka 65a,34000 Požega,FILOTAS za građenje i trgovinu, društvo s ograničenom odgovornošću, OIB 78783584197, Ivana Gundulića 3,Split,ŽDO, OIB 70793241859, 21000 Split,AD PLASTIK dioničko društvo za proizvodnju dijelova i pribora za motorna vozila i proizvoda iz plastičnih masa, OIB 48351740621, Matoševa Ulica 8,Solin,KOTEKS d.d., OIB 57001982985, UlUlica Kralja Zvonimira 14,21000 Split,Meri Šitić, OIB 61723426098, Šime Ljubića 7,21000 Split,ADOREA d. o. o. za poslovanje nekretninama, graditeljstvo, trgovinu i promidžbu, OIB 49939803134, Vinkuran, Debeli vrv 36,Pula,EURO PROTEKT za zaštitu imovine i osoba, društvo s ograničenom odgovornošću, OIB 29924922167, Rovinjska 4,Split,VILSTROJ društvo s ograničenom odgovornošću za usluge i trgovinu, OIB 14411754953, Mažinjica 77,Buzet,DIOKOM  NOVI d.o.o. za proizvodnju i trgovinu, OIB 14723663506, Plano/bb,Plano,ALLIANZ ZAGREB dioničko društvo za osiguranje, OIB 23759810849, Heinzelova 70,10000 Zagreb,NARODNE NOVINE d.d., OIB 64546066176, Savski gaj XIII. put 6,10000 Zagreb,SPLITSKA BANKA-SOCIETE GENERALE GROUP d.d., OIB 69326397242, Ruđera Boškovića 16,21000 Split,POREZNA UPRAVA IVANIĆ-GRAD, OIB 18683136487, 10310 Ivanić-Grad,POREZNA UPRAVA SPLIT, OIB 18683136487, 21000 Split,POPREZNA UPRAVA ZAGREB, OIB 18683136487, 10000 Zagreb,AGIT d.o.o., OIB 42650506038, Heinzelova 51,10000 Zagreb,POREZNA UPRAVA SOLIN, OIB 18683136487, Solin,FOTOKOPIRNICA AKVARIJ, OIB 92328677897, Držićeva 3,21000 Split</derivirana_varijabla>
  </DomainObject.Predmet.StrankaWithAdressOIB>
  <DomainObject.Predmet.StrankaNazivFormated>
    <izvorni_sadrzaj>AKRIL d.o.o., za proizvodnju i trgovinu,BRODOMERKUR trgovina i usluge, dioničko društvo,FUNDA d.o.o. za graditeljstvo, trgovinu i usluge,JUB, trgovina i promet, društvo s ograničenom odgovornošću,KRAGIĆ d.o.o. za proizvodnju plastičnih metalnih predmeta i za trgovinu,Odv. društvo RADIĆ &amp; RADIĆ,RALLUS d.o.o. za trgovinu,COLOR TRADE d.o.o. za marketing,SOIETE GENERALE-SPLITSKA BANKA d.d.,INA-IND. NAFTE d.d.,IVASIM društvo s ograničenom odgovornošću za proizvodnju kemijskih proizvoda,POS d.o.o.,VB LEASING d.o.o. za leasing,STRABAG za građevinske poslove d.o.o.,Odvjetnik MIJO JELIČIĆ,Goran Korać,CAPRICORNO, društvo s ograničenom odgovornošću za trgovinu,GS1 Croatia,DAUS TRUCK, d.o.o. za trgovinu i servis vozila,Hrvatski Telekom d.d.,BERNER d.o.o.,ADOREA d.o.o.,AGENCIJA ZA INTEGRALNI TRANSPORT d.o.o.,Sjaj kamen s ograničenom odgovornošću za trgovinu i usluge,WACKER CHEMIE AG,Stečajnia upraviteljica / Ankica Čenić,ROFIX d.o.o.,SJAJ KAMEN d.o.o.,Oglasna ploča,COLOR TRGOVINA d.o.o.,FILOTAS za građenje i trgovinu, društvo s ograničenom odgovornošću,ŽDO,AD PLASTIK dioničko društvo za proizvodnju dijelova i pribora za motorna vozila i proizvoda iz plastičnih masa,KOTEKS d.d.,Meri Šitić,ADOREA d. o. o. za poslovanje nekretninama, graditeljstvo, trgovinu i promidžbu,EURO PROTEKT za zaštitu imovine i osoba, društvo s ograničenom odgovornošću,VILSTROJ društvo s ograničenom odgovornošću za usluge i trgovinu,DIOKOM  NOVI d.o.o. za proizvodnju i trgovinu,ALLIANZ ZAGREB dioničko društvo za osiguranje,NARODNE NOVINE d.d.,SPLITSKA BANKA-SOCIETE GENERALE GROUP d.d.,POREZNA UPRAVA IVANIĆ-GRAD,POREZNA UPRAVA SPLIT,POPREZNA UPRAVA ZAGREB,AGIT d.o.o.,POREZNA UPRAVA SOLIN,FOTOKOPIRNICA AKVARIJ</izvorni_sadrzaj>
    <derivirana_varijabla naziv="DomainObject.Predmet.StrankaNazivFormated_1">AKRIL d.o.o., za proizvodnju i trgovinu,BRODOMERKUR trgovina i usluge, dioničko društvo,FUNDA d.o.o. za graditeljstvo, trgovinu i usluge,JUB, trgovina i promet, društvo s ograničenom odgovornošću,KRAGIĆ d.o.o. za proizvodnju plastičnih metalnih predmeta i za trgovinu,Odv. društvo RADIĆ &amp; RADIĆ,RALLUS d.o.o. za trgovinu,COLOR TRADE d.o.o. za marketing,SOIETE GENERALE-SPLITSKA BANKA d.d.,INA-IND. NAFTE d.d.,IVASIM društvo s ograničenom odgovornošću za proizvodnju kemijskih proizvoda,POS d.o.o.,VB LEASING d.o.o. za leasing,STRABAG za građevinske poslove d.o.o.,Odvjetnik MIJO JELIČIĆ,Goran Korać,CAPRICORNO, društvo s ograničenom odgovornošću za trgovinu,GS1 Croatia,DAUS TRUCK, d.o.o. za trgovinu i servis vozila,Hrvatski Telekom d.d.,BERNER d.o.o.,ADOREA d.o.o.,AGENCIJA ZA INTEGRALNI TRANSPORT d.o.o.,Sjaj kamen s ograničenom odgovornošću za trgovinu i usluge,WACKER CHEMIE AG,Stečajnia upraviteljica / Ankica Čenić,ROFIX d.o.o.,SJAJ KAMEN d.o.o.,Oglasna ploča,COLOR TRGOVINA d.o.o.,FILOTAS za građenje i trgovinu, društvo s ograničenom odgovornošću,ŽDO,AD PLASTIK dioničko društvo za proizvodnju dijelova i pribora za motorna vozila i proizvoda iz plastičnih masa,KOTEKS d.d.,Meri Šitić,ADOREA d. o. o. za poslovanje nekretninama, graditeljstvo, trgovinu i promidžbu,EURO PROTEKT za zaštitu imovine i osoba, društvo s ograničenom odgovornošću,VILSTROJ društvo s ograničenom odgovornošću za usluge i trgovinu,DIOKOM  NOVI d.o.o. za proizvodnju i trgovinu,ALLIANZ ZAGREB dioničko društvo za osiguranje,NARODNE NOVINE d.d.,SPLITSKA BANKA-SOCIETE GENERALE GROUP d.d.,POREZNA UPRAVA IVANIĆ-GRAD,POREZNA UPRAVA SPLIT,POPREZNA UPRAVA ZAGREB,AGIT d.o.o.,POREZNA UPRAVA SOLIN,FOTOKOPIRNICA AKVARIJ</derivirana_varijabla>
  </DomainObject.Predmet.StrankaNazivFormated>
  <DomainObject.Predmet.StrankaNazivFormatedOIB>
    <izvorni_sadrzaj>AKRIL d.o.o., za proizvodnju i trgovinu, OIB 44873360261,BRODOMERKUR trgovina i usluge, dioničko društvo, OIB 33956120458,FUNDA d.o.o. za graditeljstvo, trgovinu i usluge, OIB 01834433810,JUB, trgovina i promet, društvo s ograničenom odgovornošću, OIB 05407197431,KRAGIĆ d.o.o. za proizvodnju plastičnih metalnih predmeta i za trgovinu, OIB 35264136731,Odv. društvo RADIĆ &amp; RADIĆ, OIB 14518464744,RALLUS d.o.o. za trgovinu, OIB 46848201954,COLOR TRADE d.o.o. za marketing, OIB 15506080968,SOIETE GENERALE-SPLITSKA BANKA d.d., OIB 69326397242,INA-IND. NAFTE d.d., OIB 27759560625,IVASIM društvo s ograničenom odgovornošću za proizvodnju kemijskih proizvoda, OIB 32677374790,POS d.o.o., OIB 84938865556,VB LEASING d.o.o. za leasing, OIB 55525619967,STRABAG za građevinske poslove d.o.o., OIB 74971361430,Odvjetnik MIJO JELIČIĆ, OIB 71855290129,Goran Korać, OIB 77963325137,CAPRICORNO, društvo s ograničenom odgovornošću za trgovinu, OIB 09517317411,GS1 Croatia, OIB 03365973101,DAUS TRUCK, d.o.o. za trgovinu i servis vozila, OIB 95174048745,Hrvatski Telekom d.d., OIB 81793146560,BERNER d.o.o., OIB 66471923099,ADOREA d.o.o., OIB 08237027531,AGENCIJA ZA INTEGRALNI TRANSPORT d.o.o., OIB 42650506038,Sjaj kamen s ograničenom odgovornošću za trgovinu i usluge, OIB 18527043583,WACKER CHEMIE AG, OIB 75931122127,Stečajnia upraviteljica / Ankica Čenić, OIB 67541309757,ROFIX d.o.o., OIB 18346522436,SJAJ KAMEN d.o.o., OIB 18527043583,Oglasna ploča,COLOR TRGOVINA d.o.o., OIB 44543107610,FILOTAS za građenje i trgovinu, društvo s ograničenom odgovornošću, OIB 78783584197,ŽDO, OIB 70793241859,AD PLASTIK dioničko društvo za proizvodnju dijelova i pribora za motorna vozila i proizvoda iz plastičnih masa, OIB 48351740621,KOTEKS d.d., OIB 57001982985,Meri Šitić, OIB 61723426098,ADOREA d. o. o. za poslovanje nekretninama, graditeljstvo, trgovinu i promidžbu, OIB 49939803134,EURO PROTEKT za zaštitu imovine i osoba, društvo s ograničenom odgovornošću, OIB 29924922167,VILSTROJ društvo s ograničenom odgovornošću za usluge i trgovinu, OIB 14411754953,DIOKOM  NOVI d.o.o. za proizvodnju i trgovinu, OIB 14723663506,ALLIANZ ZAGREB dioničko društvo za osiguranje, OIB 23759810849,NARODNE NOVINE d.d., OIB 64546066176,SPLITSKA BANKA-SOCIETE GENERALE GROUP d.d., OIB 69326397242,POREZNA UPRAVA IVANIĆ-GRAD, OIB 18683136487,POREZNA UPRAVA SPLIT, OIB 18683136487,POPREZNA UPRAVA ZAGREB, OIB 18683136487,AGIT d.o.o., OIB 42650506038,POREZNA UPRAVA SOLIN, OIB 18683136487,FOTOKOPIRNICA AKVARIJ, OIB 92328677897</izvorni_sadrzaj>
    <derivirana_varijabla naziv="DomainObject.Predmet.StrankaNazivFormatedOIB_1">AKRIL d.o.o., za proizvodnju i trgovinu, OIB 44873360261,BRODOMERKUR trgovina i usluge, dioničko društvo, OIB 33956120458,FUNDA d.o.o. za graditeljstvo, trgovinu i usluge, OIB 01834433810,JUB, trgovina i promet, društvo s ograničenom odgovornošću, OIB 05407197431,KRAGIĆ d.o.o. za proizvodnju plastičnih metalnih predmeta i za trgovinu, OIB 35264136731,Odv. društvo RADIĆ &amp; RADIĆ, OIB 14518464744,RALLUS d.o.o. za trgovinu, OIB 46848201954,COLOR TRADE d.o.o. za marketing, OIB 15506080968,SOIETE GENERALE-SPLITSKA BANKA d.d., OIB 69326397242,INA-IND. NAFTE d.d., OIB 27759560625,IVASIM društvo s ograničenom odgovornošću za proizvodnju kemijskih proizvoda, OIB 32677374790,POS d.o.o., OIB 84938865556,VB LEASING d.o.o. za leasing, OIB 55525619967,STRABAG za građevinske poslove d.o.o., OIB 74971361430,Odvjetnik MIJO JELIČIĆ, OIB 71855290129,Goran Korać, OIB 77963325137,CAPRICORNO, društvo s ograničenom odgovornošću za trgovinu, OIB 09517317411,GS1 Croatia, OIB 03365973101,DAUS TRUCK, d.o.o. za trgovinu i servis vozila, OIB 95174048745,Hrvatski Telekom d.d., OIB 81793146560,BERNER d.o.o., OIB 66471923099,ADOREA d.o.o., OIB 08237027531,AGENCIJA ZA INTEGRALNI TRANSPORT d.o.o., OIB 42650506038,Sjaj kamen s ograničenom odgovornošću za trgovinu i usluge, OIB 18527043583,WACKER CHEMIE AG, OIB 75931122127,Stečajnia upraviteljica / Ankica Čenić, OIB 67541309757,ROFIX d.o.o., OIB 18346522436,SJAJ KAMEN d.o.o., OIB 18527043583,Oglasna ploča,COLOR TRGOVINA d.o.o., OIB 44543107610,FILOTAS za građenje i trgovinu, društvo s ograničenom odgovornošću, OIB 78783584197,ŽDO, OIB 70793241859,AD PLASTIK dioničko društvo za proizvodnju dijelova i pribora za motorna vozila i proizvoda iz plastičnih masa, OIB 48351740621,KOTEKS d.d., OIB 57001982985,Meri Šitić, OIB 61723426098,ADOREA d. o. o. za poslovanje nekretninama, graditeljstvo, trgovinu i promidžbu, OIB 49939803134,EURO PROTEKT za zaštitu imovine i osoba, društvo s ograničenom odgovornošću, OIB 29924922167,VILSTROJ društvo s ograničenom odgovornošću za usluge i trgovinu, OIB 14411754953,DIOKOM  NOVI d.o.o. za proizvodnju i trgovinu, OIB 14723663506,ALLIANZ ZAGREB dioničko društvo za osiguranje, OIB 23759810849,NARODNE NOVINE d.d., OIB 64546066176,SPLITSKA BANKA-SOCIETE GENERALE GROUP d.d., OIB 69326397242,POREZNA UPRAVA IVANIĆ-GRAD, OIB 18683136487,POREZNA UPRAVA SPLIT, OIB 18683136487,POPREZNA UPRAVA ZAGREB, OIB 18683136487,AGIT d.o.o., OIB 42650506038,POREZNA UPRAVA SOLIN, OIB 18683136487,FOTOKOPIRNICA AKVARIJ, OIB 92328677897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AKRIL d.o.o., za proizvodnju i trgovinu</item>
      <item>BRODOMERKUR trgovina i usluge, dioničko društvo</item>
      <item>FUNDA d.o.o. za graditeljstvo, trgovinu i usluge</item>
      <item>JUB, trgovina i promet, društvo s ograničenom odgovornošću</item>
      <item>KRAGIĆ d.o.o. za proizvodnju plastičnih metalnih predmeta i za trgovinu</item>
      <item>Odv. društvo RADIĆ &amp; RADIĆ</item>
      <item>RALLUS d.o.o. za trgovinu</item>
      <item>COLOR TRADE d.o.o. za marketing</item>
      <item>SOIETE GENERALE-SPLITSKA BANKA d.d.</item>
      <item>INA-IND. NAFTE d.d.</item>
      <item>IVASIM društvo s ograničenom odgovornošću za proizvodnju kemijskih proizvoda</item>
      <item>POS d.o.o.</item>
      <item>VB LEASING d.o.o. za leasing</item>
      <item>STRABAG za građevinske poslove d.o.o.</item>
      <item>Odvjetnik MIJO JELIČIĆ</item>
      <item>Goran Korać</item>
      <item>CAPRICORNO, društvo s ograničenom odgovornošću za trgovinu</item>
      <item>GS1 Croatia</item>
      <item>DAUS TRUCK, d.o.o. za trgovinu i servis vozila</item>
      <item>Hrvatski Telekom d.d.</item>
      <item>BERNER d.o.o.</item>
      <item>ADOREA d.o.o.</item>
      <item>AGENCIJA ZA INTEGRALNI TRANSPORT d.o.o.</item>
      <item>Sjaj kamen s ograničenom odgovornošću za trgovinu i usluge</item>
      <item>WACKER CHEMIE AG</item>
      <item>Stečajnia upraviteljica / Ankica Čenić</item>
      <item>ROFIX d.o.o.</item>
      <item>SJAJ KAMEN d.o.o.</item>
      <item>Oglasna ploča</item>
      <item>COLOR TRGOVINA d.o.o.</item>
      <item>FILOTAS za građenje i trgovinu, društvo s ograničenom odgovornošću</item>
      <item>ŽDO</item>
      <item>AD PLASTIK dioničko društvo za proizvodnju dijelova i pribora za motorna vozila i proizvoda iz plastičnih masa</item>
      <item>KOTEKS d.d.</item>
      <item>Meri Šitić</item>
      <item>ADOREA d. o. o. za poslovanje nekretninama, graditeljstvo, trgovinu i promidžbu</item>
      <item>EURO PROTEKT za zaštitu imovine i osoba, društvo s ograničenom odgovornošću</item>
      <item>VILSTROJ društvo s ograničenom odgovornošću za usluge i trgovinu</item>
      <item>DIOKOM  NOVI d.o.o. za proizvodnju i trgovinu</item>
      <item>ALLIANZ ZAGREB dioničko društvo za osiguranje</item>
      <item>NARODNE NOVINE d.d.</item>
      <item>SPLITSKA BANKA-SOCIETE GENERALE GROUP d.d.</item>
      <item>POREZNA UPRAVA IVANIĆ-GRAD</item>
      <item>POREZNA UPRAVA SPLIT</item>
      <item>POPREZNA UPRAVA ZAGREB</item>
      <item>AGIT d.o.o.</item>
      <item>POREZNA UPRAVA SOLIN</item>
      <item>FOTOKOPIRNICA AKVARIJ</item>
    </izvorni_sadrzaj>
    <derivirana_varijabla naziv="DomainObject.Predmet.StrankaListFormated_1">
      <item>AKRIL d.o.o., za proizvodnju i trgovinu</item>
      <item>BRODOMERKUR trgovina i usluge, dioničko društvo</item>
      <item>FUNDA d.o.o. za graditeljstvo, trgovinu i usluge</item>
      <item>JUB, trgovina i promet, društvo s ograničenom odgovornošću</item>
      <item>KRAGIĆ d.o.o. za proizvodnju plastičnih metalnih predmeta i za trgovinu</item>
      <item>Odv. društvo RADIĆ &amp; RADIĆ</item>
      <item>RALLUS d.o.o. za trgovinu</item>
      <item>COLOR TRADE d.o.o. za marketing</item>
      <item>SOIETE GENERALE-SPLITSKA BANKA d.d.</item>
      <item>INA-IND. NAFTE d.d.</item>
      <item>IVASIM društvo s ograničenom odgovornošću za proizvodnju kemijskih proizvoda</item>
      <item>POS d.o.o.</item>
      <item>VB LEASING d.o.o. za leasing</item>
      <item>STRABAG za građevinske poslove d.o.o.</item>
      <item>Odvjetnik MIJO JELIČIĆ</item>
      <item>Goran Korać</item>
      <item>CAPRICORNO, društvo s ograničenom odgovornošću za trgovinu</item>
      <item>GS1 Croatia</item>
      <item>DAUS TRUCK, d.o.o. za trgovinu i servis vozila</item>
      <item>Hrvatski Telekom d.d.</item>
      <item>BERNER d.o.o.</item>
      <item>ADOREA d.o.o.</item>
      <item>AGENCIJA ZA INTEGRALNI TRANSPORT d.o.o.</item>
      <item>Sjaj kamen s ograničenom odgovornošću za trgovinu i usluge</item>
      <item>WACKER CHEMIE AG</item>
      <item>Stečajnia upraviteljica / Ankica Čenić</item>
      <item>ROFIX d.o.o.</item>
      <item>SJAJ KAMEN d.o.o.</item>
      <item>Oglasna ploča</item>
      <item>COLOR TRGOVINA d.o.o.</item>
      <item>FILOTAS za građenje i trgovinu, društvo s ograničenom odgovornošću</item>
      <item>ŽDO</item>
      <item>AD PLASTIK dioničko društvo za proizvodnju dijelova i pribora za motorna vozila i proizvoda iz plastičnih masa</item>
      <item>KOTEKS d.d.</item>
      <item>Meri Šitić</item>
      <item>ADOREA d. o. o. za poslovanje nekretninama, graditeljstvo, trgovinu i promidžbu</item>
      <item>EURO PROTEKT za zaštitu imovine i osoba, društvo s ograničenom odgovornošću</item>
      <item>VILSTROJ društvo s ograničenom odgovornošću za usluge i trgovinu</item>
      <item>DIOKOM  NOVI d.o.o. za proizvodnju i trgovinu</item>
      <item>ALLIANZ ZAGREB dioničko društvo za osiguranje</item>
      <item>NARODNE NOVINE d.d.</item>
      <item>SPLITSKA BANKA-SOCIETE GENERALE GROUP d.d.</item>
      <item>POREZNA UPRAVA IVANIĆ-GRAD</item>
      <item>POREZNA UPRAVA SPLIT</item>
      <item>POPREZNA UPRAVA ZAGREB</item>
      <item>AGIT d.o.o.</item>
      <item>POREZNA UPRAVA SOLIN</item>
      <item>FOTOKOPIRNICA AKVARIJ</item>
    </derivirana_varijabla>
  </DomainObject.Predmet.StrankaListFormated>
  <DomainObject.Predmet.StrankaListFormatedOIB>
    <izvorni_sadrzaj>
      <item>AKRIL d.o.o., za proizvodnju i trgovinu, OIB 44873360261</item>
      <item>BRODOMERKUR trgovina i usluge, dioničko društvo, OIB 33956120458</item>
      <item>FUNDA d.o.o. za graditeljstvo, trgovinu i usluge, OIB 01834433810</item>
      <item>JUB, trgovina i promet, društvo s ograničenom odgovornošću, OIB 05407197431</item>
      <item>KRAGIĆ d.o.o. za proizvodnju plastičnih metalnih predmeta i za trgovinu, OIB 35264136731</item>
      <item>Odv. društvo RADIĆ &amp; RADIĆ, OIB 14518464744</item>
      <item>RALLUS d.o.o. za trgovinu, OIB 46848201954</item>
      <item>COLOR TRADE d.o.o. za marketing, OIB 15506080968</item>
      <item>SOIETE GENERALE-SPLITSKA BANKA d.d., OIB 69326397242</item>
      <item>INA-IND. NAFTE d.d., OIB 27759560625</item>
      <item>IVASIM društvo s ograničenom odgovornošću za proizvodnju kemijskih proizvoda, OIB 32677374790</item>
      <item>POS d.o.o., OIB 84938865556</item>
      <item>VB LEASING d.o.o. za leasing, OIB 55525619967</item>
      <item>STRABAG za građevinske poslove d.o.o., OIB 74971361430</item>
      <item>Odvjetnik MIJO JELIČIĆ, OIB 71855290129</item>
      <item>Goran Korać, OIB 77963325137</item>
      <item>CAPRICORNO, društvo s ograničenom odgovornošću za trgovinu, OIB 09517317411</item>
      <item>GS1 Croatia, OIB 03365973101</item>
      <item>DAUS TRUCK, d.o.o. za trgovinu i servis vozila, OIB 95174048745</item>
      <item>Hrvatski Telekom d.d., OIB 81793146560</item>
      <item>BERNER d.o.o., OIB 66471923099</item>
      <item>ADOREA d.o.o., OIB 08237027531</item>
      <item>AGENCIJA ZA INTEGRALNI TRANSPORT d.o.o., OIB 42650506038</item>
      <item>Sjaj kamen s ograničenom odgovornošću za trgovinu i usluge, OIB 18527043583</item>
      <item>WACKER CHEMIE AG, OIB 75931122127</item>
      <item>Stečajnia upraviteljica / Ankica Čenić, OIB 67541309757</item>
      <item>ROFIX d.o.o., OIB 18346522436</item>
      <item>SJAJ KAMEN d.o.o., OIB 18527043583</item>
      <item>Oglasna ploča</item>
      <item>COLOR TRGOVINA d.o.o., OIB 44543107610</item>
      <item>FILOTAS za građenje i trgovinu, društvo s ograničenom odgovornošću, OIB 78783584197</item>
      <item>ŽDO, OIB 70793241859</item>
      <item>AD PLASTIK dioničko društvo za proizvodnju dijelova i pribora za motorna vozila i proizvoda iz plastičnih masa, OIB 48351740621</item>
      <item>KOTEKS d.d., OIB 57001982985</item>
      <item>Meri Šitić, OIB 61723426098</item>
      <item>ADOREA d. o. o. za poslovanje nekretninama, graditeljstvo, trgovinu i promidžbu, OIB 49939803134</item>
      <item>EURO PROTEKT za zaštitu imovine i osoba, društvo s ograničenom odgovornošću, OIB 29924922167</item>
      <item>VILSTROJ društvo s ograničenom odgovornošću za usluge i trgovinu, OIB 14411754953</item>
      <item>DIOKOM  NOVI d.o.o. za proizvodnju i trgovinu, OIB 14723663506</item>
      <item>ALLIANZ ZAGREB dioničko društvo za osiguranje, OIB 23759810849</item>
      <item>NARODNE NOVINE d.d., OIB 64546066176</item>
      <item>SPLITSKA BANKA-SOCIETE GENERALE GROUP d.d., OIB 69326397242</item>
      <item>POREZNA UPRAVA IVANIĆ-GRAD, OIB 18683136487</item>
      <item>POREZNA UPRAVA SPLIT, OIB 18683136487</item>
      <item>POPREZNA UPRAVA ZAGREB, OIB 18683136487</item>
      <item>AGIT d.o.o., OIB 42650506038</item>
      <item>POREZNA UPRAVA SOLIN, OIB 18683136487</item>
      <item>FOTOKOPIRNICA AKVARIJ, OIB 92328677897</item>
    </izvorni_sadrzaj>
    <derivirana_varijabla naziv="DomainObject.Predmet.StrankaListFormatedOIB_1">
      <item>AKRIL d.o.o., za proizvodnju i trgovinu, OIB 44873360261</item>
      <item>BRODOMERKUR trgovina i usluge, dioničko društvo, OIB 33956120458</item>
      <item>FUNDA d.o.o. za graditeljstvo, trgovinu i usluge, OIB 01834433810</item>
      <item>JUB, trgovina i promet, društvo s ograničenom odgovornošću, OIB 05407197431</item>
      <item>KRAGIĆ d.o.o. za proizvodnju plastičnih metalnih predmeta i za trgovinu, OIB 35264136731</item>
      <item>Odv. društvo RADIĆ &amp; RADIĆ, OIB 14518464744</item>
      <item>RALLUS d.o.o. za trgovinu, OIB 46848201954</item>
      <item>COLOR TRADE d.o.o. za marketing, OIB 15506080968</item>
      <item>SOIETE GENERALE-SPLITSKA BANKA d.d., OIB 69326397242</item>
      <item>INA-IND. NAFTE d.d., OIB 27759560625</item>
      <item>IVASIM društvo s ograničenom odgovornošću za proizvodnju kemijskih proizvoda, OIB 32677374790</item>
      <item>POS d.o.o., OIB 84938865556</item>
      <item>VB LEASING d.o.o. za leasing, OIB 55525619967</item>
      <item>STRABAG za građevinske poslove d.o.o., OIB 74971361430</item>
      <item>Odvjetnik MIJO JELIČIĆ, OIB 71855290129</item>
      <item>Goran Korać, OIB 77963325137</item>
      <item>CAPRICORNO, društvo s ograničenom odgovornošću za trgovinu, OIB 09517317411</item>
      <item>GS1 Croatia, OIB 03365973101</item>
      <item>DAUS TRUCK, d.o.o. za trgovinu i servis vozila, OIB 95174048745</item>
      <item>Hrvatski Telekom d.d., OIB 81793146560</item>
      <item>BERNER d.o.o., OIB 66471923099</item>
      <item>ADOREA d.o.o., OIB 08237027531</item>
      <item>AGENCIJA ZA INTEGRALNI TRANSPORT d.o.o., OIB 42650506038</item>
      <item>Sjaj kamen s ograničenom odgovornošću za trgovinu i usluge, OIB 18527043583</item>
      <item>WACKER CHEMIE AG, OIB 75931122127</item>
      <item>Stečajnia upraviteljica / Ankica Čenić, OIB 67541309757</item>
      <item>ROFIX d.o.o., OIB 18346522436</item>
      <item>SJAJ KAMEN d.o.o., OIB 18527043583</item>
      <item>Oglasna ploča</item>
      <item>COLOR TRGOVINA d.o.o., OIB 44543107610</item>
      <item>FILOTAS za građenje i trgovinu, društvo s ograničenom odgovornošću, OIB 78783584197</item>
      <item>ŽDO, OIB 70793241859</item>
      <item>AD PLASTIK dioničko društvo za proizvodnju dijelova i pribora za motorna vozila i proizvoda iz plastičnih masa, OIB 48351740621</item>
      <item>KOTEKS d.d., OIB 57001982985</item>
      <item>Meri Šitić, OIB 61723426098</item>
      <item>ADOREA d. o. o. za poslovanje nekretninama, graditeljstvo, trgovinu i promidžbu, OIB 49939803134</item>
      <item>EURO PROTEKT za zaštitu imovine i osoba, društvo s ograničenom odgovornošću, OIB 29924922167</item>
      <item>VILSTROJ društvo s ograničenom odgovornošću za usluge i trgovinu, OIB 14411754953</item>
      <item>DIOKOM  NOVI d.o.o. za proizvodnju i trgovinu, OIB 14723663506</item>
      <item>ALLIANZ ZAGREB dioničko društvo za osiguranje, OIB 23759810849</item>
      <item>NARODNE NOVINE d.d., OIB 64546066176</item>
      <item>SPLITSKA BANKA-SOCIETE GENERALE GROUP d.d., OIB 69326397242</item>
      <item>POREZNA UPRAVA IVANIĆ-GRAD, OIB 18683136487</item>
      <item>POREZNA UPRAVA SPLIT, OIB 18683136487</item>
      <item>POPREZNA UPRAVA ZAGREB, OIB 18683136487</item>
      <item>AGIT d.o.o., OIB 42650506038</item>
      <item>POREZNA UPRAVA SOLIN, OIB 18683136487</item>
      <item>FOTOKOPIRNICA AKVARIJ, OIB 92328677897</item>
    </derivirana_varijabla>
  </DomainObject.Predmet.StrankaListFormatedOIB>
  <DomainObject.Predmet.StrankaListFormatedWithAdress>
    <izvorni_sadrzaj>
      <item>AKRIL d.o.o., za proizvodnju i trgovinu, Zoranićeva 10, Solin</item>
      <item>BRODOMERKUR trgovina i usluge, dioničko društvo, Poljička Cesta 35, Split</item>
      <item>FUNDA d.o.o. za graditeljstvo, trgovinu i usluge, Bana Josipa Jelačića 45, Zaprešić</item>
      <item>JUB, trgovina i promet, društvo s ograničenom odgovornošću, Ul. Hrvatskih branitelja 11, Samobor</item>
      <item>KRAGIĆ d.o.o. za proizvodnju plastičnih metalnih predmeta i za trgovinu, Prisoje 21, Prisoje</item>
      <item>Odv. društvo RADIĆ &amp; RADIĆ</item>
      <item>RALLUS d.o.o. za trgovinu, Josipa Jovića br. 51, Split</item>
      <item>COLOR TRADE d.o.o. za marketing, Ilica 54, 10000 Zagreb</item>
      <item>SOIETE GENERALE-SPLITSKA BANKA d.d.</item>
      <item>INA-IND. NAFTE d.d.</item>
      <item>IVASIM društvo s ograničenom odgovornošću za proizvodnju kemijskih proizvoda, Industrijska Cesta 4, Ivanić-Grad</item>
      <item>POS d.o.o.</item>
      <item>VB LEASING d.o.o. za leasing, Horvatova 82, 10000 Zagreb</item>
      <item>STRABAG za građevinske poslove d.o.o., Ulica Petra Hektorovića 2, 10000 Zagreb</item>
      <item>Odvjetnik MIJO JELIČIĆ</item>
      <item>Goran Korać</item>
      <item>CAPRICORNO, društvo s ograničenom odgovornošću za trgovinu, Hercegovačka 57/A, Split</item>
      <item>GS1 Croatia</item>
      <item>DAUS TRUCK, d.o.o. za trgovinu i servis vozila, Put Bana 8, Dugopolje</item>
      <item>Hrvatski Telekom d.d., Savska cesta 32, 10000 Zagreb</item>
      <item>BERNER d.o.o., Majstorska 9, 10000 Zagreb</item>
      <item>ADOREA d.o.o., Vinogradska 55, 21000 Split</item>
      <item>AGENCIJA ZA INTEGRALNI TRANSPORT d.o.o., Heinzelova 51, 10000 Zagreb</item>
      <item>Sjaj kamen s ograničenom odgovornošću za trgovinu i usluge, Trg A. Mihanovića 4, Sesvete</item>
      <item>WACKER CHEMIE AG</item>
      <item>Stečajnia upraviteljica / Ankica Čenić, Pupačićeva 1/3, 21000 Split</item>
      <item>ROFIX d.o.o., Javorska 4, Kaštel Štafilić</item>
      <item>SJAJ KAMEN d.o.o., Trg A. Mihanovića 3, 10040 Zagreb</item>
      <item>Oglasna ploča</item>
      <item>COLOR TRGOVINA d.o.o., Dubrovačka 65a, 34000 Požega</item>
      <item>FILOTAS za građenje i trgovinu, društvo s ograničenom odgovornošću, Ivana Gundulića 3, Split</item>
      <item>ŽDO, 21000 Split</item>
      <item>AD PLASTIK dioničko društvo za proizvodnju dijelova i pribora za motorna vozila i proizvoda iz plastičnih masa, Matoševa Ulica 8, Solin</item>
      <item>KOTEKS d.d., UlUlica Kralja Zvonimira 14, 21000 Split</item>
      <item>Meri Šitić, Šime Ljubića 7, 21000 Split</item>
      <item>ADOREA d. o. o. za poslovanje nekretninama, graditeljstvo, trgovinu i promidžbu, Vinkuran, Debeli vrv 36, Pula</item>
      <item>EURO PROTEKT za zaštitu imovine i osoba, društvo s ograničenom odgovornošću, Rovinjska 4, Split</item>
      <item>VILSTROJ društvo s ograničenom odgovornošću za usluge i trgovinu, Mažinjica 77, Buzet</item>
      <item>DIOKOM  NOVI d.o.o. za proizvodnju i trgovinu, Plano/bb, Plano</item>
      <item>ALLIANZ ZAGREB dioničko društvo za osiguranje, Heinzelova 70, 10000 Zagreb</item>
      <item>NARODNE NOVINE d.d., Savski gaj XIII. put 6, 10000 Zagreb</item>
      <item>SPLITSKA BANKA-SOCIETE GENERALE GROUP d.d., Ruđera Boškovića 16, 21000 Split</item>
      <item>POREZNA UPRAVA IVANIĆ-GRAD, 10310 Ivanić-Grad</item>
      <item>POREZNA UPRAVA SPLIT, 21000 Split</item>
      <item>POPREZNA UPRAVA ZAGREB, 10000 Zagreb</item>
      <item>AGIT d.o.o., Heinzelova 51, 10000 Zagreb</item>
      <item>POREZNA UPRAVA SOLIN, Solin</item>
      <item>FOTOKOPIRNICA AKVARIJ, Držićeva 3, 21000 Split</item>
    </izvorni_sadrzaj>
    <derivirana_varijabla naziv="DomainObject.Predmet.StrankaListFormatedWithAdress_1">
      <item>AKRIL d.o.o., za proizvodnju i trgovinu, Zoranićeva 10, Solin</item>
      <item>BRODOMERKUR trgovina i usluge, dioničko društvo, Poljička Cesta 35, Split</item>
      <item>FUNDA d.o.o. za graditeljstvo, trgovinu i usluge, Bana Josipa Jelačića 45, Zaprešić</item>
      <item>JUB, trgovina i promet, društvo s ograničenom odgovornošću, Ul. Hrvatskih branitelja 11, Samobor</item>
      <item>KRAGIĆ d.o.o. za proizvodnju plastičnih metalnih predmeta i za trgovinu, Prisoje 21, Prisoje</item>
      <item>Odv. društvo RADIĆ &amp; RADIĆ</item>
      <item>RALLUS d.o.o. za trgovinu, Josipa Jovića br. 51, Split</item>
      <item>COLOR TRADE d.o.o. za marketing, Ilica 54, 10000 Zagreb</item>
      <item>SOIETE GENERALE-SPLITSKA BANKA d.d.</item>
      <item>INA-IND. NAFTE d.d.</item>
      <item>IVASIM društvo s ograničenom odgovornošću za proizvodnju kemijskih proizvoda, Industrijska Cesta 4, Ivanić-Grad</item>
      <item>POS d.o.o.</item>
      <item>VB LEASING d.o.o. za leasing, Horvatova 82, 10000 Zagreb</item>
      <item>STRABAG za građevinske poslove d.o.o., Ulica Petra Hektorovića 2, 10000 Zagreb</item>
      <item>Odvjetnik MIJO JELIČIĆ</item>
      <item>Goran Korać</item>
      <item>CAPRICORNO, društvo s ograničenom odgovornošću za trgovinu, Hercegovačka 57/A, Split</item>
      <item>GS1 Croatia</item>
      <item>DAUS TRUCK, d.o.o. za trgovinu i servis vozila, Put Bana 8, Dugopolje</item>
      <item>Hrvatski Telekom d.d., Savska cesta 32, 10000 Zagreb</item>
      <item>BERNER d.o.o., Majstorska 9, 10000 Zagreb</item>
      <item>ADOREA d.o.o., Vinogradska 55, 21000 Split</item>
      <item>AGENCIJA ZA INTEGRALNI TRANSPORT d.o.o., Heinzelova 51, 10000 Zagreb</item>
      <item>Sjaj kamen s ograničenom odgovornošću za trgovinu i usluge, Trg A. Mihanovića 4, Sesvete</item>
      <item>WACKER CHEMIE AG</item>
      <item>Stečajnia upraviteljica / Ankica Čenić, Pupačićeva 1/3, 21000 Split</item>
      <item>ROFIX d.o.o., Javorska 4, Kaštel Štafilić</item>
      <item>SJAJ KAMEN d.o.o., Trg A. Mihanovića 3, 10040 Zagreb</item>
      <item>Oglasna ploča</item>
      <item>COLOR TRGOVINA d.o.o., Dubrovačka 65a, 34000 Požega</item>
      <item>FILOTAS za građenje i trgovinu, društvo s ograničenom odgovornošću, Ivana Gundulića 3, Split</item>
      <item>ŽDO, 21000 Split</item>
      <item>AD PLASTIK dioničko društvo za proizvodnju dijelova i pribora za motorna vozila i proizvoda iz plastičnih masa, Matoševa Ulica 8, Solin</item>
      <item>KOTEKS d.d., UlUlica Kralja Zvonimira 14, 21000 Split</item>
      <item>Meri Šitić, Šime Ljubića 7, 21000 Split</item>
      <item>ADOREA d. o. o. za poslovanje nekretninama, graditeljstvo, trgovinu i promidžbu, Vinkuran, Debeli vrv 36, Pula</item>
      <item>EURO PROTEKT za zaštitu imovine i osoba, društvo s ograničenom odgovornošću, Rovinjska 4, Split</item>
      <item>VILSTROJ društvo s ograničenom odgovornošću za usluge i trgovinu, Mažinjica 77, Buzet</item>
      <item>DIOKOM  NOVI d.o.o. za proizvodnju i trgovinu, Plano/bb, Plano</item>
      <item>ALLIANZ ZAGREB dioničko društvo za osiguranje, Heinzelova 70, 10000 Zagreb</item>
      <item>NARODNE NOVINE d.d., Savski gaj XIII. put 6, 10000 Zagreb</item>
      <item>SPLITSKA BANKA-SOCIETE GENERALE GROUP d.d., Ruđera Boškovića 16, 21000 Split</item>
      <item>POREZNA UPRAVA IVANIĆ-GRAD, 10310 Ivanić-Grad</item>
      <item>POREZNA UPRAVA SPLIT, 21000 Split</item>
      <item>POPREZNA UPRAVA ZAGREB, 10000 Zagreb</item>
      <item>AGIT d.o.o., Heinzelova 51, 10000 Zagreb</item>
      <item>POREZNA UPRAVA SOLIN, Solin</item>
      <item>FOTOKOPIRNICA AKVARIJ, Držićeva 3, 21000 Split</item>
    </derivirana_varijabla>
  </DomainObject.Predmet.StrankaListFormatedWithAdress>
  <DomainObject.Predmet.StrankaListFormatedWithAdressOIB>
    <izvorni_sadrzaj>
      <item>AKRIL d.o.o., za proizvodnju i trgovinu, OIB 44873360261, Zoranićeva 10, Solin</item>
      <item>BRODOMERKUR trgovina i usluge, dioničko društvo, OIB 33956120458, Poljička Cesta 35, Split</item>
      <item>FUNDA d.o.o. za graditeljstvo, trgovinu i usluge, OIB 01834433810, Bana Josipa Jelačića 45, Zaprešić</item>
      <item>JUB, trgovina i promet, društvo s ograničenom odgovornošću, OIB 05407197431, Ul. Hrvatskih branitelja 11, Samobor</item>
      <item>KRAGIĆ d.o.o. za proizvodnju plastičnih metalnih predmeta i za trgovinu, OIB 35264136731, Prisoje 21, Prisoje</item>
      <item>Odv. društvo RADIĆ &amp; RADIĆ, OIB 14518464744</item>
      <item>RALLUS d.o.o. za trgovinu, OIB 46848201954, Josipa Jovića br. 51, Split</item>
      <item>COLOR TRADE d.o.o. za marketing, OIB 15506080968, Ilica 54, 10000 Zagreb</item>
      <item>SOIETE GENERALE-SPLITSKA BANKA d.d., OIB 69326397242</item>
      <item>INA-IND. NAFTE d.d., OIB 27759560625</item>
      <item>IVASIM društvo s ograničenom odgovornošću za proizvodnju kemijskih proizvoda, OIB 32677374790, Industrijska Cesta 4, Ivanić-Grad</item>
      <item>POS d.o.o., OIB 84938865556</item>
      <item>VB LEASING d.o.o. za leasing, OIB 55525619967, Horvatova 82, 10000 Zagreb</item>
      <item>STRABAG za građevinske poslove d.o.o., OIB 74971361430, Ulica Petra Hektorovića 2, 10000 Zagreb</item>
      <item>Odvjetnik MIJO JELIČIĆ, OIB 71855290129</item>
      <item>Goran Korać, OIB 77963325137</item>
      <item>CAPRICORNO, društvo s ograničenom odgovornošću za trgovinu, OIB 09517317411, Hercegovačka 57/A, Split</item>
      <item>GS1 Croatia, OIB 03365973101</item>
      <item>DAUS TRUCK, d.o.o. za trgovinu i servis vozila, OIB 95174048745, Put Bana 8, Dugopolje</item>
      <item>Hrvatski Telekom d.d., OIB 81793146560, Savska cesta 32, 10000 Zagreb</item>
      <item>BERNER d.o.o., OIB 66471923099, Majstorska 9, 10000 Zagreb</item>
      <item>ADOREA d.o.o., OIB 08237027531, Vinogradska 55, 21000 Split</item>
      <item>AGENCIJA ZA INTEGRALNI TRANSPORT d.o.o., OIB 42650506038, Heinzelova 51, 10000 Zagreb</item>
      <item>Sjaj kamen s ograničenom odgovornošću za trgovinu i usluge, OIB 18527043583, Trg A. Mihanovića 4, Sesvete</item>
      <item>WACKER CHEMIE AG, OIB 75931122127</item>
      <item>Stečajnia upraviteljica / Ankica Čenić, OIB 67541309757, Pupačićeva 1/3, 21000 Split</item>
      <item>ROFIX d.o.o., OIB 18346522436, Javorska 4, Kaštel Štafilić</item>
      <item>SJAJ KAMEN d.o.o., OIB 18527043583, Trg A. Mihanovića 3, 10040 Zagreb</item>
      <item>Oglasna ploča</item>
      <item>COLOR TRGOVINA d.o.o., OIB 44543107610, Dubrovačka 65a, 34000 Požega</item>
      <item>FILOTAS za građenje i trgovinu, društvo s ograničenom odgovornošću, OIB 78783584197, Ivana Gundulića 3, Split</item>
      <item>ŽDO, OIB 70793241859, 21000 Split</item>
      <item>AD PLASTIK dioničko društvo za proizvodnju dijelova i pribora za motorna vozila i proizvoda iz plastičnih masa, OIB 48351740621, Matoševa Ulica 8, Solin</item>
      <item>KOTEKS d.d., OIB 57001982985, UlUlica Kralja Zvonimira 14, 21000 Split</item>
      <item>Meri Šitić, OIB 61723426098, Šime Ljubića 7, 21000 Split</item>
      <item>ADOREA d. o. o. za poslovanje nekretninama, graditeljstvo, trgovinu i promidžbu, OIB 49939803134, Vinkuran, Debeli vrv 36, Pula</item>
      <item>EURO PROTEKT za zaštitu imovine i osoba, društvo s ograničenom odgovornošću, OIB 29924922167, Rovinjska 4, Split</item>
      <item>VILSTROJ društvo s ograničenom odgovornošću za usluge i trgovinu, OIB 14411754953, Mažinjica 77, Buzet</item>
      <item>DIOKOM  NOVI d.o.o. za proizvodnju i trgovinu, OIB 14723663506, Plano/bb, Plano</item>
      <item>ALLIANZ ZAGREB dioničko društvo za osiguranje, OIB 23759810849, Heinzelova 70, 10000 Zagreb</item>
      <item>NARODNE NOVINE d.d., OIB 64546066176, Savski gaj XIII. put 6, 10000 Zagreb</item>
      <item>SPLITSKA BANKA-SOCIETE GENERALE GROUP d.d., OIB 69326397242, Ruđera Boškovića 16, 21000 Split</item>
      <item>POREZNA UPRAVA IVANIĆ-GRAD, OIB 18683136487, 10310 Ivanić-Grad</item>
      <item>POREZNA UPRAVA SPLIT, OIB 18683136487, 21000 Split</item>
      <item>POPREZNA UPRAVA ZAGREB, OIB 18683136487, 10000 Zagreb</item>
      <item>AGIT d.o.o., OIB 42650506038, Heinzelova 51, 10000 Zagreb</item>
      <item>POREZNA UPRAVA SOLIN, OIB 18683136487, Solin</item>
      <item>FOTOKOPIRNICA AKVARIJ, OIB 92328677897, Držićeva 3, 21000 Split</item>
    </izvorni_sadrzaj>
    <derivirana_varijabla naziv="DomainObject.Predmet.StrankaListFormatedWithAdressOIB_1">
      <item>AKRIL d.o.o., za proizvodnju i trgovinu, OIB 44873360261, Zoranićeva 10, Solin</item>
      <item>BRODOMERKUR trgovina i usluge, dioničko društvo, OIB 33956120458, Poljička Cesta 35, Split</item>
      <item>FUNDA d.o.o. za graditeljstvo, trgovinu i usluge, OIB 01834433810, Bana Josipa Jelačića 45, Zaprešić</item>
      <item>JUB, trgovina i promet, društvo s ograničenom odgovornošću, OIB 05407197431, Ul. Hrvatskih branitelja 11, Samobor</item>
      <item>KRAGIĆ d.o.o. za proizvodnju plastičnih metalnih predmeta i za trgovinu, OIB 35264136731, Prisoje 21, Prisoje</item>
      <item>Odv. društvo RADIĆ &amp; RADIĆ, OIB 14518464744</item>
      <item>RALLUS d.o.o. za trgovinu, OIB 46848201954, Josipa Jovića br. 51, Split</item>
      <item>COLOR TRADE d.o.o. za marketing, OIB 15506080968, Ilica 54, 10000 Zagreb</item>
      <item>SOIETE GENERALE-SPLITSKA BANKA d.d., OIB 69326397242</item>
      <item>INA-IND. NAFTE d.d., OIB 27759560625</item>
      <item>IVASIM društvo s ograničenom odgovornošću za proizvodnju kemijskih proizvoda, OIB 32677374790, Industrijska Cesta 4, Ivanić-Grad</item>
      <item>POS d.o.o., OIB 84938865556</item>
      <item>VB LEASING d.o.o. za leasing, OIB 55525619967, Horvatova 82, 10000 Zagreb</item>
      <item>STRABAG za građevinske poslove d.o.o., OIB 74971361430, Ulica Petra Hektorovića 2, 10000 Zagreb</item>
      <item>Odvjetnik MIJO JELIČIĆ, OIB 71855290129</item>
      <item>Goran Korać, OIB 77963325137</item>
      <item>CAPRICORNO, društvo s ograničenom odgovornošću za trgovinu, OIB 09517317411, Hercegovačka 57/A, Split</item>
      <item>GS1 Croatia, OIB 03365973101</item>
      <item>DAUS TRUCK, d.o.o. za trgovinu i servis vozila, OIB 95174048745, Put Bana 8, Dugopolje</item>
      <item>Hrvatski Telekom d.d., OIB 81793146560, Savska cesta 32, 10000 Zagreb</item>
      <item>BERNER d.o.o., OIB 66471923099, Majstorska 9, 10000 Zagreb</item>
      <item>ADOREA d.o.o., OIB 08237027531, Vinogradska 55, 21000 Split</item>
      <item>AGENCIJA ZA INTEGRALNI TRANSPORT d.o.o., OIB 42650506038, Heinzelova 51, 10000 Zagreb</item>
      <item>Sjaj kamen s ograničenom odgovornošću za trgovinu i usluge, OIB 18527043583, Trg A. Mihanovića 4, Sesvete</item>
      <item>WACKER CHEMIE AG, OIB 75931122127</item>
      <item>Stečajnia upraviteljica / Ankica Čenić, OIB 67541309757, Pupačićeva 1/3, 21000 Split</item>
      <item>ROFIX d.o.o., OIB 18346522436, Javorska 4, Kaštel Štafilić</item>
      <item>SJAJ KAMEN d.o.o., OIB 18527043583, Trg A. Mihanovića 3, 10040 Zagreb</item>
      <item>Oglasna ploča</item>
      <item>COLOR TRGOVINA d.o.o., OIB 44543107610, Dubrovačka 65a, 34000 Požega</item>
      <item>FILOTAS za građenje i trgovinu, društvo s ograničenom odgovornošću, OIB 78783584197, Ivana Gundulića 3, Split</item>
      <item>ŽDO, OIB 70793241859, 21000 Split</item>
      <item>AD PLASTIK dioničko društvo za proizvodnju dijelova i pribora za motorna vozila i proizvoda iz plastičnih masa, OIB 48351740621, Matoševa Ulica 8, Solin</item>
      <item>KOTEKS d.d., OIB 57001982985, UlUlica Kralja Zvonimira 14, 21000 Split</item>
      <item>Meri Šitić, OIB 61723426098, Šime Ljubića 7, 21000 Split</item>
      <item>ADOREA d. o. o. za poslovanje nekretninama, graditeljstvo, trgovinu i promidžbu, OIB 49939803134, Vinkuran, Debeli vrv 36, Pula</item>
      <item>EURO PROTEKT za zaštitu imovine i osoba, društvo s ograničenom odgovornošću, OIB 29924922167, Rovinjska 4, Split</item>
      <item>VILSTROJ društvo s ograničenom odgovornošću za usluge i trgovinu, OIB 14411754953, Mažinjica 77, Buzet</item>
      <item>DIOKOM  NOVI d.o.o. za proizvodnju i trgovinu, OIB 14723663506, Plano/bb, Plano</item>
      <item>ALLIANZ ZAGREB dioničko društvo za osiguranje, OIB 23759810849, Heinzelova 70, 10000 Zagreb</item>
      <item>NARODNE NOVINE d.d., OIB 64546066176, Savski gaj XIII. put 6, 10000 Zagreb</item>
      <item>SPLITSKA BANKA-SOCIETE GENERALE GROUP d.d., OIB 69326397242, Ruđera Boškovića 16, 21000 Split</item>
      <item>POREZNA UPRAVA IVANIĆ-GRAD, OIB 18683136487, 10310 Ivanić-Grad</item>
      <item>POREZNA UPRAVA SPLIT, OIB 18683136487, 21000 Split</item>
      <item>POPREZNA UPRAVA ZAGREB, OIB 18683136487, 10000 Zagreb</item>
      <item>AGIT d.o.o., OIB 42650506038, Heinzelova 51, 10000 Zagreb</item>
      <item>POREZNA UPRAVA SOLIN, OIB 18683136487, Solin</item>
      <item>FOTOKOPIRNICA AKVARIJ, OIB 92328677897, Držićeva 3, 21000 Split</item>
    </derivirana_varijabla>
  </DomainObject.Predmet.StrankaListFormatedWithAdressOIB>
  <DomainObject.Predmet.StrankaListNazivFormated>
    <izvorni_sadrzaj>
      <item>AKRIL d.o.o., za proizvodnju i trgovinu</item>
      <item>BRODOMERKUR trgovina i usluge, dioničko društvo</item>
      <item>FUNDA d.o.o. za graditeljstvo, trgovinu i usluge</item>
      <item>JUB, trgovina i promet, društvo s ograničenom odgovornošću</item>
      <item>KRAGIĆ d.o.o. za proizvodnju plastičnih metalnih predmeta i za trgovinu</item>
      <item>Odv. društvo RADIĆ &amp; RADIĆ</item>
      <item>RALLUS d.o.o. za trgovinu</item>
      <item>COLOR TRADE d.o.o. za marketing</item>
      <item>SOIETE GENERALE-SPLITSKA BANKA d.d.</item>
      <item>INA-IND. NAFTE d.d.</item>
      <item>IVASIM društvo s ograničenom odgovornošću za proizvodnju kemijskih proizvoda</item>
      <item>POS d.o.o.</item>
      <item>VB LEASING d.o.o. za leasing</item>
      <item>STRABAG za građevinske poslove d.o.o.</item>
      <item>Odvjetnik MIJO JELIČIĆ</item>
      <item>Goran Korać</item>
      <item>CAPRICORNO, društvo s ograničenom odgovornošću za trgovinu</item>
      <item>GS1 Croatia</item>
      <item>DAUS TRUCK, d.o.o. za trgovinu i servis vozila</item>
      <item>Hrvatski Telekom d.d.</item>
      <item>BERNER d.o.o.</item>
      <item>ADOREA d.o.o.</item>
      <item>AGENCIJA ZA INTEGRALNI TRANSPORT d.o.o.</item>
      <item>Sjaj kamen s ograničenom odgovornošću za trgovinu i usluge</item>
      <item>WACKER CHEMIE AG</item>
      <item>Stečajnia upraviteljica / Ankica Čenić</item>
      <item>ROFIX d.o.o.</item>
      <item>SJAJ KAMEN d.o.o.</item>
      <item>Oglasna ploča</item>
      <item>COLOR TRGOVINA d.o.o.</item>
      <item>FILOTAS za građenje i trgovinu, društvo s ograničenom odgovornošću</item>
      <item>ŽDO</item>
      <item>AD PLASTIK dioničko društvo za proizvodnju dijelova i pribora za motorna vozila i proizvoda iz plastičnih masa</item>
      <item>KOTEKS d.d.</item>
      <item>Meri Šitić</item>
      <item>ADOREA d. o. o. za poslovanje nekretninama, graditeljstvo, trgovinu i promidžbu</item>
      <item>EURO PROTEKT za zaštitu imovine i osoba, društvo s ograničenom odgovornošću</item>
      <item>VILSTROJ društvo s ograničenom odgovornošću za usluge i trgovinu</item>
      <item>DIOKOM  NOVI d.o.o. za proizvodnju i trgovinu</item>
      <item>ALLIANZ ZAGREB dioničko društvo za osiguranje</item>
      <item>NARODNE NOVINE d.d.</item>
      <item>SPLITSKA BANKA-SOCIETE GENERALE GROUP d.d.</item>
      <item>POREZNA UPRAVA IVANIĆ-GRAD</item>
      <item>POREZNA UPRAVA SPLIT</item>
      <item>POPREZNA UPRAVA ZAGREB</item>
      <item>AGIT d.o.o.</item>
      <item>POREZNA UPRAVA SOLIN</item>
      <item>FOTOKOPIRNICA AKVARIJ</item>
    </izvorni_sadrzaj>
    <derivirana_varijabla naziv="DomainObject.Predmet.StrankaListNazivFormated_1">
      <item>AKRIL d.o.o., za proizvodnju i trgovinu</item>
      <item>BRODOMERKUR trgovina i usluge, dioničko društvo</item>
      <item>FUNDA d.o.o. za graditeljstvo, trgovinu i usluge</item>
      <item>JUB, trgovina i promet, društvo s ograničenom odgovornošću</item>
      <item>KRAGIĆ d.o.o. za proizvodnju plastičnih metalnih predmeta i za trgovinu</item>
      <item>Odv. društvo RADIĆ &amp; RADIĆ</item>
      <item>RALLUS d.o.o. za trgovinu</item>
      <item>COLOR TRADE d.o.o. za marketing</item>
      <item>SOIETE GENERALE-SPLITSKA BANKA d.d.</item>
      <item>INA-IND. NAFTE d.d.</item>
      <item>IVASIM društvo s ograničenom odgovornošću za proizvodnju kemijskih proizvoda</item>
      <item>POS d.o.o.</item>
      <item>VB LEASING d.o.o. za leasing</item>
      <item>STRABAG za građevinske poslove d.o.o.</item>
      <item>Odvjetnik MIJO JELIČIĆ</item>
      <item>Goran Korać</item>
      <item>CAPRICORNO, društvo s ograničenom odgovornošću za trgovinu</item>
      <item>GS1 Croatia</item>
      <item>DAUS TRUCK, d.o.o. za trgovinu i servis vozila</item>
      <item>Hrvatski Telekom d.d.</item>
      <item>BERNER d.o.o.</item>
      <item>ADOREA d.o.o.</item>
      <item>AGENCIJA ZA INTEGRALNI TRANSPORT d.o.o.</item>
      <item>Sjaj kamen s ograničenom odgovornošću za trgovinu i usluge</item>
      <item>WACKER CHEMIE AG</item>
      <item>Stečajnia upraviteljica / Ankica Čenić</item>
      <item>ROFIX d.o.o.</item>
      <item>SJAJ KAMEN d.o.o.</item>
      <item>Oglasna ploča</item>
      <item>COLOR TRGOVINA d.o.o.</item>
      <item>FILOTAS za građenje i trgovinu, društvo s ograničenom odgovornošću</item>
      <item>ŽDO</item>
      <item>AD PLASTIK dioničko društvo za proizvodnju dijelova i pribora za motorna vozila i proizvoda iz plastičnih masa</item>
      <item>KOTEKS d.d.</item>
      <item>Meri Šitić</item>
      <item>ADOREA d. o. o. za poslovanje nekretninama, graditeljstvo, trgovinu i promidžbu</item>
      <item>EURO PROTEKT za zaštitu imovine i osoba, društvo s ograničenom odgovornošću</item>
      <item>VILSTROJ društvo s ograničenom odgovornošću za usluge i trgovinu</item>
      <item>DIOKOM  NOVI d.o.o. za proizvodnju i trgovinu</item>
      <item>ALLIANZ ZAGREB dioničko društvo za osiguranje</item>
      <item>NARODNE NOVINE d.d.</item>
      <item>SPLITSKA BANKA-SOCIETE GENERALE GROUP d.d.</item>
      <item>POREZNA UPRAVA IVANIĆ-GRAD</item>
      <item>POREZNA UPRAVA SPLIT</item>
      <item>POPREZNA UPRAVA ZAGREB</item>
      <item>AGIT d.o.o.</item>
      <item>POREZNA UPRAVA SOLIN</item>
      <item>FOTOKOPIRNICA AKVARIJ</item>
    </derivirana_varijabla>
  </DomainObject.Predmet.StrankaListNazivFormated>
  <DomainObject.Predmet.StrankaListNazivFormatedOIB>
    <izvorni_sadrzaj>
      <item>AKRIL d.o.o., za proizvodnju i trgovinu, OIB 44873360261</item>
      <item>BRODOMERKUR trgovina i usluge, dioničko društvo, OIB 33956120458</item>
      <item>FUNDA d.o.o. za graditeljstvo, trgovinu i usluge, OIB 01834433810</item>
      <item>JUB, trgovina i promet, društvo s ograničenom odgovornošću, OIB 05407197431</item>
      <item>KRAGIĆ d.o.o. za proizvodnju plastičnih metalnih predmeta i za trgovinu, OIB 35264136731</item>
      <item>Odv. društvo RADIĆ &amp; RADIĆ, OIB 14518464744</item>
      <item>RALLUS d.o.o. za trgovinu, OIB 46848201954</item>
      <item>COLOR TRADE d.o.o. za marketing, OIB 15506080968</item>
      <item>SOIETE GENERALE-SPLITSKA BANKA d.d., OIB 69326397242</item>
      <item>INA-IND. NAFTE d.d., OIB 27759560625</item>
      <item>IVASIM društvo s ograničenom odgovornošću za proizvodnju kemijskih proizvoda, OIB 32677374790</item>
      <item>POS d.o.o., OIB 84938865556</item>
      <item>VB LEASING d.o.o. za leasing, OIB 55525619967</item>
      <item>STRABAG za građevinske poslove d.o.o., OIB 74971361430</item>
      <item>Odvjetnik MIJO JELIČIĆ, OIB 71855290129</item>
      <item>Goran Korać, OIB 77963325137</item>
      <item>CAPRICORNO, društvo s ograničenom odgovornošću za trgovinu, OIB 09517317411</item>
      <item>GS1 Croatia, OIB 03365973101</item>
      <item>DAUS TRUCK, d.o.o. za trgovinu i servis vozila, OIB 95174048745</item>
      <item>Hrvatski Telekom d.d., OIB 81793146560</item>
      <item>BERNER d.o.o., OIB 66471923099</item>
      <item>ADOREA d.o.o., OIB 08237027531</item>
      <item>AGENCIJA ZA INTEGRALNI TRANSPORT d.o.o., OIB 42650506038</item>
      <item>Sjaj kamen s ograničenom odgovornošću za trgovinu i usluge, OIB 18527043583</item>
      <item>WACKER CHEMIE AG, OIB 75931122127</item>
      <item>Stečajnia upraviteljica / Ankica Čenić, OIB 67541309757</item>
      <item>ROFIX d.o.o., OIB 18346522436</item>
      <item>SJAJ KAMEN d.o.o., OIB 18527043583</item>
      <item>Oglasna ploča</item>
      <item>COLOR TRGOVINA d.o.o., OIB 44543107610</item>
      <item>FILOTAS za građenje i trgovinu, društvo s ograničenom odgovornošću, OIB 78783584197</item>
      <item>ŽDO, OIB 70793241859</item>
      <item>AD PLASTIK dioničko društvo za proizvodnju dijelova i pribora za motorna vozila i proizvoda iz plastičnih masa, OIB 48351740621</item>
      <item>KOTEKS d.d., OIB 57001982985</item>
      <item>Meri Šitić, OIB 61723426098</item>
      <item>ADOREA d. o. o. za poslovanje nekretninama, graditeljstvo, trgovinu i promidžbu, OIB 49939803134</item>
      <item>EURO PROTEKT za zaštitu imovine i osoba, društvo s ograničenom odgovornošću, OIB 29924922167</item>
      <item>VILSTROJ društvo s ograničenom odgovornošću za usluge i trgovinu, OIB 14411754953</item>
      <item>DIOKOM  NOVI d.o.o. za proizvodnju i trgovinu, OIB 14723663506</item>
      <item>ALLIANZ ZAGREB dioničko društvo za osiguranje, OIB 23759810849</item>
      <item>NARODNE NOVINE d.d., OIB 64546066176</item>
      <item>SPLITSKA BANKA-SOCIETE GENERALE GROUP d.d., OIB 69326397242</item>
      <item>POREZNA UPRAVA IVANIĆ-GRAD, OIB 18683136487</item>
      <item>POREZNA UPRAVA SPLIT, OIB 18683136487</item>
      <item>POPREZNA UPRAVA ZAGREB, OIB 18683136487</item>
      <item>AGIT d.o.o., OIB 42650506038</item>
      <item>POREZNA UPRAVA SOLIN, OIB 18683136487</item>
      <item>FOTOKOPIRNICA AKVARIJ, OIB 92328677897</item>
    </izvorni_sadrzaj>
    <derivirana_varijabla naziv="DomainObject.Predmet.StrankaListNazivFormatedOIB_1">
      <item>AKRIL d.o.o., za proizvodnju i trgovinu, OIB 44873360261</item>
      <item>BRODOMERKUR trgovina i usluge, dioničko društvo, OIB 33956120458</item>
      <item>FUNDA d.o.o. za graditeljstvo, trgovinu i usluge, OIB 01834433810</item>
      <item>JUB, trgovina i promet, društvo s ograničenom odgovornošću, OIB 05407197431</item>
      <item>KRAGIĆ d.o.o. za proizvodnju plastičnih metalnih predmeta i za trgovinu, OIB 35264136731</item>
      <item>Odv. društvo RADIĆ &amp; RADIĆ, OIB 14518464744</item>
      <item>RALLUS d.o.o. za trgovinu, OIB 46848201954</item>
      <item>COLOR TRADE d.o.o. za marketing, OIB 15506080968</item>
      <item>SOIETE GENERALE-SPLITSKA BANKA d.d., OIB 69326397242</item>
      <item>INA-IND. NAFTE d.d., OIB 27759560625</item>
      <item>IVASIM društvo s ograničenom odgovornošću za proizvodnju kemijskih proizvoda, OIB 32677374790</item>
      <item>POS d.o.o., OIB 84938865556</item>
      <item>VB LEASING d.o.o. za leasing, OIB 55525619967</item>
      <item>STRABAG za građevinske poslove d.o.o., OIB 74971361430</item>
      <item>Odvjetnik MIJO JELIČIĆ, OIB 71855290129</item>
      <item>Goran Korać, OIB 77963325137</item>
      <item>CAPRICORNO, društvo s ograničenom odgovornošću za trgovinu, OIB 09517317411</item>
      <item>GS1 Croatia, OIB 03365973101</item>
      <item>DAUS TRUCK, d.o.o. za trgovinu i servis vozila, OIB 95174048745</item>
      <item>Hrvatski Telekom d.d., OIB 81793146560</item>
      <item>BERNER d.o.o., OIB 66471923099</item>
      <item>ADOREA d.o.o., OIB 08237027531</item>
      <item>AGENCIJA ZA INTEGRALNI TRANSPORT d.o.o., OIB 42650506038</item>
      <item>Sjaj kamen s ograničenom odgovornošću za trgovinu i usluge, OIB 18527043583</item>
      <item>WACKER CHEMIE AG, OIB 75931122127</item>
      <item>Stečajnia upraviteljica / Ankica Čenić, OIB 67541309757</item>
      <item>ROFIX d.o.o., OIB 18346522436</item>
      <item>SJAJ KAMEN d.o.o., OIB 18527043583</item>
      <item>Oglasna ploča</item>
      <item>COLOR TRGOVINA d.o.o., OIB 44543107610</item>
      <item>FILOTAS za građenje i trgovinu, društvo s ograničenom odgovornošću, OIB 78783584197</item>
      <item>ŽDO, OIB 70793241859</item>
      <item>AD PLASTIK dioničko društvo za proizvodnju dijelova i pribora za motorna vozila i proizvoda iz plastičnih masa, OIB 48351740621</item>
      <item>KOTEKS d.d., OIB 57001982985</item>
      <item>Meri Šitić, OIB 61723426098</item>
      <item>ADOREA d. o. o. za poslovanje nekretninama, graditeljstvo, trgovinu i promidžbu, OIB 49939803134</item>
      <item>EURO PROTEKT za zaštitu imovine i osoba, društvo s ograničenom odgovornošću, OIB 29924922167</item>
      <item>VILSTROJ društvo s ograničenom odgovornošću za usluge i trgovinu, OIB 14411754953</item>
      <item>DIOKOM  NOVI d.o.o. za proizvodnju i trgovinu, OIB 14723663506</item>
      <item>ALLIANZ ZAGREB dioničko društvo za osiguranje, OIB 23759810849</item>
      <item>NARODNE NOVINE d.d., OIB 64546066176</item>
      <item>SPLITSKA BANKA-SOCIETE GENERALE GROUP d.d., OIB 69326397242</item>
      <item>POREZNA UPRAVA IVANIĆ-GRAD, OIB 18683136487</item>
      <item>POREZNA UPRAVA SPLIT, OIB 18683136487</item>
      <item>POPREZNA UPRAVA ZAGREB, OIB 18683136487</item>
      <item>AGIT d.o.o., OIB 42650506038</item>
      <item>POREZNA UPRAVA SOLIN, OIB 18683136487</item>
      <item>FOTOKOPIRNICA AKVARIJ, OIB 92328677897</item>
    </derivirana_varijabla>
  </DomainObject.Predmet.StrankaListNazivFormatedOIB>
  <DomainObject.Predmet.ProtuStrankaListFormated>
    <izvorni_sadrzaj>
      <item>KEMILAK d.o.o.</item>
    </izvorni_sadrzaj>
    <derivirana_varijabla naziv="DomainObject.Predmet.ProtuStrankaListFormated_1">
      <item>KEMILAK d.o.o.</item>
    </derivirana_varijabla>
  </DomainObject.Predmet.ProtuStrankaListFormated>
  <DomainObject.Predmet.ProtuStrankaListFormatedOIB>
    <izvorni_sadrzaj>
      <item>KEMILAK d.o.o., OIB 21601841088</item>
    </izvorni_sadrzaj>
    <derivirana_varijabla naziv="DomainObject.Predmet.ProtuStrankaListFormatedOIB_1">
      <item>KEMILAK d.o.o., OIB 21601841088</item>
    </derivirana_varijabla>
  </DomainObject.Predmet.ProtuStrankaListFormatedOIB>
  <DomainObject.Predmet.ProtuStrankaListFormatedWithAdress>
    <izvorni_sadrzaj>
      <item>KEMILAK d.o.o., Dubrovačka Ulica 25-27, 21000 Split</item>
    </izvorni_sadrzaj>
    <derivirana_varijabla naziv="DomainObject.Predmet.ProtuStrankaListFormatedWithAdress_1">
      <item>KEMILAK d.o.o., Dubrovačka Ulica 25-27, 21000 Split</item>
    </derivirana_varijabla>
  </DomainObject.Predmet.ProtuStrankaListFormatedWithAdress>
  <DomainObject.Predmet.ProtuStrankaListFormatedWithAdressOIB>
    <izvorni_sadrzaj>
      <item>KEMILAK d.o.o., OIB 21601841088, Dubrovačka Ulica 25-27, 21000 Split</item>
    </izvorni_sadrzaj>
    <derivirana_varijabla naziv="DomainObject.Predmet.ProtuStrankaListFormatedWithAdressOIB_1">
      <item>KEMILAK d.o.o., OIB 21601841088, Dubrovačka Ulica 25-27, 21000 Split</item>
    </derivirana_varijabla>
  </DomainObject.Predmet.ProtuStrankaListFormatedWithAdressOIB>
  <DomainObject.Predmet.ProtuStrankaListNazivFormated>
    <izvorni_sadrzaj>
      <item>KEMILAK d.o.o.</item>
    </izvorni_sadrzaj>
    <derivirana_varijabla naziv="DomainObject.Predmet.ProtuStrankaListNazivFormated_1">
      <item>KEMILAK d.o.o.</item>
    </derivirana_varijabla>
  </DomainObject.Predmet.ProtuStrankaListNazivFormated>
  <DomainObject.Predmet.ProtuStrankaListNazivFormatedOIB>
    <izvorni_sadrzaj>
      <item>KEMILAK d.o.o., OIB 21601841088</item>
    </izvorni_sadrzaj>
    <derivirana_varijabla naziv="DomainObject.Predmet.ProtuStrankaListNazivFormatedOIB_1">
      <item>KEMILAK d.o.o., OIB 21601841088</item>
    </derivirana_varijabla>
  </DomainObject.Predmet.ProtuStrankaListNazivFormatedOIB>
  <DomainObject.Predmet.OstaliListFormated>
    <izvorni_sadrzaj>
      <item>Mira Boban</item>
    </izvorni_sadrzaj>
    <derivirana_varijabla naziv="DomainObject.Predmet.OstaliListFormated_1">
      <item>Mira Boban</item>
    </derivirana_varijabla>
  </DomainObject.Predmet.OstaliListFormated>
  <DomainObject.Predmet.OstaliListFormatedOIB>
    <izvorni_sadrzaj>
      <item>Mira Boban</item>
    </izvorni_sadrzaj>
    <derivirana_varijabla naziv="DomainObject.Predmet.OstaliListFormatedOIB_1">
      <item>Mira Boban</item>
    </derivirana_varijabla>
  </DomainObject.Predmet.OstaliListFormatedOIB>
  <DomainObject.Predmet.OstaliListFormatedWithAdress>
    <izvorni_sadrzaj>
      <item>Mira Boban, Ljudevita Posavskog 4, 21000 Split</item>
    </izvorni_sadrzaj>
    <derivirana_varijabla naziv="DomainObject.Predmet.OstaliListFormatedWithAdress_1">
      <item>Mira Boban, Ljudevita Posavskog 4, 21000 Split</item>
    </derivirana_varijabla>
  </DomainObject.Predmet.OstaliListFormatedWithAdress>
  <DomainObject.Predmet.OstaliListFormatedWithAdressOIB>
    <izvorni_sadrzaj>
      <item>Mira Boban, Ljudevita Posavskog 4, 21000 Split</item>
    </izvorni_sadrzaj>
    <derivirana_varijabla naziv="DomainObject.Predmet.OstaliListFormatedWithAdressOIB_1">
      <item>Mira Boban, Ljudevita Posavskog 4, 21000 Split</item>
    </derivirana_varijabla>
  </DomainObject.Predmet.OstaliListFormatedWithAdressOIB>
  <DomainObject.Predmet.OstaliListNazivFormated>
    <izvorni_sadrzaj>
      <item>Mira Boban</item>
    </izvorni_sadrzaj>
    <derivirana_varijabla naziv="DomainObject.Predmet.OstaliListNazivFormated_1">
      <item>Mira Boban</item>
    </derivirana_varijabla>
  </DomainObject.Predmet.OstaliListNazivFormated>
  <DomainObject.Predmet.OstaliListNazivFormatedOIB>
    <izvorni_sadrzaj>
      <item>Mira Boban</item>
    </izvorni_sadrzaj>
    <derivirana_varijabla naziv="DomainObject.Predmet.OstaliListNazivFormatedOIB_1">
      <item>Mira Boban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studenog 2016.</izvorni_sadrzaj>
    <derivirana_varijabla naziv="DomainObject.Datum_1">21. studenog 2016.</derivirana_varijabla>
  </DomainObject.Datum>
  <DomainObject.PoslovniBrojDokumenta>
    <izvorni_sadrzaj>St-62/2010-570</izvorni_sadrzaj>
    <derivirana_varijabla naziv="DomainObject.PoslovniBrojDokumenta_1">St-62/2010-570</derivirana_varijabla>
  </DomainObject.PoslovniBrojDokumenta>
  <DomainObject.Predmet.StrankaIDrugi>
    <izvorni_sadrzaj>AD PLASTIK dioničko društvo za proizvodnju dijelova i pribora za motorna vozila i proizvoda iz plastičnih masa i dr.</izvorni_sadrzaj>
    <derivirana_varijabla naziv="DomainObject.Predmet.StrankaIDrugi_1">AD PLASTIK dioničko društvo za proizvodnju dijelova i pribora za motorna vozila i proizvoda iz plastičnih masa i dr.</derivirana_varijabla>
  </DomainObject.Predmet.StrankaIDrugi>
  <DomainObject.Predmet.ProtustrankaIDrugi>
    <izvorni_sadrzaj>KEMILAK d.o.o.</izvorni_sadrzaj>
    <derivirana_varijabla naziv="DomainObject.Predmet.ProtustrankaIDrugi_1">KEMILAK d.o.o.</derivirana_varijabla>
  </DomainObject.Predmet.ProtustrankaIDrugi>
  <DomainObject.Predmet.StrankaIDrugiAdressOIB>
    <izvorni_sadrzaj>AD PLASTIK dioničko društvo za proizvodnju dijelova i pribora za motorna vozila i proizvoda iz plastičnih masa, OIB 48351740621, Matoševa Ulica 8, Solin i dr.</izvorni_sadrzaj>
    <derivirana_varijabla naziv="DomainObject.Predmet.StrankaIDrugiAdressOIB_1">AD PLASTIK dioničko društvo za proizvodnju dijelova i pribora za motorna vozila i proizvoda iz plastičnih masa, OIB 48351740621, Matoševa Ulica 8, Solin i dr.</derivirana_varijabla>
  </DomainObject.Predmet.StrankaIDrugiAdressOIB>
  <DomainObject.Predmet.ProtustrankaIDrugiAdressOIB>
    <izvorni_sadrzaj>KEMILAK d.o.o., OIB 21601841088, Dubrovačka Ulica 25-27, 21000 Split</izvorni_sadrzaj>
    <derivirana_varijabla naziv="DomainObject.Predmet.ProtustrankaIDrugiAdressOIB_1">KEMILAK d.o.o., OIB 21601841088, Dubrovačka Ulica 25-27,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Mira Boban</item>
      <item>KEMILAK d.o.o.</item>
      <item>AKRIL d.o.o., za proizvodnju i trgovinu</item>
      <item>BRODOMERKUR trgovina i usluge, dioničko društvo</item>
      <item>FUNDA d.o.o. za graditeljstvo, trgovinu i usluge</item>
      <item>JUB, trgovina i promet, društvo s ograničenom odgovornošću</item>
      <item>KRAGIĆ d.o.o. za proizvodnju plastičnih metalnih predmeta i za trgovinu</item>
      <item>Odv. društvo RADIĆ &amp; RADIĆ</item>
      <item>RALLUS d.o.o. za trgovinu</item>
      <item>COLOR TRADE d.o.o. za marketing</item>
      <item>SOIETE GENERALE-SPLITSKA BANKA d.d.</item>
      <item>INA-IND. NAFTE d.d.</item>
      <item>IVASIM društvo s ograničenom odgovornošću za proizvodnju kemijskih proizvoda</item>
      <item>POS d.o.o.</item>
      <item>VB LEASING d.o.o. za leasing</item>
      <item>STRABAG za građevinske poslove d.o.o.</item>
      <item>Odvjetnik MIJO JELIČIĆ</item>
      <item>Goran Korać</item>
      <item>CAPRICORNO, društvo s ograničenom odgovornošću za trgovinu</item>
      <item>GS1 Croatia</item>
      <item>DAUS TRUCK, d.o.o. za trgovinu i servis vozila</item>
      <item>Hrvatski Telekom d.d.</item>
      <item>BERNER d.o.o.</item>
      <item>ADOREA d.o.o.</item>
      <item>AGENCIJA ZA INTEGRALNI TRANSPORT d.o.o.</item>
      <item>Sjaj kamen s ograničenom odgovornošću za trgovinu i usluge</item>
      <item>WACKER CHEMIE AG</item>
      <item>Stečajnia upraviteljica / Ankica Čenić</item>
      <item>ROFIX d.o.o.</item>
      <item>SJAJ KAMEN d.o.o.</item>
      <item>Oglasna ploča</item>
      <item>COLOR TRGOVINA d.o.o.</item>
      <item>FILOTAS za građenje i trgovinu, društvo s ograničenom odgovornošću</item>
      <item>ŽDO</item>
      <item>AD PLASTIK dioničko društvo za proizvodnju dijelova i pribora za motorna vozila i proizvoda iz plastičnih masa</item>
      <item>KOTEKS d.d.</item>
      <item>Meri Šitić</item>
      <item>ADOREA d. o. o. za poslovanje nekretninama, graditeljstvo, trgovinu i promidžbu</item>
      <item>EURO PROTEKT za zaštitu imovine i osoba, društvo s ograničenom odgovornošću</item>
      <item>VILSTROJ društvo s ograničenom odgovornošću za usluge i trgovinu</item>
      <item>DIOKOM  NOVI d.o.o. za proizvodnju i trgovinu</item>
      <item>ALLIANZ ZAGREB dioničko društvo za osiguranje</item>
      <item>NARODNE NOVINE d.d.</item>
      <item>SPLITSKA BANKA-SOCIETE GENERALE GROUP d.d.</item>
      <item>POREZNA UPRAVA IVANIĆ-GRAD</item>
      <item>POREZNA UPRAVA SPLIT</item>
      <item>POPREZNA UPRAVA ZAGREB</item>
      <item>AGIT d.o.o.</item>
      <item>POREZNA UPRAVA SOLIN</item>
      <item>FOTOKOPIRNICA AKVARIJ</item>
    </izvorni_sadrzaj>
    <derivirana_varijabla naziv="DomainObject.Predmet.SudioniciListNaziv_1">
      <item>Mira Boban</item>
      <item>KEMILAK d.o.o.</item>
      <item>AKRIL d.o.o., za proizvodnju i trgovinu</item>
      <item>BRODOMERKUR trgovina i usluge, dioničko društvo</item>
      <item>FUNDA d.o.o. za graditeljstvo, trgovinu i usluge</item>
      <item>JUB, trgovina i promet, društvo s ograničenom odgovornošću</item>
      <item>KRAGIĆ d.o.o. za proizvodnju plastičnih metalnih predmeta i za trgovinu</item>
      <item>Odv. društvo RADIĆ &amp; RADIĆ</item>
      <item>RALLUS d.o.o. za trgovinu</item>
      <item>COLOR TRADE d.o.o. za marketing</item>
      <item>SOIETE GENERALE-SPLITSKA BANKA d.d.</item>
      <item>INA-IND. NAFTE d.d.</item>
      <item>IVASIM društvo s ograničenom odgovornošću za proizvodnju kemijskih proizvoda</item>
      <item>POS d.o.o.</item>
      <item>VB LEASING d.o.o. za leasing</item>
      <item>STRABAG za građevinske poslove d.o.o.</item>
      <item>Odvjetnik MIJO JELIČIĆ</item>
      <item>Goran Korać</item>
      <item>CAPRICORNO, društvo s ograničenom odgovornošću za trgovinu</item>
      <item>GS1 Croatia</item>
      <item>DAUS TRUCK, d.o.o. za trgovinu i servis vozila</item>
      <item>Hrvatski Telekom d.d.</item>
      <item>BERNER d.o.o.</item>
      <item>ADOREA d.o.o.</item>
      <item>AGENCIJA ZA INTEGRALNI TRANSPORT d.o.o.</item>
      <item>Sjaj kamen s ograničenom odgovornošću za trgovinu i usluge</item>
      <item>WACKER CHEMIE AG</item>
      <item>Stečajnia upraviteljica / Ankica Čenić</item>
      <item>ROFIX d.o.o.</item>
      <item>SJAJ KAMEN d.o.o.</item>
      <item>Oglasna ploča</item>
      <item>COLOR TRGOVINA d.o.o.</item>
      <item>FILOTAS za građenje i trgovinu, društvo s ograničenom odgovornošću</item>
      <item>ŽDO</item>
      <item>AD PLASTIK dioničko društvo za proizvodnju dijelova i pribora za motorna vozila i proizvoda iz plastičnih masa</item>
      <item>KOTEKS d.d.</item>
      <item>Meri Šitić</item>
      <item>ADOREA d. o. o. za poslovanje nekretninama, graditeljstvo, trgovinu i promidžbu</item>
      <item>EURO PROTEKT za zaštitu imovine i osoba, društvo s ograničenom odgovornošću</item>
      <item>VILSTROJ društvo s ograničenom odgovornošću za usluge i trgovinu</item>
      <item>DIOKOM  NOVI d.o.o. za proizvodnju i trgovinu</item>
      <item>ALLIANZ ZAGREB dioničko društvo za osiguranje</item>
      <item>NARODNE NOVINE d.d.</item>
      <item>SPLITSKA BANKA-SOCIETE GENERALE GROUP d.d.</item>
      <item>POREZNA UPRAVA IVANIĆ-GRAD</item>
      <item>POREZNA UPRAVA SPLIT</item>
      <item>POPREZNA UPRAVA ZAGREB</item>
      <item>AGIT d.o.o.</item>
      <item>POREZNA UPRAVA SOLIN</item>
      <item>FOTOKOPIRNICA AKVARIJ</item>
    </derivirana_varijabla>
  </DomainObject.Predmet.SudioniciListNaziv>
  <DomainObject.Predmet.SudioniciListAdressOIB>
    <izvorni_sadrzaj>
      <item>Mira Boban, Ljudevita Posavskog 4,21000 Split</item>
      <item>KEMILAK d.o.o., OIB 21601841088, Dubrovačka Ulica 25-27,21000 Split</item>
      <item>AKRIL d.o.o., za proizvodnju i trgovinu, OIB 44873360261, Zoranićeva 10,Solin</item>
      <item>BRODOMERKUR trgovina i usluge, dioničko društvo, OIB 33956120458, Poljička Cesta 35,Split</item>
      <item>FUNDA d.o.o. za graditeljstvo, trgovinu i usluge, OIB 01834433810, Bana Josipa Jelačića 45,Zaprešić</item>
      <item>JUB, trgovina i promet, društvo s ograničenom odgovornošću, OIB 05407197431, Ul. Hrvatskih branitelja 11,Samobor</item>
      <item>KRAGIĆ d.o.o. za proizvodnju plastičnih metalnih predmeta i za trgovinu, OIB 35264136731, Prisoje 21,Prisoje</item>
      <item>Odv. društvo RADIĆ &amp; RADIĆ, OIB 14518464744</item>
      <item>RALLUS d.o.o. za trgovinu, OIB 46848201954, Josipa Jovića br. 51,Split</item>
      <item>COLOR TRADE d.o.o. za marketing, OIB 15506080968, Ilica 54,10000 Zagreb</item>
      <item>SOIETE GENERALE-SPLITSKA BANKA d.d., OIB 69326397242</item>
      <item>INA-IND. NAFTE d.d., OIB 27759560625</item>
      <item>IVASIM društvo s ograničenom odgovornošću za proizvodnju kemijskih proizvoda, OIB 32677374790, Industrijska Cesta 4,Ivanić-Grad</item>
      <item>POS d.o.o., OIB 84938865556</item>
      <item>VB LEASING d.o.o. za leasing, OIB 55525619967, Horvatova 82,10000 Zagreb</item>
      <item>STRABAG za građevinske poslove d.o.o., OIB 74971361430, Ulica Petra Hektorovića 2,10000 Zagreb</item>
      <item>Odvjetnik MIJO JELIČIĆ, OIB 71855290129</item>
      <item>Goran Korać, OIB 77963325137</item>
      <item>CAPRICORNO, društvo s ograničenom odgovornošću za trgovinu, OIB 09517317411, Hercegovačka 57/A,Split</item>
      <item>GS1 Croatia, OIB 03365973101</item>
      <item>DAUS TRUCK, d.o.o. za trgovinu i servis vozila, OIB 95174048745, Put Bana 8,Dugopolje</item>
      <item>Hrvatski Telekom d.d., OIB 81793146560, Savska cesta 32,10000 Zagreb</item>
      <item>BERNER d.o.o., OIB 66471923099, Majstorska 9,10000 Zagreb</item>
      <item>ADOREA d.o.o., OIB 08237027531, Vinogradska 55,21000 Split</item>
      <item>AGENCIJA ZA INTEGRALNI TRANSPORT d.o.o., OIB 42650506038, Heinzelova 51,10000 Zagreb</item>
      <item>Sjaj kamen s ograničenom odgovornošću za trgovinu i usluge, OIB 18527043583, Trg A. Mihanovića 4,Sesvete</item>
      <item>WACKER CHEMIE AG, OIB 75931122127</item>
      <item>Stečajnia upraviteljica / Ankica Čenić, OIB 67541309757, Pupačićeva 1/3,21000 Split</item>
      <item>ROFIX d.o.o., OIB 18346522436, Javorska 4,Kaštel Štafilić</item>
      <item>SJAJ KAMEN d.o.o., OIB 18527043583, Trg A. Mihanovića 3,10040 Zagreb</item>
      <item>Oglasna ploča</item>
      <item>COLOR TRGOVINA d.o.o., OIB 44543107610, Dubrovačka 65a,34000 Požega</item>
      <item>FILOTAS za građenje i trgovinu, društvo s ograničenom odgovornošću, OIB 78783584197, Ivana Gundulića 3,Split</item>
      <item>ŽDO, OIB 70793241859, 21000 Split</item>
      <item>AD PLASTIK dioničko društvo za proizvodnju dijelova i pribora za motorna vozila i proizvoda iz plastičnih masa, OIB 48351740621, Matoševa Ulica 8,Solin</item>
      <item>KOTEKS d.d., OIB 57001982985, UlUlica Kralja Zvonimira 14,21000 Split</item>
      <item>Meri Šitić, OIB 61723426098, Šime Ljubića 7,21000 Split</item>
      <item>ADOREA d. o. o. za poslovanje nekretninama, graditeljstvo, trgovinu i promidžbu, OIB 49939803134, Vinkuran, Debeli vrv 36,Pula</item>
      <item>EURO PROTEKT za zaštitu imovine i osoba, društvo s ograničenom odgovornošću, OIB 29924922167, Rovinjska 4,Split</item>
      <item>VILSTROJ društvo s ograničenom odgovornošću za usluge i trgovinu, OIB 14411754953, Mažinjica 77,Buzet</item>
      <item>DIOKOM  NOVI d.o.o. za proizvodnju i trgovinu, OIB 14723663506, Plano/bb,Plano</item>
      <item>ALLIANZ ZAGREB dioničko društvo za osiguranje, OIB 23759810849, Heinzelova 70,10000 Zagreb</item>
      <item>NARODNE NOVINE d.d., OIB 64546066176, Savski gaj XIII. put 6,10000 Zagreb</item>
      <item>SPLITSKA BANKA-SOCIETE GENERALE GROUP d.d., OIB 69326397242, Ruđera Boškovića 16,21000 Split</item>
      <item>POREZNA UPRAVA IVANIĆ-GRAD, OIB 18683136487, 10310 Ivanić-Grad</item>
      <item>POREZNA UPRAVA SPLIT, OIB 18683136487, 21000 Split</item>
      <item>POPREZNA UPRAVA ZAGREB, OIB 18683136487, 10000 Zagreb</item>
      <item>AGIT d.o.o., OIB 42650506038, Heinzelova 51,10000 Zagreb</item>
      <item>POREZNA UPRAVA SOLIN, OIB 18683136487, Solin</item>
      <item>FOTOKOPIRNICA AKVARIJ, OIB 92328677897, Držićeva 3,21000 Split</item>
    </izvorni_sadrzaj>
    <derivirana_varijabla naziv="DomainObject.Predmet.SudioniciListAdressOIB_1">
      <item>Mira Boban, Ljudevita Posavskog 4,21000 Split</item>
      <item>KEMILAK d.o.o., OIB 21601841088, Dubrovačka Ulica 25-27,21000 Split</item>
      <item>AKRIL d.o.o., za proizvodnju i trgovinu, OIB 44873360261, Zoranićeva 10,Solin</item>
      <item>BRODOMERKUR trgovina i usluge, dioničko društvo, OIB 33956120458, Poljička Cesta 35,Split</item>
      <item>FUNDA d.o.o. za graditeljstvo, trgovinu i usluge, OIB 01834433810, Bana Josipa Jelačića 45,Zaprešić</item>
      <item>JUB, trgovina i promet, društvo s ograničenom odgovornošću, OIB 05407197431, Ul. Hrvatskih branitelja 11,Samobor</item>
      <item>KRAGIĆ d.o.o. za proizvodnju plastičnih metalnih predmeta i za trgovinu, OIB 35264136731, Prisoje 21,Prisoje</item>
      <item>Odv. društvo RADIĆ &amp; RADIĆ, OIB 14518464744</item>
      <item>RALLUS d.o.o. za trgovinu, OIB 46848201954, Josipa Jovića br. 51,Split</item>
      <item>COLOR TRADE d.o.o. za marketing, OIB 15506080968, Ilica 54,10000 Zagreb</item>
      <item>SOIETE GENERALE-SPLITSKA BANKA d.d., OIB 69326397242</item>
      <item>INA-IND. NAFTE d.d., OIB 27759560625</item>
      <item>IVASIM društvo s ograničenom odgovornošću za proizvodnju kemijskih proizvoda, OIB 32677374790, Industrijska Cesta 4,Ivanić-Grad</item>
      <item>POS d.o.o., OIB 84938865556</item>
      <item>VB LEASING d.o.o. za leasing, OIB 55525619967, Horvatova 82,10000 Zagreb</item>
      <item>STRABAG za građevinske poslove d.o.o., OIB 74971361430, Ulica Petra Hektorovića 2,10000 Zagreb</item>
      <item>Odvjetnik MIJO JELIČIĆ, OIB 71855290129</item>
      <item>Goran Korać, OIB 77963325137</item>
      <item>CAPRICORNO, društvo s ograničenom odgovornošću za trgovinu, OIB 09517317411, Hercegovačka 57/A,Split</item>
      <item>GS1 Croatia, OIB 03365973101</item>
      <item>DAUS TRUCK, d.o.o. za trgovinu i servis vozila, OIB 95174048745, Put Bana 8,Dugopolje</item>
      <item>Hrvatski Telekom d.d., OIB 81793146560, Savska cesta 32,10000 Zagreb</item>
      <item>BERNER d.o.o., OIB 66471923099, Majstorska 9,10000 Zagreb</item>
      <item>ADOREA d.o.o., OIB 08237027531, Vinogradska 55,21000 Split</item>
      <item>AGENCIJA ZA INTEGRALNI TRANSPORT d.o.o., OIB 42650506038, Heinzelova 51,10000 Zagreb</item>
      <item>Sjaj kamen s ograničenom odgovornošću za trgovinu i usluge, OIB 18527043583, Trg A. Mihanovića 4,Sesvete</item>
      <item>WACKER CHEMIE AG, OIB 75931122127</item>
      <item>Stečajnia upraviteljica / Ankica Čenić, OIB 67541309757, Pupačićeva 1/3,21000 Split</item>
      <item>ROFIX d.o.o., OIB 18346522436, Javorska 4,Kaštel Štafilić</item>
      <item>SJAJ KAMEN d.o.o., OIB 18527043583, Trg A. Mihanovića 3,10040 Zagreb</item>
      <item>Oglasna ploča</item>
      <item>COLOR TRGOVINA d.o.o., OIB 44543107610, Dubrovačka 65a,34000 Požega</item>
      <item>FILOTAS za građenje i trgovinu, društvo s ograničenom odgovornošću, OIB 78783584197, Ivana Gundulića 3,Split</item>
      <item>ŽDO, OIB 70793241859, 21000 Split</item>
      <item>AD PLASTIK dioničko društvo za proizvodnju dijelova i pribora za motorna vozila i proizvoda iz plastičnih masa, OIB 48351740621, Matoševa Ulica 8,Solin</item>
      <item>KOTEKS d.d., OIB 57001982985, UlUlica Kralja Zvonimira 14,21000 Split</item>
      <item>Meri Šitić, OIB 61723426098, Šime Ljubića 7,21000 Split</item>
      <item>ADOREA d. o. o. za poslovanje nekretninama, graditeljstvo, trgovinu i promidžbu, OIB 49939803134, Vinkuran, Debeli vrv 36,Pula</item>
      <item>EURO PROTEKT za zaštitu imovine i osoba, društvo s ograničenom odgovornošću, OIB 29924922167, Rovinjska 4,Split</item>
      <item>VILSTROJ društvo s ograničenom odgovornošću za usluge i trgovinu, OIB 14411754953, Mažinjica 77,Buzet</item>
      <item>DIOKOM  NOVI d.o.o. za proizvodnju i trgovinu, OIB 14723663506, Plano/bb,Plano</item>
      <item>ALLIANZ ZAGREB dioničko društvo za osiguranje, OIB 23759810849, Heinzelova 70,10000 Zagreb</item>
      <item>NARODNE NOVINE d.d., OIB 64546066176, Savski gaj XIII. put 6,10000 Zagreb</item>
      <item>SPLITSKA BANKA-SOCIETE GENERALE GROUP d.d., OIB 69326397242, Ruđera Boškovića 16,21000 Split</item>
      <item>POREZNA UPRAVA IVANIĆ-GRAD, OIB 18683136487, 10310 Ivanić-Grad</item>
      <item>POREZNA UPRAVA SPLIT, OIB 18683136487, 21000 Split</item>
      <item>POPREZNA UPRAVA ZAGREB, OIB 18683136487, 10000 Zagreb</item>
      <item>AGIT d.o.o., OIB 42650506038, Heinzelova 51,10000 Zagreb</item>
      <item>POREZNA UPRAVA SOLIN, OIB 18683136487, Solin</item>
      <item>FOTOKOPIRNICA AKVARIJ, OIB 92328677897, Držićeva 3,21000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EBD0FAB-5104-4A50-8688-BC57EE8CF40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195</properties:Words>
  <properties:Characters>918</properties:Characters>
  <properties:Lines>46</properties:Lines>
  <properties:Paragraphs>15</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1517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2016-11-21T11:25:00Z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St-62/2010-570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