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724c" w14:paraId="8d1724c" w:rsidRDefault="00911BE3" w:rsidP="001D7C1D" w:rsidR="001D7C1D">
      <w:pPr>
        <w15:collapsed w:val="false"/>
        <w:rPr>
          <w:noProof/>
          <w:lang w:eastAsia="hr-HR"/>
        </w:rPr>
      </w:pPr>
      <w:r>
        <w:rPr>
          <w:noProof/>
          <w:lang w:eastAsia="hr-HR"/>
        </w:rPr>
        <w:t xml:space="preserve">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 xml:space="preserve">Zagreb, </w:t>
      </w:r>
      <w:proofErr w:type="spellStart"/>
      <w:r w:rsidRPr="001251F9">
        <w:t>Amruševa</w:t>
      </w:r>
      <w:proofErr w:type="spellEnd"/>
      <w:r w:rsidRPr="001251F9">
        <w:t xml:space="preserve">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9B033E">
        <w:t>48</w:t>
      </w:r>
      <w:r w:rsidR="004C6111" w:rsidRPr="001251F9">
        <w:t>.</w:t>
      </w:r>
      <w:r w:rsidRPr="001251F9">
        <w:t xml:space="preserve"> St-</w:t>
      </w:r>
      <w:r w:rsidR="009B033E">
        <w:t>5740</w:t>
      </w:r>
      <w:r w:rsidRPr="001251F9">
        <w:t>/201</w:t>
      </w:r>
      <w:r w:rsidR="004C6111" w:rsidRPr="001251F9">
        <w:t>6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9B033E" w:rsidP="001D7C1D" w:rsidR="001D7C1D">
      <w:pPr>
        <w:ind w:firstLine="708"/>
        <w:jc w:val="both"/>
      </w:pPr>
      <w:r w:rsidRPr="009B033E">
        <w:t>Trgovački sud u Zagrebu po sucu pojedincu Vesni Sremac Šoštar</w:t>
      </w:r>
      <w:r w:rsidR="000051C0">
        <w:t>,</w:t>
      </w:r>
      <w:r w:rsidRPr="009B033E">
        <w:t xml:space="preserve"> povodom prijedloga predlagatelja PALMA d.o.o. iz Jastrebarskog (Grad Jastrebarsko), Donja Reka 24, OIB: 08034557803 za otvaranjem </w:t>
      </w:r>
      <w:proofErr w:type="spellStart"/>
      <w:r w:rsidRPr="009B033E">
        <w:t>predstečajnog</w:t>
      </w:r>
      <w:proofErr w:type="spellEnd"/>
      <w:r w:rsidRPr="009B033E">
        <w:t xml:space="preserve"> postupka</w:t>
      </w:r>
      <w:r w:rsidR="006C17E9">
        <w:t xml:space="preserve">, dana </w:t>
      </w:r>
      <w:r>
        <w:t xml:space="preserve">14. </w:t>
      </w:r>
      <w:r w:rsidR="000051C0">
        <w:t>o</w:t>
      </w:r>
      <w:r>
        <w:t>žujka 2017</w:t>
      </w:r>
      <w:r w:rsidR="001D7C1D">
        <w:t xml:space="preserve">. godine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 w:rsidRPr="00911BE3">
      <w:pPr>
        <w:jc w:val="center"/>
      </w:pPr>
      <w:r w:rsidRPr="00911BE3">
        <w:t xml:space="preserve">z a k </w:t>
      </w:r>
      <w:proofErr w:type="spellStart"/>
      <w:r w:rsidRPr="00911BE3">
        <w:t>lj</w:t>
      </w:r>
      <w:proofErr w:type="spellEnd"/>
      <w:r w:rsidRPr="00911BE3">
        <w:t xml:space="preserve"> u č i o  </w:t>
      </w:r>
      <w:r w:rsidR="00911BE3">
        <w:t xml:space="preserve"> </w:t>
      </w:r>
      <w:r w:rsidRPr="00911BE3">
        <w:t>j e</w:t>
      </w:r>
    </w:p>
    <w:p w:rsidRDefault="00952AD6" w:rsidP="006E687C" w:rsidR="00952AD6">
      <w:pPr>
        <w:jc w:val="center"/>
        <w:rPr>
          <w:b/>
        </w:rPr>
      </w:pP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9B033E" w:rsidRPr="009B033E">
        <w:t>PALMA d.o.o. iz Jastrebarskog (Grad Jastrebarsko), Donja Reka 24, OIB: 08034557803</w:t>
      </w:r>
      <w:r w:rsidR="0017606F">
        <w:t xml:space="preserve">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9B033E" w:rsidP="00290051" w:rsidR="002730D8">
      <w:pPr>
        <w:ind w:firstLine="372" w:left="708"/>
        <w:jc w:val="both"/>
      </w:pPr>
      <w:r>
        <w:rPr>
          <w:b/>
        </w:rPr>
        <w:t>24. ožujka</w:t>
      </w:r>
      <w:r w:rsidR="00040AC6" w:rsidRPr="00E15C0B">
        <w:rPr>
          <w:b/>
        </w:rPr>
        <w:t xml:space="preserve"> 201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 u </w:t>
      </w:r>
      <w:r>
        <w:rPr>
          <w:b/>
        </w:rPr>
        <w:t>10,0</w:t>
      </w:r>
      <w:r w:rsidR="00E15C0B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 xml:space="preserve">-dužnik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9648A2" w:rsidR="009648A2">
      <w:pPr>
        <w:jc w:val="both"/>
      </w:pPr>
      <w:r>
        <w:t xml:space="preserve"> </w:t>
      </w:r>
    </w:p>
    <w:p w:rsidRDefault="00D47B9A" w:rsidP="00D47B9A" w:rsidR="00D47B9A" w:rsidRPr="00911BE3">
      <w:pPr>
        <w:ind w:firstLine="360"/>
        <w:jc w:val="both"/>
      </w:pPr>
      <w:r>
        <w:tab/>
      </w:r>
      <w:r w:rsidRPr="00911BE3">
        <w:t>napomena: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 xml:space="preserve">obliku obrazaca na kojima se podnose podnesci u </w:t>
      </w:r>
      <w:proofErr w:type="spellStart"/>
      <w:r w:rsidR="009519C9">
        <w:t>predstečajn</w:t>
      </w:r>
      <w:r w:rsidR="000051C0">
        <w:t>om</w:t>
      </w:r>
      <w:proofErr w:type="spellEnd"/>
      <w:r w:rsidR="000051C0">
        <w:t xml:space="preserve"> i stečajnom postupku (N.N.br.</w:t>
      </w:r>
      <w:r w:rsidR="009519C9">
        <w:t xml:space="preserve">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911BE3" w:rsidP="00952AD6" w:rsidR="00911BE3">
      <w:pPr>
        <w:ind w:firstLine="708"/>
        <w:jc w:val="both"/>
      </w:pPr>
    </w:p>
    <w:p w:rsidRDefault="00911BE3" w:rsidP="00952AD6" w:rsidR="00911BE3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9B033E" w:rsidP="001251F9" w:rsidR="009B033E">
      <w:pPr>
        <w:jc w:val="center"/>
      </w:pPr>
    </w:p>
    <w:p w:rsidRDefault="009B033E" w:rsidP="001251F9" w:rsidR="009B033E">
      <w:pPr>
        <w:jc w:val="center"/>
      </w:pPr>
    </w:p>
    <w:p w:rsidRDefault="0042407B" w:rsidP="001251F9" w:rsidR="0042407B" w:rsidRPr="00471BD2">
      <w:pPr>
        <w:jc w:val="center"/>
      </w:pPr>
      <w:r w:rsidRPr="00471BD2">
        <w:lastRenderedPageBreak/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</w:t>
      </w:r>
      <w:r w:rsidR="000051C0">
        <w:t xml:space="preserve"> (NN br. 71/15)</w:t>
      </w:r>
      <w:r w:rsidR="00A628FE">
        <w:t>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</w:t>
      </w:r>
      <w:r w:rsidR="009B033E">
        <w:t>14. ožujka 2017</w:t>
      </w:r>
      <w:r w:rsidR="005C35E5">
        <w:t>.</w:t>
      </w:r>
      <w:r w:rsidR="00911BE3">
        <w:t xml:space="preserve"> </w:t>
      </w:r>
      <w:r w:rsidR="009B033E">
        <w:t>g.</w:t>
      </w:r>
    </w:p>
    <w:p w:rsidRDefault="00911BE3" w:rsidP="005C35E5" w:rsidR="005C35E5">
      <w:pPr>
        <w:ind w:firstLine="3" w:left="5661"/>
        <w:jc w:val="right"/>
      </w:pPr>
      <w:r>
        <w:t>SUDAC:</w:t>
      </w:r>
    </w:p>
    <w:p w:rsidRDefault="009B033E" w:rsidP="0076488F" w:rsidR="001D7C1D">
      <w:pPr>
        <w:jc w:val="right"/>
      </w:pPr>
      <w:r>
        <w:t>Vesna Sremac Šoštar</w:t>
      </w:r>
      <w:r w:rsidR="00E77639"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  <w:r w:rsidR="00911BE3">
        <w:t>.</w:t>
      </w:r>
    </w:p>
    <w:p w:rsidRDefault="00911BE3" w:rsidP="001251F9" w:rsidR="00911BE3">
      <w:pPr>
        <w:jc w:val="both"/>
      </w:pPr>
    </w:p>
    <w:p w:rsidRDefault="00873C16" w:rsidP="001D7C1D" w:rsidR="00873C16"/>
    <w:p w:rsidRDefault="00E77639" w:rsidP="00E77639" w:rsidR="001D7C1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77639" w:rsidP="00E77639" w:rsidR="00E77639">
      <w:pPr>
        <w:jc w:val="right"/>
      </w:pPr>
      <w:r>
        <w:t>Zlatka Plivelić</w:t>
      </w:r>
      <w:bookmarkStart w:name="_GoBack" w:id="0"/>
      <w:bookmarkEnd w:id="0"/>
    </w:p>
    <w:sectPr w:rsidSect="00585191" w:rsidR="00E7763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D04" w:rsidR="00406D04">
      <w:r>
        <w:separator/>
      </w:r>
    </w:p>
  </w:endnote>
  <w:endnote w:id="0" w:type="continuationSeparator">
    <w:p w:rsidRDefault="00406D04" w:rsidR="00406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D04" w:rsidR="00406D04">
      <w:r>
        <w:separator/>
      </w:r>
    </w:p>
  </w:footnote>
  <w:footnote w:id="0" w:type="continuationSeparator">
    <w:p w:rsidRDefault="00406D04" w:rsidR="00406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6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033E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48. St -5740</w:t>
    </w:r>
    <w:r w:rsidR="006E62F6">
      <w:t>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750515"/>
    <w:multiLevelType w:val="hybridMultilevel"/>
    <w:tmpl w:val="3E825A3C"/>
    <w:lvl w:tplc="E7568D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51C0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730D8"/>
    <w:rsid w:val="002841E8"/>
    <w:rsid w:val="00290051"/>
    <w:rsid w:val="002C1B18"/>
    <w:rsid w:val="002C4A56"/>
    <w:rsid w:val="00311D3C"/>
    <w:rsid w:val="00320F5B"/>
    <w:rsid w:val="00366CB2"/>
    <w:rsid w:val="003B213D"/>
    <w:rsid w:val="00406D04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1268"/>
    <w:rsid w:val="005C35E5"/>
    <w:rsid w:val="005C554A"/>
    <w:rsid w:val="005C5DB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D0D0F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1BE3"/>
    <w:rsid w:val="00915334"/>
    <w:rsid w:val="009376C9"/>
    <w:rsid w:val="009519C9"/>
    <w:rsid w:val="00952AD6"/>
    <w:rsid w:val="009648A2"/>
    <w:rsid w:val="009903DB"/>
    <w:rsid w:val="009B033E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71BF"/>
    <w:rsid w:val="00E77639"/>
    <w:rsid w:val="00EA751C"/>
    <w:rsid w:val="00EB0FA7"/>
    <w:rsid w:val="00EC32DC"/>
    <w:rsid w:val="00EC4EE8"/>
    <w:rsid w:val="00ED3B98"/>
    <w:rsid w:val="00F24F8F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St-5740/2016-24</izvorni_sadrzaj>
    <derivirana_varijabla naziv="DomainObject.Predmet.OdlukaRjesenje.Oznaka_1">St-5740/2016-24</derivirana_varijabla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1699</properties:Characters>
  <properties:Lines>60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2017-03-14T10:51:00Z</dcterms:created>
  <dc:creator>nribaric</dc:creator>
  <cp:lastModifiedBy>Zlatka Plivelić</cp:lastModifiedBy>
  <cp:lastPrinted>2017-03-14T10:57:00Z</cp:lastPrinted>
  <dcterms:modified xmlns:xsi="http://www.w3.org/2001/XMLSchema-instance" xsi:type="dcterms:W3CDTF">2017-03-14T11:04:00Z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