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a7cf" w14:paraId="d11a7cf"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745F50">
        <w:t xml:space="preserve"> </w:t>
      </w:r>
      <w:r w:rsidR="00745F50" w:rsidRPr="005B172B">
        <w:t>STUDIO JELLY j.d.o.o. za poslovne usluge, turistička agencija</w:t>
      </w:r>
      <w:r w:rsidR="00745F50" w:rsidRPr="005B172B">
        <w:rPr>
          <w:lang w:val="en-AU"/>
        </w:rPr>
        <w:t xml:space="preserve">, Zadar, </w:t>
      </w:r>
      <w:r w:rsidR="00745F50" w:rsidRPr="005B172B">
        <w:t>Ulica Ivana Viteza od Sredne 1</w:t>
      </w:r>
      <w:r w:rsidR="00745F50" w:rsidRPr="005B172B">
        <w:rPr>
          <w:lang w:val="en-AU"/>
        </w:rPr>
        <w:t xml:space="preserve">, OIB: </w:t>
      </w:r>
      <w:r w:rsidR="00745F50" w:rsidRPr="005B172B">
        <w:t>18624234406</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CD36E1">
        <w:t xml:space="preserve"> i 104/17</w:t>
      </w:r>
      <w:r w:rsidR="00386198" w:rsidRPr="00104B99">
        <w:t>),</w:t>
      </w:r>
      <w:r w:rsidR="00731302">
        <w:t xml:space="preserve"> </w:t>
      </w:r>
      <w:r w:rsidR="00CD36E1">
        <w:t xml:space="preserve">12. veljače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745F50" w:rsidRPr="005B172B">
        <w:t>STUDIO JELLY j.d.o.o. za poslovne usluge, turistička agencija</w:t>
      </w:r>
      <w:r w:rsidR="00745F50" w:rsidRPr="005B172B">
        <w:rPr>
          <w:lang w:val="en-AU"/>
        </w:rPr>
        <w:t xml:space="preserve">, Zadar, </w:t>
      </w:r>
      <w:r w:rsidR="00745F50" w:rsidRPr="005B172B">
        <w:t>Ulica Ivana Viteza od Sredne 1</w:t>
      </w:r>
      <w:r w:rsidR="00745F50" w:rsidRPr="005B172B">
        <w:rPr>
          <w:lang w:val="en-AU"/>
        </w:rPr>
        <w:t xml:space="preserve">, OIB: </w:t>
      </w:r>
      <w:r w:rsidR="00745F50" w:rsidRPr="005B172B">
        <w:t>18624234406</w:t>
      </w:r>
      <w:r w:rsidR="00104B99">
        <w:t xml:space="preserve">, </w:t>
      </w:r>
      <w:r w:rsidRPr="000D739E">
        <w:t>s danom</w:t>
      </w:r>
      <w:r w:rsidR="00731302">
        <w:t xml:space="preserve"> </w:t>
      </w:r>
      <w:r w:rsidR="00CD36E1">
        <w:t xml:space="preserve">12. veljače </w:t>
      </w:r>
      <w:r w:rsidR="00731302">
        <w:t>2018</w:t>
      </w:r>
      <w:r w:rsidR="00E504BC">
        <w:t>. u 1</w:t>
      </w:r>
      <w:r w:rsidR="00CD36E1">
        <w:t>3,</w:t>
      </w:r>
      <w:r w:rsidR="005A46BF">
        <w:t>45</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CD36E1" w:rsidR="00CD36E1" w:rsidRPr="008E2D69">
      <w:pPr>
        <w:jc w:val="both"/>
      </w:pPr>
      <w:r w:rsidRPr="000D739E">
        <w:t>II.</w:t>
      </w:r>
      <w:r w:rsidRPr="000D739E">
        <w:tab/>
      </w:r>
      <w:r w:rsidR="005A46BF" w:rsidRPr="00033209">
        <w:t xml:space="preserve">Ivica Matas iz Šibenika, Put Gimnazije 55, OIB: </w:t>
      </w:r>
      <w:r w:rsidR="005A46BF">
        <w:t>98549799157</w:t>
      </w:r>
      <w:r w:rsidR="00CD36E1" w:rsidRPr="008E2D69">
        <w:t>, imenuje se za stečajnog upravitelja.</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745F50" w:rsidRPr="005B172B">
        <w:t>STUDIO JELLY j.d.o.o. za poslovne usluge, turistička agencija</w:t>
      </w:r>
      <w:r w:rsidR="00745F50" w:rsidRPr="005B172B">
        <w:rPr>
          <w:lang w:val="en-AU"/>
        </w:rPr>
        <w:t xml:space="preserve">, Zadar, </w:t>
      </w:r>
      <w:r w:rsidR="00745F50" w:rsidRPr="005B172B">
        <w:t>Ulica Ivana Viteza od Sredne 1</w:t>
      </w:r>
      <w:r w:rsidR="00745F50" w:rsidRPr="005B172B">
        <w:rPr>
          <w:lang w:val="en-AU"/>
        </w:rPr>
        <w:t xml:space="preserve">, OIB: </w:t>
      </w:r>
      <w:r w:rsidR="00745F50" w:rsidRPr="005B172B">
        <w:t>18624234406</w:t>
      </w:r>
      <w:r w:rsidR="00104B99">
        <w:t>.</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0D2635" w:rsidP="000D2635" w:rsidR="000D2635" w:rsidRPr="00711EF2">
      <w:pPr>
        <w:ind w:firstLine="720"/>
        <w:jc w:val="both"/>
      </w:pPr>
      <w:r w:rsidRPr="00711EF2">
        <w:t>Financijska agencija, RC Split, Podružnica Zadar dostavila je ovom Sudu prijedlog za pokretanje stečajnog postupka nad stečajnim dužnikom</w:t>
      </w:r>
      <w:r w:rsidRPr="00711EF2">
        <w:rPr>
          <w:lang w:val="en-AU"/>
        </w:rPr>
        <w:t xml:space="preserve"> </w:t>
      </w:r>
      <w:r w:rsidR="00745F50" w:rsidRPr="005B172B">
        <w:t>STUDIO JELLY j.d.o.o. za poslovne usluge, turistička agencija</w:t>
      </w:r>
      <w:r w:rsidR="00745F50" w:rsidRPr="005B172B">
        <w:rPr>
          <w:lang w:val="en-AU"/>
        </w:rPr>
        <w:t xml:space="preserve">, Zadar, </w:t>
      </w:r>
      <w:r w:rsidR="00745F50" w:rsidRPr="005B172B">
        <w:t>Ulica Ivana Viteza od Sredne 1</w:t>
      </w:r>
      <w:r w:rsidR="00CD36E1">
        <w:rPr>
          <w:lang w:val="en-AU"/>
        </w:rPr>
        <w:t>, OIB:</w:t>
      </w:r>
      <w:r w:rsidR="00745F50" w:rsidRPr="005B172B">
        <w:t>18624234406</w:t>
      </w:r>
      <w:r w:rsidRPr="00711EF2">
        <w:t xml:space="preserve">, postupajući temeljem članka 110. st. 1.  Stečajnog zakona. </w:t>
      </w:r>
      <w:r w:rsidR="00745F50">
        <w:t xml:space="preserve"> </w:t>
      </w:r>
    </w:p>
    <w:p w:rsidRDefault="00CD36E1" w:rsidP="000D2635" w:rsidR="000D2635" w:rsidRPr="00711EF2">
      <w:pPr>
        <w:jc w:val="both"/>
      </w:pPr>
      <w:r>
        <w:tab/>
        <w:t>Rješenjem ovog s</w:t>
      </w:r>
      <w:r w:rsidR="000D2635" w:rsidRPr="00711EF2">
        <w:t xml:space="preserve">uda od </w:t>
      </w:r>
      <w:r w:rsidR="00745F50">
        <w:t>23. ožujka</w:t>
      </w:r>
      <w:r w:rsidR="000D2635" w:rsidRPr="00711EF2">
        <w:t xml:space="preserve"> 2017. pokrenut je prethodni postupak nad uvodno označenim dužnikom.</w:t>
      </w:r>
    </w:p>
    <w:p w:rsidRDefault="000D2635" w:rsidP="000D2635" w:rsidR="000D2635" w:rsidRPr="00711EF2">
      <w:pPr>
        <w:ind w:firstLine="708"/>
        <w:jc w:val="both"/>
      </w:pPr>
      <w:r w:rsidRPr="00711EF2">
        <w:t>Na ročištu u prethodnom postupku zastupnik dužnika po zakonu koji je prethodno bio upozoren na dužnost davanja točnih podataka kao i na posljedice suprotnog postupanja, a u smislu čl. 117., 177., 178. i 180. Stečajnog zakona naveo je da dužnik nema nikakvu imovinu u vlasništvu.</w:t>
      </w:r>
    </w:p>
    <w:p w:rsidRDefault="000D2635" w:rsidP="000D2635" w:rsidR="000D2635" w:rsidRPr="00711EF2">
      <w:pPr>
        <w:ind w:firstLine="708"/>
        <w:jc w:val="both"/>
      </w:pPr>
      <w:r w:rsidRPr="00711EF2">
        <w:t>Obzirom na sadržaj navedenog iskaz</w:t>
      </w:r>
      <w:r w:rsidR="00CD36E1">
        <w:t>a zastupnika dužnika po zakonu s</w:t>
      </w:r>
      <w:r w:rsidRPr="00711EF2">
        <w:t xml:space="preserve">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w:t>
      </w:r>
      <w:r w:rsidRPr="00711EF2">
        <w:lastRenderedPageBreak/>
        <w:t>osobe zainteresirane za provedbu stečajnog postupka nad uvodno označenim stečajnim dužnikom da predujme dostatan iznos novca za pokrić</w:t>
      </w:r>
      <w:r w:rsidR="009E3D07">
        <w:t>e troškova postupka, a koje je s</w:t>
      </w:r>
      <w:r w:rsidRPr="00711EF2">
        <w:t xml:space="preserve">ud procijenio na iznos od </w:t>
      </w:r>
      <w:r w:rsidR="00745F50">
        <w:t>7.638,61</w:t>
      </w:r>
      <w:r w:rsidRPr="00711EF2">
        <w:t xml:space="preserve"> kn. </w:t>
      </w:r>
    </w:p>
    <w:p w:rsidRDefault="000D2635" w:rsidP="000D2635" w:rsidR="000D2635" w:rsidRPr="00711EF2">
      <w:pPr>
        <w:ind w:firstLine="708"/>
        <w:jc w:val="both"/>
      </w:pPr>
      <w:r w:rsidRPr="00711EF2">
        <w:t xml:space="preserve">Rješenje kojim su zainteresirane osobe pozvane na uplatu predujma objavljeno je na mrežnoj stranici e-Oglasna ploča sudova dana </w:t>
      </w:r>
      <w:r w:rsidR="00745F50">
        <w:t>9. studenog</w:t>
      </w:r>
      <w:r w:rsidRPr="00711EF2">
        <w:t xml:space="preserve"> 2017. temeljem čega je rok za uplatu predujma istekao dana </w:t>
      </w:r>
      <w:r w:rsidR="00CD36E1">
        <w:t xml:space="preserve">2. prosinca </w:t>
      </w:r>
      <w:r w:rsidRPr="00711EF2">
        <w:t xml:space="preserve">2017. </w:t>
      </w:r>
    </w:p>
    <w:p w:rsidRDefault="000D2635" w:rsidP="000D2635" w:rsidR="000D2635" w:rsidRPr="00711EF2">
      <w:pPr>
        <w:ind w:firstLine="708"/>
        <w:jc w:val="both"/>
      </w:pPr>
      <w:r w:rsidRPr="00711EF2">
        <w:t xml:space="preserve">Kako u ostavljenom roku nitko od zainteresiranih osoba nije predujmio novac za pokriće troškova vođenja stečajnog postupka, to je odlučeno kao u izreci. </w:t>
      </w:r>
    </w:p>
    <w:p w:rsidRDefault="005A46BF" w:rsidP="000D2635" w:rsidR="005A46BF">
      <w:pPr>
        <w:ind w:firstLine="708"/>
        <w:jc w:val="both"/>
        <w:rPr>
          <w:bCs/>
        </w:rPr>
      </w:pPr>
      <w:r w:rsidRPr="005A46BF">
        <w:rPr>
          <w:bCs/>
        </w:rPr>
        <w:t xml:space="preserve">Imenovanje stečajnog upravitelja izvršeno je sukladno odredbi čl. 85. st. 1., a u svezi odredbe čl. 84. st. 1. Stečajnog zakona odnosno metodom slučajnog odabira s liste A stečajnih upravitelja za područje ovog Suda kao nadležnog suda, uz napomenu da je </w:t>
      </w:r>
      <w:r>
        <w:rPr>
          <w:bCs/>
        </w:rPr>
        <w:t>iz dodijele izuzeta stečajna</w:t>
      </w:r>
      <w:r w:rsidRPr="005A46BF">
        <w:rPr>
          <w:bCs/>
        </w:rPr>
        <w:t xml:space="preserve"> upravitelji</w:t>
      </w:r>
      <w:r>
        <w:rPr>
          <w:bCs/>
        </w:rPr>
        <w:t>ca</w:t>
      </w:r>
      <w:r w:rsidRPr="005A46BF">
        <w:rPr>
          <w:bCs/>
        </w:rPr>
        <w:t xml:space="preserve"> </w:t>
      </w:r>
      <w:r>
        <w:rPr>
          <w:bCs/>
        </w:rPr>
        <w:t xml:space="preserve"> Dubravka Stašić iz Rijeke obzirom da je ista rješenjem Ministarstva pravosuđa od 6. veljače 2018. brisana sa liste A stečajnih upravitelja za područje nadležnosti Trgovačkog suda u Zadru.</w:t>
      </w:r>
    </w:p>
    <w:p w:rsidRDefault="000D2635" w:rsidP="000D2635" w:rsidR="000D2635" w:rsidRPr="00711EF2">
      <w:pPr>
        <w:ind w:firstLine="708"/>
        <w:jc w:val="both"/>
      </w:pPr>
      <w:r w:rsidRPr="00711EF2">
        <w:t xml:space="preserve">Nalog iz točke </w:t>
      </w:r>
      <w:r w:rsidR="00CD36E1">
        <w:t>I</w:t>
      </w:r>
      <w:r w:rsidRPr="00711EF2">
        <w:t>V.</w:t>
      </w:r>
      <w:r w:rsidRPr="00711EF2">
        <w:rPr>
          <w:b/>
        </w:rPr>
        <w:t xml:space="preserve"> </w:t>
      </w:r>
      <w:r w:rsidRPr="00711EF2">
        <w:t>ovog rješenja temelji se na odredbi članka 129. stavak 2. i čl. 34. st. 3. Stečajnog zakona, a radi postupanja navedenih tijela u skladu sa odredbom čl. 131. st. 2. Stečajnog zakona.</w:t>
      </w:r>
    </w:p>
    <w:p w:rsidRDefault="000D2635" w:rsidP="000D2635" w:rsidR="000D2635" w:rsidRPr="00711EF2">
      <w:pPr>
        <w:ind w:firstLine="708"/>
        <w:jc w:val="both"/>
      </w:pPr>
      <w:r w:rsidRPr="00711EF2">
        <w:t>Slijedom navedenog odlučeno je kao u izreci rješenja.</w:t>
      </w:r>
    </w:p>
    <w:p w:rsidRDefault="000D2635" w:rsidP="000D2635" w:rsidR="000D2635" w:rsidRPr="00711EF2">
      <w:pPr>
        <w:jc w:val="both"/>
      </w:pPr>
    </w:p>
    <w:p w:rsidRDefault="000D2635" w:rsidP="000D2635" w:rsidR="000D2635" w:rsidRPr="00711EF2">
      <w:pPr>
        <w:ind w:hanging="705" w:left="705"/>
        <w:jc w:val="center"/>
      </w:pPr>
      <w:r w:rsidRPr="00711EF2">
        <w:t xml:space="preserve">U Zadru </w:t>
      </w:r>
      <w:r w:rsidR="00CD36E1">
        <w:t xml:space="preserve">12. veljače </w:t>
      </w:r>
      <w:r>
        <w:t>2018.</w:t>
      </w:r>
    </w:p>
    <w:p w:rsidRDefault="000D2635" w:rsidP="000D2635" w:rsidR="000D2635" w:rsidRPr="00711EF2"/>
    <w:p w:rsidRDefault="000D2635" w:rsidP="009E3D07" w:rsidR="009E3D07">
      <w:r w:rsidRPr="00711EF2">
        <w:tab/>
      </w:r>
      <w:r w:rsidRPr="00711EF2">
        <w:tab/>
      </w:r>
      <w:r w:rsidRPr="00711EF2">
        <w:tab/>
      </w:r>
      <w:r w:rsidRPr="00711EF2">
        <w:tab/>
      </w:r>
      <w:r w:rsidRPr="00711EF2">
        <w:tab/>
      </w:r>
    </w:p>
    <w:p w:rsidRDefault="009E3D07" w:rsidP="009E3D07" w:rsidR="009E3D07"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9E3D07" w:rsidP="009E3D07" w:rsidR="009E3D07">
      <w:r w:rsidRPr="00AD2980">
        <w:t>Martina Kalmeta</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9E3D07" w:rsidP="009E3D07" w:rsidR="009E3D07"/>
    <w:p w:rsidRDefault="000D2635" w:rsidP="009E3D07" w:rsidR="000D2635" w:rsidRPr="00711EF2">
      <w:pPr>
        <w:jc w:val="right"/>
      </w:pPr>
    </w:p>
    <w:p w:rsidRDefault="000D2635" w:rsidP="000D2635" w:rsidR="000D2635" w:rsidRPr="00711EF2">
      <w:pPr>
        <w:jc w:val="both"/>
      </w:pPr>
    </w:p>
    <w:p w:rsidRDefault="000D2635" w:rsidP="000D2635" w:rsidR="000D2635" w:rsidRPr="00711EF2">
      <w:pPr>
        <w:jc w:val="both"/>
      </w:pPr>
    </w:p>
    <w:p w:rsidRDefault="000D2635" w:rsidP="000D2635" w:rsidR="000D2635" w:rsidRPr="00711EF2">
      <w:pPr>
        <w:jc w:val="both"/>
      </w:pPr>
      <w:r w:rsidRPr="00711EF2">
        <w:t>UPUTA O PRAVNOM LIJEKU:</w:t>
      </w:r>
    </w:p>
    <w:p w:rsidRDefault="000D2635" w:rsidP="000D2635" w:rsidR="000D2635" w:rsidRPr="00711EF2">
      <w:pPr>
        <w:ind w:firstLine="705"/>
        <w:jc w:val="both"/>
      </w:pPr>
      <w:r w:rsidRPr="00711EF2">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711EF2">
      <w:pPr>
        <w:ind w:firstLine="705"/>
        <w:jc w:val="both"/>
      </w:pPr>
      <w:r w:rsidRPr="00711EF2">
        <w:t>Žalba se podnosi ovom sudu za Visoki trgovački sud Republike Hrvatske u 2 (dva) primjerka u roku od 8 (osam) dana od prijema rješenja, odnosno od isteka osmog dana od dana objave na e-Oglasna ploča sudova.</w:t>
      </w:r>
    </w:p>
    <w:p w:rsidRDefault="000D2635" w:rsidP="000D2635" w:rsidR="000D2635" w:rsidRPr="00711EF2">
      <w:pPr>
        <w:jc w:val="both"/>
      </w:pPr>
    </w:p>
    <w:p w:rsidRDefault="000D2635" w:rsidP="000D2635" w:rsidR="000D2635" w:rsidRPr="00711EF2">
      <w:pPr>
        <w:jc w:val="both"/>
      </w:pPr>
    </w:p>
    <w:p w:rsidRDefault="000D2635" w:rsidP="000D2635" w:rsidR="000D2635" w:rsidRPr="00711EF2">
      <w:pPr>
        <w:jc w:val="both"/>
      </w:pPr>
    </w:p>
    <w:p w:rsidRDefault="000D2635" w:rsidP="000D2635" w:rsidR="000D2635" w:rsidRPr="00711EF2">
      <w:pPr>
        <w:jc w:val="both"/>
      </w:pPr>
      <w:r w:rsidRPr="00711EF2">
        <w:t>Dostaviti:</w:t>
      </w:r>
    </w:p>
    <w:p w:rsidRDefault="000D2635" w:rsidP="000D2635" w:rsidR="000D2635" w:rsidRPr="00711EF2">
      <w:pPr>
        <w:numPr>
          <w:ilvl w:val="0"/>
          <w:numId w:val="2"/>
        </w:numPr>
      </w:pPr>
      <w:r w:rsidRPr="00711EF2">
        <w:t xml:space="preserve">Stečajnom dužniku, </w:t>
      </w:r>
    </w:p>
    <w:p w:rsidRDefault="000D2635" w:rsidP="000D2635" w:rsidR="000D2635" w:rsidRPr="00711EF2">
      <w:pPr>
        <w:numPr>
          <w:ilvl w:val="0"/>
          <w:numId w:val="2"/>
        </w:numPr>
      </w:pPr>
      <w:r w:rsidRPr="00711EF2">
        <w:t>Stečajnom upravitelju uz potvrdu o imenovanju i izjavu,</w:t>
      </w:r>
    </w:p>
    <w:p w:rsidRDefault="000D2635" w:rsidP="000D2635" w:rsidR="000D2635" w:rsidRPr="00711EF2">
      <w:pPr>
        <w:numPr>
          <w:ilvl w:val="0"/>
          <w:numId w:val="2"/>
        </w:numPr>
      </w:pPr>
      <w:r w:rsidRPr="00711EF2">
        <w:t>FINA,</w:t>
      </w:r>
    </w:p>
    <w:p w:rsidRDefault="000D2635" w:rsidP="000D2635" w:rsidR="000D2635" w:rsidRPr="00711EF2">
      <w:pPr>
        <w:numPr>
          <w:ilvl w:val="0"/>
          <w:numId w:val="2"/>
        </w:numPr>
      </w:pPr>
      <w:r w:rsidRPr="00711EF2">
        <w:t>Poreznoj upravi Zadar,</w:t>
      </w:r>
    </w:p>
    <w:p w:rsidRDefault="000D2635" w:rsidP="000D2635" w:rsidR="000D2635" w:rsidRPr="00711EF2">
      <w:pPr>
        <w:numPr>
          <w:ilvl w:val="0"/>
          <w:numId w:val="2"/>
        </w:numPr>
      </w:pPr>
      <w:r w:rsidRPr="00711EF2">
        <w:t xml:space="preserve">Registru suda odmah i po pravomoćnosti, </w:t>
      </w:r>
    </w:p>
    <w:p w:rsidRDefault="000D2635" w:rsidP="000D2635" w:rsidR="000D2635" w:rsidRPr="00711EF2">
      <w:pPr>
        <w:numPr>
          <w:ilvl w:val="0"/>
          <w:numId w:val="2"/>
        </w:numPr>
      </w:pPr>
      <w:r w:rsidRPr="00711EF2">
        <w:t xml:space="preserve">e-Oglasna ploča sudova, </w:t>
      </w:r>
    </w:p>
    <w:p w:rsidRDefault="000D2635" w:rsidP="000D2635" w:rsidR="000D2635" w:rsidRPr="00711EF2">
      <w:pPr>
        <w:numPr>
          <w:ilvl w:val="0"/>
          <w:numId w:val="2"/>
        </w:numPr>
      </w:pPr>
      <w:r w:rsidRPr="00711EF2">
        <w:t>Pisarnica suda-ovdje,</w:t>
      </w:r>
    </w:p>
    <w:p w:rsidRDefault="00CD36E1" w:rsidP="000D2635" w:rsidR="000D2635" w:rsidRPr="00711EF2">
      <w:pPr>
        <w:jc w:val="both"/>
      </w:pPr>
      <w:r>
        <w:t xml:space="preserve">      8</w:t>
      </w:r>
      <w:r w:rsidR="000D2635" w:rsidRPr="00711EF2">
        <w:t xml:space="preserve">. </w:t>
      </w:r>
      <w:r>
        <w:t xml:space="preserve">  </w:t>
      </w:r>
      <w:r w:rsidR="000D2635" w:rsidRPr="00711EF2">
        <w:t>U spis.</w:t>
      </w:r>
    </w:p>
    <w:p w:rsidRDefault="00386198" w:rsidP="000D2635" w:rsidR="00386198" w:rsidRPr="000D739E">
      <w:pPr>
        <w:ind w:firstLine="720"/>
        <w:jc w:val="both"/>
      </w:pPr>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7F8F">
      <w:rPr>
        <w:rStyle w:val="Brojstranice"/>
        <w:noProof/>
      </w:rPr>
      <w:t>2</w:t>
    </w:r>
    <w:r>
      <w:rPr>
        <w:rStyle w:val="Brojstranice"/>
      </w:rPr>
      <w:fldChar w:fldCharType="end"/>
    </w:r>
  </w:p>
  <w:p w:rsidRDefault="000D2635" w:rsidP="000D2635" w:rsidR="000D2635" w:rsidRPr="009E1438">
    <w:pPr>
      <w:jc w:val="right"/>
      <w:rPr>
        <w:sz w:val="22"/>
        <w:szCs w:val="22"/>
      </w:rPr>
    </w:pPr>
    <w:r w:rsidRPr="009E1438">
      <w:rPr>
        <w:sz w:val="22"/>
        <w:szCs w:val="22"/>
      </w:rPr>
      <w:t>Poslovni broj 2 St-</w:t>
    </w:r>
    <w:r w:rsidR="00745F50">
      <w:rPr>
        <w:sz w:val="22"/>
        <w:szCs w:val="22"/>
      </w:rPr>
      <w:t>45/2017-28</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745F50">
      <w:rPr>
        <w:sz w:val="22"/>
        <w:szCs w:val="22"/>
      </w:rPr>
      <w:t>45</w:t>
    </w:r>
    <w:r w:rsidR="00104B99">
      <w:rPr>
        <w:sz w:val="22"/>
        <w:szCs w:val="22"/>
      </w:rPr>
      <w:t>/</w:t>
    </w:r>
    <w:r w:rsidR="00731302">
      <w:rPr>
        <w:sz w:val="22"/>
        <w:szCs w:val="22"/>
      </w:rPr>
      <w:t>2017-</w:t>
    </w:r>
    <w:r w:rsidR="00745F50">
      <w:rPr>
        <w:sz w:val="22"/>
        <w:szCs w:val="22"/>
      </w:rPr>
      <w:t>28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2635"/>
    <w:rsid w:val="000D739E"/>
    <w:rsid w:val="000E4FA2"/>
    <w:rsid w:val="00104B99"/>
    <w:rsid w:val="00117181"/>
    <w:rsid w:val="001441EB"/>
    <w:rsid w:val="001457F0"/>
    <w:rsid w:val="001540AB"/>
    <w:rsid w:val="001605CA"/>
    <w:rsid w:val="00176691"/>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A46BF"/>
    <w:rsid w:val="005B5AF4"/>
    <w:rsid w:val="006104B9"/>
    <w:rsid w:val="00622B35"/>
    <w:rsid w:val="00626D21"/>
    <w:rsid w:val="006420EF"/>
    <w:rsid w:val="00645943"/>
    <w:rsid w:val="00645C80"/>
    <w:rsid w:val="00654A2D"/>
    <w:rsid w:val="00656BED"/>
    <w:rsid w:val="00667CB9"/>
    <w:rsid w:val="006A2D75"/>
    <w:rsid w:val="006B13B2"/>
    <w:rsid w:val="006B3467"/>
    <w:rsid w:val="006C1D4F"/>
    <w:rsid w:val="006D1A44"/>
    <w:rsid w:val="00704B62"/>
    <w:rsid w:val="00715A33"/>
    <w:rsid w:val="0072725E"/>
    <w:rsid w:val="0073003F"/>
    <w:rsid w:val="00731302"/>
    <w:rsid w:val="00734852"/>
    <w:rsid w:val="00745F50"/>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71E2F"/>
    <w:rsid w:val="009A2757"/>
    <w:rsid w:val="009C40AB"/>
    <w:rsid w:val="009C416E"/>
    <w:rsid w:val="009D30D7"/>
    <w:rsid w:val="009D3372"/>
    <w:rsid w:val="009D7018"/>
    <w:rsid w:val="009E1438"/>
    <w:rsid w:val="009E3D07"/>
    <w:rsid w:val="009E67B8"/>
    <w:rsid w:val="009F1AC6"/>
    <w:rsid w:val="00A06A48"/>
    <w:rsid w:val="00A11C28"/>
    <w:rsid w:val="00A27918"/>
    <w:rsid w:val="00A67590"/>
    <w:rsid w:val="00A800F5"/>
    <w:rsid w:val="00A80D29"/>
    <w:rsid w:val="00A9426A"/>
    <w:rsid w:val="00AB4171"/>
    <w:rsid w:val="00AB483A"/>
    <w:rsid w:val="00AC5741"/>
    <w:rsid w:val="00AD7687"/>
    <w:rsid w:val="00AD7F8F"/>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A31D7"/>
    <w:rsid w:val="00CB6BD1"/>
    <w:rsid w:val="00CC3666"/>
    <w:rsid w:val="00CC3BD1"/>
    <w:rsid w:val="00CD36E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D7F8F"/>
    <w:rPr>
      <w:color w:val="808080"/>
      <w:bdr w:space="0" w:sz="0" w:color="auto" w:val="none"/>
      <w:shd w:fill="auto" w:color="auto" w:val="clear"/>
    </w:rPr>
  </w:style>
  <w:style w:customStyle="true" w:styleId="eSPISCCParagraphDefaultFont" w:type="character">
    <w:name w:val="eSPIS_CC_Paragraph Default Font"/>
    <w:basedOn w:val="Zadanifontodlomka"/>
    <w:rsid w:val="00AD7F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7F8F"/>
    <w:rPr>
      <w:bdr w:space="0" w:sz="0" w:color="auto" w:val="none"/>
      <w:shd w:fill="FFFFCC" w:color="auto" w:val="clear"/>
      <w:lang w:val="hr-HR"/>
    </w:rPr>
  </w:style>
  <w:style w:customStyle="true" w:styleId="PozadinaSvijetloCrvena" w:type="character">
    <w:name w:val="Pozadina_SvijetloCrvena"/>
    <w:basedOn w:val="eSPISCCParagraphDefaultFont"/>
    <w:rsid w:val="00AD7F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7F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D7F8F"/>
    <w:rPr>
      <w:color w:val="808080"/>
      <w:bdr w:color="auto" w:space="0" w:sz="0" w:val="none"/>
      <w:shd w:color="auto" w:fill="auto" w:val="clear"/>
    </w:rPr>
  </w:style>
  <w:style w:customStyle="1" w:styleId="eSPISCCParagraphDefaultFont" w:type="character">
    <w:name w:val="eSPIS_CC_Paragraph Default Font"/>
    <w:basedOn w:val="Zadanifontodlomka"/>
    <w:rsid w:val="00AD7F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7F8F"/>
    <w:rPr>
      <w:bdr w:color="auto" w:space="0" w:sz="0" w:val="none"/>
      <w:shd w:color="auto" w:fill="FFFFCC" w:val="clear"/>
      <w:lang w:val="hr-HR"/>
    </w:rPr>
  </w:style>
  <w:style w:customStyle="1" w:styleId="PozadinaSvijetloCrvena" w:type="character">
    <w:name w:val="Pozadina_SvijetloCrvena"/>
    <w:basedOn w:val="eSPISCCParagraphDefaultFont"/>
    <w:rsid w:val="00AD7F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7F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St-45/2017</izvorni_sadrzaj>
    <derivirana_varijabla naziv="DomainObject.Predmet.OznakaBroj_1">St-45/2017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JELLY j.d.o.o. za poslovne usluge, turistička agencija</izvorni_sadrzaj>
    <derivirana_varijabla naziv="DomainObject.Predmet.ProtustrankaFormated_1">  STUDIO JELLY j.d.o.o. za poslovne usluge, turistička agencija</derivirana_varijabla>
  </DomainObject.Predmet.ProtustrankaFormated>
  <DomainObject.Predmet.ProtustrankaFormatedOIB>
    <izvorni_sadrzaj>  STUDIO JELLY j.d.o.o. za poslovne usluge, turistička agencija, OIB 18624234406</izvorni_sadrzaj>
    <derivirana_varijabla naziv="DomainObject.Predmet.ProtustrankaFormatedOIB_1">  STUDIO JELLY j.d.o.o. za poslovne usluge, turistička agencija, OIB 18624234406</derivirana_varijabla>
  </DomainObject.Predmet.ProtustrankaFormatedOIB>
  <DomainObject.Predmet.ProtustrankaFormatedWithAdress>
    <izvorni_sadrzaj> STUDIO JELLY j.d.o.o. za poslovne usluge, turistička agencija, Ulica Ivana Viteza od Sredne 1, 23000 Zadar</izvorni_sadrzaj>
    <derivirana_varijabla naziv="DomainObject.Predmet.ProtustrankaFormatedWithAdress_1"> STUDIO JELLY j.d.o.o. za poslovne usluge, turistička agencija, Ulica Ivana Viteza od Sredne 1, 23000 Zadar</derivirana_varijabla>
  </DomainObject.Predmet.ProtustrankaFormatedWithAdress>
  <DomainObject.Predmet.ProtustrankaFormatedWithAdressOIB>
    <izvorni_sadrzaj> STUDIO JELLY j.d.o.o. za poslovne usluge, turistička agencija, OIB 18624234406, Ulica Ivana Viteza od Sredne 1, 23000 Zadar</izvorni_sadrzaj>
    <derivirana_varijabla naziv="DomainObject.Predmet.ProtustrankaFormatedWithAdressOIB_1"> STUDIO JELLY j.d.o.o. za poslovne usluge, turistička agencija, OIB 18624234406, Ulica Ivana Viteza od Sredne 1, 23000 Zadar</derivirana_varijabla>
  </DomainObject.Predmet.ProtustrankaFormatedWithAdressOIB>
  <DomainObject.Predmet.ProtustrankaWithAdress>
    <izvorni_sadrzaj>STUDIO JELLY j.d.o.o. za poslovne usluge, turistička agencija Ulica Ivana Viteza od Sredne 1, 23000 Zadar</izvorni_sadrzaj>
    <derivirana_varijabla naziv="DomainObject.Predmet.ProtustrankaWithAdress_1">STUDIO JELLY j.d.o.o. za poslovne usluge, turistička agencija Ulica Ivana Viteza od Sredne 1, 23000 Zadar</derivirana_varijabla>
  </DomainObject.Predmet.ProtustrankaWithAdress>
  <DomainObject.Predmet.ProtustrankaWithAdressOIB>
    <izvorni_sadrzaj>STUDIO JELLY j.d.o.o. za poslovne usluge, turistička agencija, OIB 18624234406, Ulica Ivana Viteza od Sredne 1, 23000 Zadar</izvorni_sadrzaj>
    <derivirana_varijabla naziv="DomainObject.Predmet.ProtustrankaWithAdressOIB_1">STUDIO JELLY j.d.o.o. za poslovne usluge, turistička agencija, OIB 18624234406, Ulica Ivana Viteza od Sredne 1, 23000 Zadar</derivirana_varijabla>
  </DomainObject.Predmet.ProtustrankaWithAdressOIB>
  <DomainObject.Predmet.ProtustrankaNazivFormated>
    <izvorni_sadrzaj>STUDIO JELLY j.d.o.o. za poslovne usluge, turistička agencija</izvorni_sadrzaj>
    <derivirana_varijabla naziv="DomainObject.Predmet.ProtustrankaNazivFormated_1">STUDIO JELLY j.d.o.o. za poslovne usluge, turistička agencija</derivirana_varijabla>
  </DomainObject.Predmet.ProtustrankaNazivFormated>
  <DomainObject.Predmet.ProtustrankaNazivFormatedOIB>
    <izvorni_sadrzaj>STUDIO JELLY j.d.o.o. za poslovne usluge, turistička agencija, OIB 18624234406</izvorni_sadrzaj>
    <derivirana_varijabla naziv="DomainObject.Predmet.ProtustrankaNazivFormatedOIB_1">STUDIO JELLY j.d.o.o. za poslovne usluge, turistička agencija, OIB 18624234406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 Saša Kalanj zakonski zastupnik</izvorni_sadrzaj>
    <derivirana_varijabla naziv="DomainObject.Predmet.StrankaFormated_1">  Financijska agencija, Podružnica Zadar; Saša Kalanj zakonski zastupnik</derivirana_varijabla>
  </DomainObject.Predmet.StrankaFormated>
  <DomainObject.Predmet.StrankaFormatedOIB>
    <izvorni_sadrzaj>  Financijska agencija, Podružnica Zadar, OIB 85821130368; Saša Kalanj zakonski zastupnik, OIB 79086362684</izvorni_sadrzaj>
    <derivirana_varijabla naziv="DomainObject.Predmet.StrankaFormatedOIB_1">  Financijska agencija, Podružnica Zadar, OIB 85821130368; Saša Kalanj zakonski zastupnik, OIB 79086362684</derivirana_varijabla>
  </DomainObject.Predmet.StrankaFormatedOIB>
  <DomainObject.Predmet.StrankaFormatedWithAdress>
    <izvorni_sadrzaj> Financijska agencija, Podružnica Zadar; Saša Kalanj zakonski zastupnik, Ivana Viteza Od Sredne 1, 23000 Zadar</izvorni_sadrzaj>
    <derivirana_varijabla naziv="DomainObject.Predmet.StrankaFormatedWithAdress_1"> Financijska agencija, Podružnica Zadar; Saša Kalanj zakonski zastupnik, Ivana Viteza Od Sredne 1, 23000 Zadar</derivirana_varijabla>
  </DomainObject.Predmet.StrankaFormatedWithAdress>
  <DomainObject.Predmet.StrankaFormatedWithAdressOIB>
    <izvorni_sadrzaj> Financijska agencija, Podružnica Zadar, OIB 85821130368; Saša Kalanj zakonski zastupnik, OIB 79086362684, Ivana Viteza Od Sredne 1, 23000 Zadar</izvorni_sadrzaj>
    <derivirana_varijabla naziv="DomainObject.Predmet.StrankaFormatedWithAdressOIB_1"> Financijska agencija, Podružnica Zadar, OIB 85821130368; Saša Kalanj zakonski zastupnik, OIB 79086362684, Ivana Viteza Od Sredne 1, 23000 Zadar</derivirana_varijabla>
  </DomainObject.Predmet.StrankaFormatedWithAdressOIB>
  <DomainObject.Predmet.StrankaWithAdress>
    <izvorni_sadrzaj>Financijska agencija, Podružnica Zadar ,Saša Kalanj zakonski zastupnik Ivana Viteza Od Sredne 1,23000 Zadar</izvorni_sadrzaj>
    <derivirana_varijabla naziv="DomainObject.Predmet.StrankaWithAdress_1">Financijska agencija, Podružnica Zadar ,Saša Kalanj zakonski zastupnik Ivana Viteza Od Sredne 1,23000 Zadar</derivirana_varijabla>
  </DomainObject.Predmet.StrankaWithAdress>
  <DomainObject.Predmet.StrankaWithAdressOIB>
    <izvorni_sadrzaj>Financijska agencija, Podružnica Zadar, OIB 85821130368,Saša Kalanj zakonski zastupnik, OIB 79086362684, Ivana Viteza Od Sredne 1,23000 Zadar</izvorni_sadrzaj>
    <derivirana_varijabla naziv="DomainObject.Predmet.StrankaWithAdressOIB_1">Financijska agencija, Podružnica Zadar, OIB 85821130368,Saša Kalanj zakonski zastupnik, OIB 79086362684, Ivana Viteza Od Sredne 1,23000 Zadar</derivirana_varijabla>
  </DomainObject.Predmet.StrankaWithAdressOIB>
  <DomainObject.Predmet.StrankaNazivFormated>
    <izvorni_sadrzaj>Financijska agencija, Podružnica Zadar,Saša Kalanj zakonski zastupnik</izvorni_sadrzaj>
    <derivirana_varijabla naziv="DomainObject.Predmet.StrankaNazivFormated_1">Financijska agencija, Podružnica Zadar,Saša Kalanj zakonski zastupnik</derivirana_varijabla>
  </DomainObject.Predmet.StrankaNazivFormated>
  <DomainObject.Predmet.StrankaNazivFormatedOIB>
    <izvorni_sadrzaj>Financijska agencija, Podružnica Zadar, OIB 85821130368,Saša Kalanj zakonski zastupnik, OIB 79086362684</izvorni_sadrzaj>
    <derivirana_varijabla naziv="DomainObject.Predmet.StrankaNazivFormatedOIB_1">Financijska agencija, Podružnica Zadar, OIB 85821130368,Saša Kalanj zakonski zastupnik, OIB 79086362684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31481.02</izvorni_sadrzaj>
    <derivirana_varijabla naziv="DomainObject.Predmet.TrenutnaVrijednost_1">31481.02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Podružnica Zadar</item>
      <item>Saša Kalanj zakonski zastupnik</item>
    </izvorni_sadrzaj>
    <derivirana_varijabla naziv="DomainObject.Predmet.StrankaListFormated_1">
      <item>Financijska agencija, Podružnica Zadar</item>
      <item>Saša Kalanj zakonski zastupnik</item>
    </derivirana_varijabla>
  </DomainObject.Predmet.StrankaListFormated>
  <DomainObject.Predmet.StrankaListFormatedOIB>
    <izvorni_sadrzaj>
      <item>Financijska agencija, Podružnica Zadar, OIB 85821130368</item>
      <item>Saša Kalanj zakonski zastupnik, OIB 79086362684</item>
    </izvorni_sadrzaj>
    <derivirana_varijabla naziv="DomainObject.Predmet.StrankaListFormatedOIB_1">
      <item>Financijska agencija, Podružnica Zadar, OIB 85821130368</item>
      <item>Saša Kalanj zakonski zastupnik, OIB 79086362684</item>
    </derivirana_varijabla>
  </DomainObject.Predmet.StrankaListFormatedOIB>
  <DomainObject.Predmet.StrankaListFormatedWithAdress>
    <izvorni_sadrzaj>
      <item>Financijska agencija, Podružnica Zadar</item>
      <item>Saša Kalanj zakonski zastupnik, Ivana Viteza Od Sredne 1, 23000 Zadar</item>
    </izvorni_sadrzaj>
    <derivirana_varijabla naziv="DomainObject.Predmet.StrankaListFormatedWithAdress_1">
      <item>Financijska agencija, Podružnica Zadar</item>
      <item>Saša Kalanj zakonski zastupnik, Ivana Viteza Od Sredne 1, 23000 Zadar</item>
    </derivirana_varijabla>
  </DomainObject.Predmet.StrankaListFormatedWithAdress>
  <DomainObject.Predmet.StrankaListFormatedWithAdressOIB>
    <izvorni_sadrzaj>
      <item>Financijska agencija, Podružnica Zadar, OIB 85821130368</item>
      <item>Saša Kalanj zakonski zastupnik, OIB 79086362684, Ivana Viteza Od Sredne 1, 23000 Zadar</item>
    </izvorni_sadrzaj>
    <derivirana_varijabla naziv="DomainObject.Predmet.StrankaListFormatedWithAdressOIB_1">
      <item>Financijska agencija, Podružnica Zadar, OIB 85821130368</item>
      <item>Saša Kalanj zakonski zastupnik, OIB 79086362684, Ivana Viteza Od Sredne 1, 23000 Zadar</item>
    </derivirana_varijabla>
  </DomainObject.Predmet.StrankaListFormatedWithAdressOIB>
  <DomainObject.Predmet.StrankaListNazivFormated>
    <izvorni_sadrzaj>
      <item>Financijska agencija, Podružnica Zadar</item>
      <item>Saša Kalanj zakonski zastupnik</item>
    </izvorni_sadrzaj>
    <derivirana_varijabla naziv="DomainObject.Predmet.StrankaListNazivFormated_1">
      <item>Financijska agencija, Podružnica Zadar</item>
      <item>Saša Kalanj zakonski zastupnik</item>
    </derivirana_varijabla>
  </DomainObject.Predmet.StrankaListNazivFormated>
  <DomainObject.Predmet.StrankaListNazivFormatedOIB>
    <izvorni_sadrzaj>
      <item>Financijska agencija, Podružnica Zadar, OIB 85821130368</item>
      <item>Saša Kalanj zakonski zastupnik, OIB 79086362684</item>
    </izvorni_sadrzaj>
    <derivirana_varijabla naziv="DomainObject.Predmet.StrankaListNazivFormatedOIB_1">
      <item>Financijska agencija, Podružnica Zadar, OIB 85821130368</item>
      <item>Saša Kalanj zakonski zastupnik, OIB 79086362684</item>
    </derivirana_varijabla>
  </DomainObject.Predmet.StrankaListNazivFormatedOIB>
  <DomainObject.Predmet.ProtuStrankaListFormated>
    <izvorni_sadrzaj>
      <item>STUDIO JELLY j.d.o.o. za poslovne usluge, turistička agencija</item>
    </izvorni_sadrzaj>
    <derivirana_varijabla naziv="DomainObject.Predmet.ProtuStrankaListFormated_1">
      <item>STUDIO JELLY j.d.o.o. za poslovne usluge, turistička agencija</item>
    </derivirana_varijabla>
  </DomainObject.Predmet.ProtuStrankaListFormated>
  <DomainObject.Predmet.ProtuStrankaListFormatedOIB>
    <izvorni_sadrzaj>
      <item>STUDIO JELLY j.d.o.o. za poslovne usluge, turistička agencija, OIB 18624234406</item>
    </izvorni_sadrzaj>
    <derivirana_varijabla naziv="DomainObject.Predmet.ProtuStrankaListFormatedOIB_1">
      <item>STUDIO JELLY j.d.o.o. za poslovne usluge, turistička agencija, OIB 18624234406</item>
    </derivirana_varijabla>
  </DomainObject.Predmet.ProtuStrankaListFormatedOIB>
  <DomainObject.Predmet.ProtuStrankaListFormatedWithAdress>
    <izvorni_sadrzaj>
      <item>STUDIO JELLY j.d.o.o. za poslovne usluge, turistička agencija, Ulica Ivana Viteza od Sredne 1, 23000 Zadar</item>
    </izvorni_sadrzaj>
    <derivirana_varijabla naziv="DomainObject.Predmet.ProtuStrankaListFormatedWithAdress_1">
      <item>STUDIO JELLY j.d.o.o. za poslovne usluge, turistička agencija, Ulica Ivana Viteza od Sredne 1, 23000 Zadar</item>
    </derivirana_varijabla>
  </DomainObject.Predmet.ProtuStrankaListFormatedWithAdress>
  <DomainObject.Predmet.ProtuStrankaListFormatedWithAdressOIB>
    <izvorni_sadrzaj>
      <item>STUDIO JELLY j.d.o.o. za poslovne usluge, turistička agencija, OIB 18624234406, Ulica Ivana Viteza od Sredne 1, 23000 Zadar</item>
    </izvorni_sadrzaj>
    <derivirana_varijabla naziv="DomainObject.Predmet.ProtuStrankaListFormatedWithAdressOIB_1">
      <item>STUDIO JELLY j.d.o.o. za poslovne usluge, turistička agencija, OIB 18624234406, Ulica Ivana Viteza od Sredne 1, 23000 Zadar</item>
    </derivirana_varijabla>
  </DomainObject.Predmet.ProtuStrankaListFormatedWithAdressOIB>
  <DomainObject.Predmet.ProtuStrankaListNazivFormated>
    <izvorni_sadrzaj>
      <item>STUDIO JELLY j.d.o.o. za poslovne usluge, turistička agencija</item>
    </izvorni_sadrzaj>
    <derivirana_varijabla naziv="DomainObject.Predmet.ProtuStrankaListNazivFormated_1">
      <item>STUDIO JELLY j.d.o.o. za poslovne usluge, turistička agencija</item>
    </derivirana_varijabla>
  </DomainObject.Predmet.ProtuStrankaListNazivFormated>
  <DomainObject.Predmet.ProtuStrankaListNazivFormatedOIB>
    <izvorni_sadrzaj>
      <item>STUDIO JELLY j.d.o.o. za poslovne usluge, turistička agencija, OIB 18624234406</item>
    </izvorni_sadrzaj>
    <derivirana_varijabla naziv="DomainObject.Predmet.ProtuStrankaListNazivFormatedOIB_1">
      <item>STUDIO JELLY j.d.o.o. za poslovne usluge, turistička agencija, OIB 18624234406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Financijska agencija, Podružnica Zadar i dr.</izvorni_sadrzaj>
    <derivirana_varijabla naziv="DomainObject.Predmet.StrankaIDrugi_1">Financijska agencija, Podružnica Zadar i dr.</derivirana_varijabla>
  </DomainObject.Predmet.StrankaIDrugi>
  <DomainObject.Predmet.ProtustrankaIDrugi>
    <izvorni_sadrzaj>STUDIO JELLY j.d.o.o. za poslovne usluge, turistička agencija</izvorni_sadrzaj>
    <derivirana_varijabla naziv="DomainObject.Predmet.ProtustrankaIDrugi_1">STUDIO JELLY j.d.o.o. za poslovne usluge, turistička agencija</derivirana_varijabla>
  </DomainObject.Predmet.ProtustrankaIDrugi>
  <DomainObject.Predmet.StrankaIDrugiAdressOIB>
    <izvorni_sadrzaj>Financijska agencija, Podružnica Zadar, OIB 85821130368 i dr.</izvorni_sadrzaj>
    <derivirana_varijabla naziv="DomainObject.Predmet.StrankaIDrugiAdressOIB_1">Financijska agencija, Podružnica Zadar, OIB 85821130368 i dr.</derivirana_varijabla>
  </DomainObject.Predmet.StrankaIDrugiAdressOIB>
  <DomainObject.Predmet.ProtustrankaIDrugiAdressOIB>
    <izvorni_sadrzaj>STUDIO JELLY j.d.o.o. za poslovne usluge, turistička agencija, OIB 18624234406, Ulica Ivana Viteza od Sredne 1, 23000 Zadar</izvorni_sadrzaj>
    <derivirana_varijabla naziv="DomainObject.Predmet.ProtustrankaIDrugiAdressOIB_1">STUDIO JELLY j.d.o.o. za poslovne usluge, turistička agencija, OIB 18624234406, Ulica Ivana Viteza od Sredne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STUDIO JELLY j.d.o.o. za poslovne usluge, turistička agencija</item>
      <item>Saša Kalanj zakonski zastupnik</item>
    </izvorni_sadrzaj>
    <derivirana_varijabla naziv="DomainObject.Predmet.SudioniciListNaziv_1">
      <item>Financijska agencija, Podružnica Zadar</item>
      <item>STUDIO JELLY j.d.o.o. za poslovne usluge, turistička agencija</item>
      <item>Saša Kalanj zakonski zastupnik</item>
    </derivirana_varijabla>
  </DomainObject.Predmet.SudioniciListNaziv>
  <DomainObject.Predmet.SudioniciListAdressOIB>
    <izvorni_sadrzaj>
      <item>Financijska agencija, Podružnica Zadar, OIB 85821130368</item>
      <item>STUDIO JELLY j.d.o.o. za poslovne usluge, turistička agencija, OIB 18624234406, Ulica Ivana Viteza od Sredne 1,23000 Zadar</item>
      <item>Saša Kalanj zakonski zastupnik, OIB 79086362684, Ivana Viteza Od Sredne 1,23000 Zadar</item>
    </izvorni_sadrzaj>
    <derivirana_varijabla naziv="DomainObject.Predmet.SudioniciListAdressOIB_1">
      <item>Financijska agencija, Podružnica Zadar, OIB 85821130368</item>
      <item>STUDIO JELLY j.d.o.o. za poslovne usluge, turistička agencija, OIB 18624234406, Ulica Ivana Viteza od Sredne 1,23000 Zadar</item>
      <item>Saša Kalanj zakonski zastupnik, OIB 79086362684, Ivana Viteza Od Sredne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18624234406</item>
      <item>, OIB 79086362684</item>
    </izvorni_sadrzaj>
    <derivirana_varijabla naziv="DomainObject.Predmet.SudioniciListNazivOIB_1">
      <item>, OIB 85821130368</item>
      <item>, OIB 18624234406</item>
      <item>, OIB 79086362684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AD49C-F67D-4C51-8EEF-916464058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720</properties:Words>
  <properties:Characters>3797</properties:Characters>
  <properties:Lines>99</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2018-01-16T08:10:00Z</dcterms:created>
  <dc:creator>Ardena Bajlo</dc:creator>
  <cp:lastModifiedBy>Martina Kalmeta</cp:lastModifiedBy>
  <cp:lastPrinted>2018-02-09T14:39:00Z</cp:lastPrinted>
  <dcterms:modified xmlns:xsi="http://www.w3.org/2001/XMLSchema-instance" xsi:type="dcterms:W3CDTF">2018-02-12T12:31:00Z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