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b31b" w14:paraId="6d1b31b" w:rsidRDefault="00EA2378" w:rsidP="00EA2378" w:rsidR="00EA2378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A2378" w:rsidP="00EA2378" w:rsidR="00EA2378">
      <w:pPr>
        <w:spacing w:after="0"/>
        <w:jc w:val="both"/>
      </w:pPr>
      <w:r>
        <w:t xml:space="preserve">       REPUBLIKA HRVATSKA</w:t>
      </w:r>
    </w:p>
    <w:p w:rsidRDefault="00EA2378" w:rsidP="00EA2378" w:rsidR="00EA237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A2378" w:rsidP="00EA2378" w:rsidR="00EA2378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  <w:jc w:val="center"/>
      </w:pPr>
      <w:r>
        <w:t>U    I M E    R E P U B L I K E    H R V A T S K E</w:t>
      </w:r>
    </w:p>
    <w:p w:rsidRDefault="00EA2378" w:rsidP="00EA2378" w:rsidR="00EA2378">
      <w:pPr>
        <w:spacing w:after="0"/>
        <w:jc w:val="both"/>
      </w:pPr>
    </w:p>
    <w:p w:rsidRDefault="00EA2378" w:rsidP="00EA2378" w:rsidR="00EA2378">
      <w:pPr>
        <w:pStyle w:val="Naslov2"/>
        <w:spacing w:after="0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EA2378" w:rsidP="00EA2378" w:rsidR="00EA2378">
      <w:pPr>
        <w:spacing w:after="0"/>
        <w:rPr>
          <w:szCs w:val="20"/>
        </w:rPr>
      </w:pP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  <w:jc w:val="both"/>
        <w:rPr>
          <w:szCs w:val="20"/>
        </w:rPr>
      </w:pPr>
      <w:r>
        <w:tab/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</w:t>
      </w:r>
      <w:r w:rsidR="00C036A3">
        <w:t>čajnog postupka protiv dužnika Udruga nezaposlenih i obespravljenih radnika, OIB: 99080344387 sa sjedištem u Tina Ujevića 5, Varaždin</w:t>
      </w:r>
      <w:r>
        <w:t>, dana 07. rujna 2016. godine</w:t>
      </w:r>
    </w:p>
    <w:p w:rsidRDefault="00EA2378" w:rsidP="00EA2378" w:rsidR="00EA2378">
      <w:pPr>
        <w:spacing w:after="0"/>
        <w:jc w:val="both"/>
      </w:pPr>
    </w:p>
    <w:p w:rsidRDefault="00EA2378" w:rsidP="00EA2378" w:rsidR="00EA2378">
      <w:pPr>
        <w:spacing w:after="0"/>
        <w:jc w:val="center"/>
      </w:pPr>
      <w:r>
        <w:t>r i j e š i o  j e</w:t>
      </w:r>
    </w:p>
    <w:p w:rsidRDefault="00EA2378" w:rsidP="00EA2378" w:rsidR="00EA2378">
      <w:pPr>
        <w:spacing w:after="0"/>
        <w:jc w:val="center"/>
      </w:pP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  <w:jc w:val="both"/>
      </w:pPr>
      <w:r>
        <w:tab/>
        <w:t xml:space="preserve">I Otvara se stečajni postupak nad stečajnim dužnikom </w:t>
      </w:r>
      <w:r w:rsidR="00C036A3">
        <w:t>Udruga nezaposlenih i obespravljenih radnika, OIB: 99080344387 sa sjedištem u Tina Ujevića 5, Varaždin</w:t>
      </w:r>
      <w:r>
        <w:t>, s danom 07. rujna 2016. u 13,00 sati.</w:t>
      </w:r>
    </w:p>
    <w:p w:rsidRDefault="00EA2378" w:rsidP="00EA2378" w:rsidR="00EA2378">
      <w:pPr>
        <w:spacing w:after="0"/>
        <w:jc w:val="both"/>
      </w:pPr>
    </w:p>
    <w:p w:rsidRDefault="00EA2378" w:rsidP="00EA2378" w:rsidR="00EA2378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 w:rsidR="00C036A3">
        <w:t>Udruga nezaposlenih i obespravljenih radnika, OIB: 99080344387 sa sjedištem u Tina Ujevića 5, Varaždin</w:t>
      </w:r>
      <w:r>
        <w:t>.</w:t>
      </w:r>
    </w:p>
    <w:p w:rsidRDefault="00EA2378" w:rsidP="00EA2378" w:rsidR="00EA2378">
      <w:pPr>
        <w:spacing w:after="0"/>
        <w:jc w:val="both"/>
      </w:pPr>
    </w:p>
    <w:p w:rsidRDefault="00EA2378" w:rsidP="00EA2378" w:rsidR="00EA2378">
      <w:pPr>
        <w:spacing w:after="0"/>
        <w:jc w:val="both"/>
      </w:pPr>
      <w:r>
        <w:tab/>
        <w:t xml:space="preserve">III Za stečajnog upravitelja imenuje se </w:t>
      </w:r>
      <w:r w:rsidR="00C036A3">
        <w:t xml:space="preserve">Irena </w:t>
      </w:r>
      <w:proofErr w:type="spellStart"/>
      <w:r w:rsidR="00C036A3">
        <w:t>Pikija</w:t>
      </w:r>
      <w:proofErr w:type="spellEnd"/>
      <w:r w:rsidR="00C036A3">
        <w:t>, Varaždin, Trakošćanska 18</w:t>
      </w:r>
      <w:r>
        <w:t>.</w:t>
      </w:r>
    </w:p>
    <w:p w:rsidRDefault="00EA2378" w:rsidP="00EA2378" w:rsidR="00EA2378">
      <w:pPr>
        <w:spacing w:after="0"/>
        <w:jc w:val="both"/>
        <w:rPr>
          <w:color w:val="FF0000"/>
        </w:rPr>
      </w:pPr>
    </w:p>
    <w:p w:rsidRDefault="00EA2378" w:rsidP="00EA2378" w:rsidR="00EA2378">
      <w:pPr>
        <w:spacing w:after="0"/>
        <w:jc w:val="both"/>
      </w:pPr>
      <w:r>
        <w:tab/>
        <w:t>IV Ovo rješenje objavit će se na e-oglasnoj ploči suda.</w:t>
      </w:r>
    </w:p>
    <w:p w:rsidRDefault="00EA2378" w:rsidP="00EA2378" w:rsidR="00EA2378">
      <w:pPr>
        <w:spacing w:after="0"/>
        <w:jc w:val="both"/>
      </w:pPr>
    </w:p>
    <w:p w:rsidRDefault="00EA2378" w:rsidP="00EA2378" w:rsidR="00EA2378">
      <w:pPr>
        <w:spacing w:after="0"/>
        <w:jc w:val="both"/>
      </w:pPr>
      <w:r>
        <w:tab/>
        <w:t xml:space="preserve">V Po pravomoćnosti ovoga rješenja stečajni dužnik </w:t>
      </w:r>
      <w:r w:rsidR="00C036A3">
        <w:t>Udruga nezaposlenih i obespravljenih radnika, OIB: 99080344387 sa sjedištem u Tina Ujevića 5, Varaždin</w:t>
      </w:r>
      <w:r>
        <w:t>, bit će brisan iz registra</w:t>
      </w:r>
      <w:r w:rsidR="00C036A3">
        <w:t xml:space="preserve"> udruga</w:t>
      </w:r>
      <w:r>
        <w:t>.</w:t>
      </w: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  <w:jc w:val="center"/>
      </w:pPr>
      <w:r>
        <w:t>Obrazloženje</w:t>
      </w:r>
    </w:p>
    <w:p w:rsidRDefault="00EA2378" w:rsidP="00EA2378" w:rsidR="00EA2378">
      <w:pPr>
        <w:spacing w:after="0"/>
        <w:jc w:val="both"/>
      </w:pPr>
    </w:p>
    <w:p w:rsidRDefault="00EA2378" w:rsidP="00EA2378" w:rsidR="00EA2378">
      <w:pPr>
        <w:spacing w:after="0"/>
        <w:jc w:val="both"/>
        <w:rPr>
          <w:color w:val="FF0000"/>
        </w:rPr>
      </w:pPr>
    </w:p>
    <w:p w:rsidRDefault="00EA2378" w:rsidP="00EA2378" w:rsidR="00EA2378">
      <w:pPr>
        <w:spacing w:after="0"/>
        <w:jc w:val="both"/>
      </w:pPr>
      <w:r>
        <w:tab/>
        <w:t xml:space="preserve">Predlagatelj je dana </w:t>
      </w:r>
      <w:r w:rsidR="00C036A3">
        <w:t>05</w:t>
      </w:r>
      <w:r>
        <w:t xml:space="preserve">. </w:t>
      </w:r>
      <w:r w:rsidR="00C036A3">
        <w:t>svibnja</w:t>
      </w:r>
      <w:r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</w:t>
      </w:r>
      <w:r>
        <w:lastRenderedPageBreak/>
        <w:t xml:space="preserve">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  <w:jc w:val="center"/>
      </w:pPr>
      <w:r>
        <w:t>U Varaždinu 07. rujna 2016.</w:t>
      </w:r>
    </w:p>
    <w:p w:rsidRDefault="00EA2378" w:rsidP="00EA2378" w:rsidR="00EA2378">
      <w:pPr>
        <w:spacing w:after="0"/>
      </w:pPr>
      <w:r>
        <w:t xml:space="preserve">                                                                                                  </w:t>
      </w:r>
    </w:p>
    <w:p w:rsidRDefault="00EA2378" w:rsidP="00EA2378" w:rsidR="00EA2378">
      <w:pPr>
        <w:spacing w:after="0"/>
      </w:pPr>
      <w:r>
        <w:t xml:space="preserve">     </w:t>
      </w:r>
    </w:p>
    <w:p w:rsidRDefault="00EA2378" w:rsidP="00EA2378" w:rsidR="00EA237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>, v.r.</w:t>
      </w: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  <w:ind w:firstLine="708" w:left="4248"/>
      </w:pPr>
      <w:r>
        <w:t xml:space="preserve">   </w:t>
      </w: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</w:pPr>
      <w:r>
        <w:t xml:space="preserve">                                                         </w:t>
      </w:r>
    </w:p>
    <w:p w:rsidRDefault="00EA2378" w:rsidP="00EA2378" w:rsidR="00EA2378">
      <w:pPr>
        <w:spacing w:after="0"/>
      </w:pPr>
      <w:r>
        <w:tab/>
        <w:t>Uputa o pravnom lijeku:</w:t>
      </w:r>
    </w:p>
    <w:p w:rsidRDefault="00EA2378" w:rsidP="00EA2378" w:rsidR="00EA237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A2378" w:rsidP="00EA2378" w:rsidR="00EA237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</w:pPr>
      <w:r>
        <w:t>DNA:</w:t>
      </w:r>
    </w:p>
    <w:p w:rsidRDefault="00EA2378" w:rsidP="00EA2378" w:rsidR="00EA2378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Varaždin,</w:t>
      </w:r>
    </w:p>
    <w:p w:rsidRDefault="00EA2378" w:rsidP="00EA2378" w:rsidR="00EA237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036A3" w:rsidP="00EA2378" w:rsidR="00C036A3">
      <w:pPr>
        <w:numPr>
          <w:ilvl w:val="0"/>
          <w:numId w:val="47"/>
        </w:numPr>
        <w:spacing w:after="0"/>
      </w:pPr>
      <w:r>
        <w:t xml:space="preserve">Udruga nezaposlenih i obespravljenih radnika, OIB: 99080344387 sa sjedištem u Tina Ujevića 5, Varaždin </w:t>
      </w:r>
    </w:p>
    <w:p w:rsidRDefault="00C036A3" w:rsidP="00EA2378" w:rsidR="00EA2378">
      <w:pPr>
        <w:numPr>
          <w:ilvl w:val="0"/>
          <w:numId w:val="47"/>
        </w:numPr>
        <w:spacing w:after="0"/>
      </w:pPr>
      <w:r>
        <w:t>Predsjednik</w:t>
      </w:r>
      <w:r w:rsidR="00EA2378">
        <w:t xml:space="preserve"> dužnika </w:t>
      </w:r>
      <w:r>
        <w:t xml:space="preserve">Dražen </w:t>
      </w:r>
      <w:proofErr w:type="spellStart"/>
      <w:r>
        <w:t>Brljak</w:t>
      </w:r>
      <w:proofErr w:type="spellEnd"/>
      <w:r w:rsidR="00151BFE">
        <w:t>, Tina Ujevića 5, Varaždin</w:t>
      </w:r>
    </w:p>
    <w:p w:rsidRDefault="00C036A3" w:rsidP="00EA2378" w:rsidR="00EA2378">
      <w:pPr>
        <w:numPr>
          <w:ilvl w:val="0"/>
          <w:numId w:val="47"/>
        </w:numPr>
        <w:spacing w:after="0"/>
      </w:pPr>
      <w:r>
        <w:t>Ured državne uprave u Varaždinu</w:t>
      </w:r>
      <w:r w:rsidR="00EA2378">
        <w:t xml:space="preserve"> radi zabilježbe (odmah i nakon pravomoćnosti)</w:t>
      </w:r>
      <w:r w:rsidR="00EA2378">
        <w:rPr>
          <w:rFonts w:eastAsia="Calibri"/>
        </w:rPr>
        <w:t xml:space="preserve"> </w:t>
      </w:r>
    </w:p>
    <w:p w:rsidRDefault="00EA2378" w:rsidP="00EA2378" w:rsidR="00EA2378">
      <w:pPr>
        <w:numPr>
          <w:ilvl w:val="0"/>
          <w:numId w:val="47"/>
        </w:numPr>
        <w:spacing w:after="0"/>
      </w:pPr>
      <w:r>
        <w:t xml:space="preserve">Ministarstvo financija, Porezna uprava,  Ispostava </w:t>
      </w:r>
      <w:r w:rsidR="00C036A3">
        <w:t>Varaždin</w:t>
      </w:r>
    </w:p>
    <w:p w:rsidRDefault="00EA2378" w:rsidP="00EA2378" w:rsidR="00EA2378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 w:rsidR="00C036A3">
        <w:t xml:space="preserve">Irena </w:t>
      </w:r>
      <w:proofErr w:type="spellStart"/>
      <w:r w:rsidR="00C036A3">
        <w:t>Pikija</w:t>
      </w:r>
      <w:proofErr w:type="spellEnd"/>
      <w:r w:rsidR="00C036A3">
        <w:t>, Varaždin, Trakošćanska 18</w:t>
      </w:r>
    </w:p>
    <w:p w:rsidRDefault="00EA2378" w:rsidP="00EA2378" w:rsidR="00EA2378">
      <w:pPr>
        <w:numPr>
          <w:ilvl w:val="0"/>
          <w:numId w:val="47"/>
        </w:numPr>
        <w:spacing w:after="0"/>
      </w:pPr>
      <w:r>
        <w:t>e-oglasna ploča suda</w:t>
      </w: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</w:pPr>
    </w:p>
    <w:p w:rsidRDefault="00EA2378" w:rsidP="00EA2378" w:rsidR="00EA2378">
      <w:pPr>
        <w:spacing w:after="0"/>
      </w:pPr>
    </w:p>
    <w:p w:rsidRDefault="00DA0242" w:rsidP="00EA2378" w:rsidR="00DA0242" w:rsidRPr="00EA2378"/>
    <w:sectPr w:rsidSect="0032366B" w:rsidR="00DA0242" w:rsidRPr="00EA237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6A3" w:rsidR="008333A9">
    <w:pPr>
      <w:pStyle w:val="Zaglavlje"/>
    </w:pPr>
    <w:r>
      <w:rPr>
        <w:rStyle w:val="PozadinaSvijetloCrvena"/>
        <w:shd w:fill="auto" w:color="auto" w:val="clear"/>
      </w:rPr>
      <w:t>Poslovni broj: 4 St-731/16-3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BFE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491B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3A2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6A3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378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A237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EA237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A237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EA237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324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St-731/2016-3</izvorni_sadrzaj>
    <derivirana_varijabla naziv="DomainObject.Oznaka_1">St-731/2016-3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nezaposlenih i obespravljenih radnika</izvorni_sadrzaj>
    <derivirana_varijabla naziv="DomainObject.Predmet.ProtustrankaFormated_1">  Udruga nezaposlenih i obespravljenih radnika</derivirana_varijabla>
  </DomainObject.Predmet.ProtustrankaFormated>
  <DomainObject.Predmet.ProtustrankaFormatedOIB>
    <izvorni_sadrzaj>  Udruga nezaposlenih i obespravljenih radnika, OIB 99080344387</izvorni_sadrzaj>
    <derivirana_varijabla naziv="DomainObject.Predmet.ProtustrankaFormatedOIB_1">  Udruga nezaposlenih i obespravljenih radnika, OIB 99080344387</derivirana_varijabla>
  </DomainObject.Predmet.ProtustrankaFormatedOIB>
  <DomainObject.Predmet.ProtustrankaFormatedWithAdress>
    <izvorni_sadrzaj> Udruga nezaposlenih i obespravljenih radnika, Tina Ujevića 5, 42000 Varaždin</izvorni_sadrzaj>
    <derivirana_varijabla naziv="DomainObject.Predmet.ProtustrankaFormatedWithAdress_1"> Udruga nezaposlenih i obespravljenih radnika, Tina Ujevića 5, 42000 Varaždin</derivirana_varijabla>
  </DomainObject.Predmet.ProtustrankaFormatedWithAdress>
  <DomainObject.Predmet.ProtustrankaFormatedWithAdressOIB>
    <izvorni_sadrzaj> Udruga nezaposlenih i obespravljenih radnika, OIB 99080344387, Tina Ujevića 5, 42000 Varaždin</izvorni_sadrzaj>
    <derivirana_varijabla naziv="DomainObject.Predmet.ProtustrankaFormatedWithAdressOIB_1"> Udruga nezaposlenih i obespravljenih radnika, OIB 99080344387, Tina Ujevića 5, 42000 Varaždin</derivirana_varijabla>
  </DomainObject.Predmet.ProtustrankaFormatedWithAdressOIB>
  <DomainObject.Predmet.ProtustrankaWithAdress>
    <izvorni_sadrzaj>Udruga nezaposlenih i obespravljenih radnika Tina Ujevića 5, 42000 Varaždin</izvorni_sadrzaj>
    <derivirana_varijabla naziv="DomainObject.Predmet.ProtustrankaWithAdress_1">Udruga nezaposlenih i obespravljenih radnika Tina Ujevića 5, 42000 Varaždin</derivirana_varijabla>
  </DomainObject.Predmet.ProtustrankaWithAdress>
  <DomainObject.Predmet.ProtustrankaWithAdressOIB>
    <izvorni_sadrzaj>Udruga nezaposlenih i obespravljenih radnika, OIB 99080344387, Tina Ujevića 5, 42000 Varaždin</izvorni_sadrzaj>
    <derivirana_varijabla naziv="DomainObject.Predmet.ProtustrankaWithAdressOIB_1">Udruga nezaposlenih i obespravljenih radnika, OIB 99080344387, Tina Ujevića 5, 42000 Varaždin</derivirana_varijabla>
  </DomainObject.Predmet.ProtustrankaWithAdressOIB>
  <DomainObject.Predmet.ProtustrankaNazivFormated>
    <izvorni_sadrzaj>Udruga nezaposlenih i obespravljenih radnika</izvorni_sadrzaj>
    <derivirana_varijabla naziv="DomainObject.Predmet.ProtustrankaNazivFormated_1">Udruga nezaposlenih i obespravljenih radnika</derivirana_varijabla>
  </DomainObject.Predmet.ProtustrankaNazivFormated>
  <DomainObject.Predmet.ProtustrankaNazivFormatedOIB>
    <izvorni_sadrzaj>Udruga nezaposlenih i obespravljenih radnika, OIB 99080344387</izvorni_sadrzaj>
    <derivirana_varijabla naziv="DomainObject.Predmet.ProtustrankaNazivFormatedOIB_1">Udruga nezaposlenih i obespravljenih radnika, OIB 99080344387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9065.81</izvorni_sadrzaj>
    <derivirana_varijabla naziv="DomainObject.Predmet.TrenutnaVrijednost_1">9065.81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nezaposlenih i obespravljenih radnika</item>
    </izvorni_sadrzaj>
    <derivirana_varijabla naziv="DomainObject.Predmet.ProtuStrankaListFormated_1">
      <item>Udruga nezaposlenih i obespravljenih radnika</item>
    </derivirana_varijabla>
  </DomainObject.Predmet.ProtuStrankaListFormated>
  <DomainObject.Predmet.ProtuStrankaListFormatedOIB>
    <izvorni_sadrzaj>
      <item>Udruga nezaposlenih i obespravljenih radnika, OIB 99080344387</item>
    </izvorni_sadrzaj>
    <derivirana_varijabla naziv="DomainObject.Predmet.ProtuStrankaListFormatedOIB_1">
      <item>Udruga nezaposlenih i obespravljenih radnika, OIB 99080344387</item>
    </derivirana_varijabla>
  </DomainObject.Predmet.ProtuStrankaListFormatedOIB>
  <DomainObject.Predmet.ProtuStrankaListFormatedWithAdress>
    <izvorni_sadrzaj>
      <item>Udruga nezaposlenih i obespravljenih radnika, Tina Ujevića 5, 42000 Varaždin</item>
    </izvorni_sadrzaj>
    <derivirana_varijabla naziv="DomainObject.Predmet.ProtuStrankaListFormatedWithAdress_1">
      <item>Udruga nezaposlenih i obespravljenih radnika, Tina Ujevića 5, 42000 Varaždin</item>
    </derivirana_varijabla>
  </DomainObject.Predmet.ProtuStrankaListFormatedWithAdress>
  <DomainObject.Predmet.ProtuStrankaListFormatedWithAdressOIB>
    <izvorni_sadrzaj>
      <item>Udruga nezaposlenih i obespravljenih radnika, OIB 99080344387, Tina Ujevića 5, 42000 Varaždin</item>
    </izvorni_sadrzaj>
    <derivirana_varijabla naziv="DomainObject.Predmet.ProtuStrankaListFormatedWithAdressOIB_1">
      <item>Udruga nezaposlenih i obespravljenih radnika, OIB 99080344387, Tina Ujevića 5, 42000 Varaždin</item>
    </derivirana_varijabla>
  </DomainObject.Predmet.ProtuStrankaListFormatedWithAdressOIB>
  <DomainObject.Predmet.ProtuStrankaListNazivFormated>
    <izvorni_sadrzaj>
      <item>Udruga nezaposlenih i obespravljenih radnika</item>
    </izvorni_sadrzaj>
    <derivirana_varijabla naziv="DomainObject.Predmet.ProtuStrankaListNazivFormated_1">
      <item>Udruga nezaposlenih i obespravljenih radnika</item>
    </derivirana_varijabla>
  </DomainObject.Predmet.ProtuStrankaListNazivFormated>
  <DomainObject.Predmet.ProtuStrankaListNazivFormatedOIB>
    <izvorni_sadrzaj>
      <item>Udruga nezaposlenih i obespravljenih radnika, OIB 99080344387</item>
    </izvorni_sadrzaj>
    <derivirana_varijabla naziv="DomainObject.Predmet.ProtuStrankaListNazivFormatedOIB_1">
      <item>Udruga nezaposlenih i obespravljenih radnika, OIB 99080344387</item>
    </derivirana_varijabla>
  </DomainObject.Predmet.ProtuStrankaListNazivFormatedOIB>
  <DomainObject.Predmet.OstaliListFormated>
    <izvorni_sadrzaj>
      <item>sudski registar</item>
      <item>Dražen Brljak</item>
    </izvorni_sadrzaj>
    <derivirana_varijabla naziv="DomainObject.Predmet.OstaliListFormated_1">
      <item>sudski registar</item>
      <item>Dražen Brljak</item>
    </derivirana_varijabla>
  </DomainObject.Predmet.OstaliListFormated>
  <DomainObject.Predmet.OstaliListFormatedOIB>
    <izvorni_sadrzaj>
      <item>sudski registar</item>
      <item>Dražen Brljak, OIB 80150924393</item>
    </izvorni_sadrzaj>
    <derivirana_varijabla naziv="DomainObject.Predmet.OstaliListFormatedOIB_1">
      <item>sudski registar</item>
      <item>Dražen Brljak, OIB 80150924393</item>
    </derivirana_varijabla>
  </DomainObject.Predmet.OstaliListFormatedOIB>
  <DomainObject.Predmet.OstaliListFormatedWithAdress>
    <izvorni_sadrzaj>
      <item>sudski registar</item>
      <item>Dražen Brljak, Ulica Tina Ujevića 5, 42000 Varaždin</item>
    </izvorni_sadrzaj>
    <derivirana_varijabla naziv="DomainObject.Predmet.OstaliListFormatedWithAdress_1">
      <item>sudski registar</item>
      <item>Dražen Brljak, Ulica Tina Ujevića 5, 42000 Varaždin</item>
    </derivirana_varijabla>
  </DomainObject.Predmet.OstaliListFormatedWithAdress>
  <DomainObject.Predmet.OstaliListFormatedWithAdressOIB>
    <izvorni_sadrzaj>
      <item>sudski registar</item>
      <item>Dražen Brljak, OIB 80150924393, Ulica Tina Ujevića 5, 42000 Varaždin</item>
    </izvorni_sadrzaj>
    <derivirana_varijabla naziv="DomainObject.Predmet.OstaliListFormatedWithAdressOIB_1">
      <item>sudski registar</item>
      <item>Dražen Brljak, OIB 80150924393, Ulica Tina Ujevića 5, 42000 Varaždin</item>
    </derivirana_varijabla>
  </DomainObject.Predmet.OstaliListFormatedWithAdressOIB>
  <DomainObject.Predmet.OstaliListNazivFormated>
    <izvorni_sadrzaj>
      <item>sudski registar</item>
      <item>Dražen Brljak</item>
    </izvorni_sadrzaj>
    <derivirana_varijabla naziv="DomainObject.Predmet.OstaliListNazivFormated_1">
      <item>sudski registar</item>
      <item>Dražen Brljak</item>
    </derivirana_varijabla>
  </DomainObject.Predmet.OstaliListNazivFormated>
  <DomainObject.Predmet.OstaliListNazivFormatedOIB>
    <izvorni_sadrzaj>
      <item>sudski registar</item>
      <item>Dražen Brljak, OIB 80150924393</item>
    </izvorni_sadrzaj>
    <derivirana_varijabla naziv="DomainObject.Predmet.OstaliListNazivFormatedOIB_1">
      <item>sudski registar</item>
      <item>Dražen Brljak, OIB 80150924393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St-731/2016-3</izvorni_sadrzaj>
    <derivirana_varijabla naziv="DomainObject.PoslovniBrojDokumenta_1">St-731/2016-3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nezaposlenih i obespravljenih radnika</izvorni_sadrzaj>
    <derivirana_varijabla naziv="DomainObject.Predmet.ProtustrankaIDrugi_1">Udruga nezaposlenih i obespravljenih radnika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Udruga nezaposlenih i obespravljenih radnika, OIB 99080344387, Tina Ujevića 5, 42000 Varaždin</izvorni_sadrzaj>
    <derivirana_varijabla naziv="DomainObject.Predmet.ProtustrankaIDrugiAdressOIB_1">Udruga nezaposlenih i obespravljenih radnika, OIB 99080344387, Tina Ujevića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sudski registar</item>
      <item>Udruga nezaposlenih i obespravljenih radnika</item>
      <item>Dražen Brljak</item>
    </izvorni_sadrzaj>
    <derivirana_varijabla naziv="DomainObject.Predmet.SudioniciListNaziv_1">
      <item>Financijska agencija</item>
      <item>sudski registar</item>
      <item>Udruga nezaposlenih i obespravljenih radnika</item>
      <item>Dražen Brljak</item>
    </derivirana_varijabla>
  </DomainObject.Predmet.SudioniciListNaziv>
  <DomainObject.Predmet.SudioniciListAdressOIB>
    <izvorni_sadrzaj>
      <item>Financijska agencija, OIB 85821130368</item>
      <item>sudski registar</item>
      <item>Udruga nezaposlenih i obespravljenih radnika, OIB 99080344387, Tina Ujevića 5,42000 Varaždin</item>
      <item>Dražen Brljak, OIB 80150924393, Ulica Tina Ujevića 5,42000 Varaždin</item>
    </izvorni_sadrzaj>
    <derivirana_varijabla naziv="DomainObject.Predmet.SudioniciListAdressOIB_1">
      <item>Financijska agencija, OIB 85821130368</item>
      <item>sudski registar</item>
      <item>Udruga nezaposlenih i obespravljenih radnika, OIB 99080344387, Tina Ujevića 5,42000 Varaždin</item>
      <item>Dražen Brljak, OIB 80150924393, Ulica Tina Ujevića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95306-9427-4D76-A875-293D808A9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2810</properties:Characters>
  <properties:Lines>91</properties:Lines>
  <properties:Paragraphs>30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2016-09-07T07:18:00Z</cp:lastPrinted>
  <dcterms:modified xmlns:xsi="http://www.w3.org/2001/XMLSchema-instance" xsi:type="dcterms:W3CDTF">2016-09-07T07:18:00Z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St-731/2016-3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