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d649" w14:paraId="70bd64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5184" w:rsidP="009B5184" w:rsidR="009B5184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St-434/2017-2.</w:t>
      </w:r>
    </w:p>
    <w:p w:rsidRDefault="009B5184" w:rsidP="009B5184" w:rsidR="009B5184">
      <w:pPr>
        <w:jc w:val="center"/>
        <w:rPr>
          <w:rFonts w:cs="Arial" w:hAnsi="Arial" w:ascii="Arial"/>
          <w:b/>
          <w:noProof/>
        </w:rPr>
      </w:pPr>
    </w:p>
    <w:p w:rsidRDefault="009B5184" w:rsidP="009B5184" w:rsidR="009B518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9B5184" w:rsidP="009B5184" w:rsidR="009B5184">
      <w:pPr>
        <w:rPr>
          <w:rFonts w:cs="Arial" w:hAnsi="Arial" w:ascii="Arial"/>
          <w:b/>
          <w:noProof/>
        </w:rPr>
      </w:pPr>
    </w:p>
    <w:p w:rsidRDefault="009B5184" w:rsidP="009B5184" w:rsidR="009B518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9B5184" w:rsidP="009B5184" w:rsidR="009B5184">
      <w:pPr>
        <w:outlineLvl w:val="0"/>
        <w:rPr>
          <w:rFonts w:cs="Arial" w:hAnsi="Arial" w:ascii="Arial"/>
          <w:noProof/>
        </w:rPr>
      </w:pPr>
    </w:p>
    <w:p w:rsidRDefault="009B5184" w:rsidP="009B5184" w:rsidR="009B518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FINANCIJSKE AGENCIJE, OIB: 85821130368, RC ZAGREB, Podružnica Zagreb, Trg svibanjskih žrtava 1995. 1, za otvaranje stečajnog postupka nad dužnikom UGOSTITELJSTVO PODOLSKI j.d.o.o. za usluge i trgovinu iz Svetog Ivana Zelina, Zagrebačka 147, MBS 080818764, OIB 68107485139, d</w:t>
      </w:r>
      <w:r>
        <w:rPr>
          <w:rFonts w:cs="Arial" w:hAnsi="Arial" w:ascii="Arial"/>
          <w:noProof/>
        </w:rPr>
        <w:t>ana 17. kolovoza 2017. godine</w:t>
      </w:r>
    </w:p>
    <w:p w:rsidRDefault="009B5184" w:rsidP="009B5184" w:rsidR="009B5184">
      <w:pPr>
        <w:ind w:firstLine="851"/>
        <w:jc w:val="both"/>
        <w:rPr>
          <w:rFonts w:cs="Arial" w:hAnsi="Arial" w:ascii="Arial"/>
          <w:noProof/>
        </w:rPr>
      </w:pPr>
    </w:p>
    <w:p w:rsidRDefault="009B5184" w:rsidP="009B5184" w:rsidR="009B518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9B5184" w:rsidP="009B5184" w:rsidR="009B518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9B5184" w:rsidP="009B5184" w:rsidR="009B518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UGOSTITELJSTVO PODOLSKI j.d.o.o. za usluge i trgovinu iz Svetog Ivana Zelina, Zagrebačka 147, MBS 080818764, OIB 68107485139.</w:t>
      </w:r>
    </w:p>
    <w:p w:rsidRDefault="009B5184" w:rsidP="009B5184" w:rsidR="009B518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9B5184" w:rsidP="009B5184" w:rsidR="009B518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9B5184" w:rsidP="009B5184" w:rsidR="009B5184">
      <w:pPr>
        <w:ind w:firstLine="851"/>
        <w:jc w:val="both"/>
        <w:rPr>
          <w:rFonts w:cs="Arial" w:hAnsi="Arial" w:ascii="Arial"/>
          <w:noProof/>
        </w:rPr>
      </w:pPr>
    </w:p>
    <w:p w:rsidRDefault="009B5184" w:rsidP="009B5184" w:rsidR="009B518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9B5184" w:rsidP="009B5184" w:rsidR="009B5184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Suzana Podolski iz Svetog Ivana Zelina, Zagrebačka 147.</w:t>
      </w:r>
    </w:p>
    <w:p w:rsidRDefault="009B5184" w:rsidP="009B5184" w:rsidR="009B518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9B5184" w:rsidP="009B5184" w:rsidR="009B5184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9B5184" w:rsidP="009B5184" w:rsidR="009B518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9B5184" w:rsidP="009B5184" w:rsidR="009B5184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762 dana, u ukupnom iznosu od 198.535,16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9B5184" w:rsidP="009B5184" w:rsidR="009B5184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9B5184" w:rsidP="009B5184" w:rsidR="009B518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9B5184" w:rsidP="009B5184" w:rsidR="009B518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9B5184" w:rsidP="009B5184" w:rsidR="009B5184">
      <w:pPr>
        <w:jc w:val="both"/>
        <w:rPr>
          <w:rFonts w:cs="Arial" w:hAnsi="Arial" w:ascii="Arial"/>
          <w:noProof/>
        </w:rPr>
      </w:pPr>
    </w:p>
    <w:p w:rsidRDefault="009B5184" w:rsidP="009B5184" w:rsidR="009B5184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9B5184" w:rsidP="009B5184" w:rsidR="009B5184">
      <w:pPr>
        <w:jc w:val="both"/>
        <w:rPr>
          <w:rFonts w:cs="Arial" w:hAnsi="Arial" w:ascii="Arial"/>
          <w:noProof/>
        </w:rPr>
      </w:pPr>
    </w:p>
    <w:p w:rsidRDefault="009B5184" w:rsidP="009B5184" w:rsidR="009B5184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9B5184" w:rsidP="009B5184" w:rsidR="009B5184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9B5184" w:rsidP="009B5184" w:rsidR="009B5184">
      <w:pPr>
        <w:jc w:val="both"/>
        <w:rPr>
          <w:rFonts w:cs="Arial" w:hAnsi="Arial" w:ascii="Arial"/>
          <w:noProof/>
        </w:rPr>
      </w:pPr>
    </w:p>
    <w:p w:rsidRDefault="009B5184" w:rsidP="009B5184" w:rsidR="009B5184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9B5184" w:rsidP="009B5184" w:rsidR="009B5184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9B5184" w:rsidP="009B5184" w:rsidR="009B5184">
      <w:pPr>
        <w:jc w:val="both"/>
        <w:rPr>
          <w:rFonts w:cs="Arial" w:hAnsi="Arial" w:ascii="Arial"/>
          <w:noProof/>
        </w:rPr>
      </w:pPr>
    </w:p>
    <w:p w:rsidRDefault="009B5184" w:rsidP="009B5184" w:rsidR="009B518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9B5184" w:rsidP="009B5184" w:rsidR="009B518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9B5184" w:rsidP="009B5184" w:rsidR="009B5184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9B5184" w:rsidP="009B5184" w:rsidR="009B518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Zagreb e-oglasnom pločom        </w:t>
      </w:r>
    </w:p>
    <w:p w:rsidRDefault="009B5184" w:rsidP="009B5184" w:rsidR="009B518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9B5184" w:rsidP="009B5184" w:rsidR="009B518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9B5184" w:rsidP="009B5184" w:rsidR="009B5184">
      <w:pPr>
        <w:rPr>
          <w:rFonts w:cs="Arial" w:hAnsi="Arial" w:ascii="Arial"/>
        </w:rPr>
      </w:pPr>
    </w:p>
    <w:p w:rsidRDefault="009B5184" w:rsidP="009B5184" w:rsidR="009B5184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184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104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St-434/2017-2</izvorni_sadrzaj>
    <derivirana_varijabla naziv="DomainObject.Oznaka_1">St-434/2017-2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PODOLSKI jednostavno društvo s ograničenom odgovornošću za usluge i trgovinu</izvorni_sadrzaj>
    <derivirana_varijabla naziv="DomainObject.Predmet.ProtustrankaFormated_1">  UGOSTITELJSTVO PODOLSKI jednostavno društvo s ograničenom odgovornošću za usluge i trgovinu</derivirana_varijabla>
  </DomainObject.Predmet.ProtustrankaFormated>
  <DomainObject.Predmet.ProtustrankaFormatedOIB>
    <izvorni_sadrzaj>  UGOSTITELJSTVO PODOLSKI jednostavno društvo s ograničenom odgovornošću za usluge i trgovinu, OIB 68107485139</izvorni_sadrzaj>
    <derivirana_varijabla naziv="DomainObject.Predmet.ProtustrankaFormatedOIB_1">  UGOSTITELJSTVO PODOLSKI jednostavno društvo s ograničenom odgovornošću za usluge i trgovinu, OIB 68107485139</derivirana_varijabla>
  </DomainObject.Predmet.ProtustrankaFormatedOIB>
  <DomainObject.Predmet.ProtustrankaFormatedWithAdress>
    <izvorni_sadrzaj> UGOSTITELJSTVO PODOLSKI jednostavno društvo s ograničenom odgovornošću za usluge i trgovinu, Zagrebačka 147, 10380 Sveti Ivan Zelina</izvorni_sadrzaj>
    <derivirana_varijabla naziv="DomainObject.Predmet.ProtustrankaFormatedWithAdress_1"> UGOSTITELJSTVO PODOLSKI jednostavno društvo s ograničenom odgovornošću za usluge i trgovinu, Zagrebačka 147, 10380 Sveti Ivan Zelina</derivirana_varijabla>
  </DomainObject.Predmet.ProtustrankaFormatedWithAdress>
  <DomainObject.Predmet.ProtustrankaFormatedWithAdressOIB>
    <izvorni_sadrzaj> UGOSTITELJSTVO PODOLSKI jednostavno društvo s ograničenom odgovornošću za usluge i trgovinu, OIB 68107485139, Zagrebačka 147, 10380 Sveti Ivan Zelina</izvorni_sadrzaj>
    <derivirana_varijabla naziv="DomainObject.Predmet.ProtustrankaFormatedWithAdressOIB_1"> UGOSTITELJSTVO PODOLSKI jednostavno društvo s ograničenom odgovornošću za usluge i trgovinu, OIB 68107485139, Zagrebačka 147, 10380 Sveti Ivan Zelina</derivirana_varijabla>
  </DomainObject.Predmet.ProtustrankaFormatedWithAdressOIB>
  <DomainObject.Predmet.ProtustrankaWithAdress>
    <izvorni_sadrzaj>UGOSTITELJSTVO PODOLSKI jednostavno društvo s ograničenom odgovornošću za usluge i trgovinu Zagrebačka 147, 10380 Sveti Ivan Zelina</izvorni_sadrzaj>
    <derivirana_varijabla naziv="DomainObject.Predmet.ProtustrankaWithAdress_1">UGOSTITELJSTVO PODOLSKI jednostavno društvo s ograničenom odgovornošću za usluge i trgovinu Zagrebačka 147, 10380 Sveti Ivan Zelina</derivirana_varijabla>
  </DomainObject.Predmet.ProtustrankaWithAdress>
  <DomainObject.Predmet.ProtustrankaWithAdressOIB>
    <izvorni_sadrzaj>UGOSTITELJSTVO PODOLSKI jednostavno društvo s ograničenom odgovornošću za usluge i trgovinu, OIB 68107485139, Zagrebačka 147, 10380 Sveti Ivan Zelina</izvorni_sadrzaj>
    <derivirana_varijabla naziv="DomainObject.Predmet.ProtustrankaWithAdressOIB_1">UGOSTITELJSTVO PODOLSKI jednostavno društvo s ograničenom odgovornošću za usluge i trgovinu, OIB 68107485139, Zagrebačka 147, 10380 Sveti Ivan Zelina</derivirana_varijabla>
  </DomainObject.Predmet.ProtustrankaWithAdressOIB>
  <DomainObject.Predmet.ProtustrankaNazivFormated>
    <izvorni_sadrzaj>UGOSTITELJSTVO PODOLSKI jednostavno društvo s ograničenom odgovornošću za usluge i trgovinu</izvorni_sadrzaj>
    <derivirana_varijabla naziv="DomainObject.Predmet.ProtustrankaNazivFormated_1">UGOSTITELJSTVO PODOLSKI jednostavno društvo s ograničenom odgovornošću za usluge i trgovinu</derivirana_varijabla>
  </DomainObject.Predmet.ProtustrankaNazivFormated>
  <DomainObject.Predmet.ProtustrankaNazivFormatedOIB>
    <izvorni_sadrzaj>UGOSTITELJSTVO PODOLSKI jednostavno društvo s ograničenom odgovornošću za usluge i trgovinu, OIB 68107485139</izvorni_sadrzaj>
    <derivirana_varijabla naziv="DomainObject.Predmet.ProtustrankaNazivFormatedOIB_1">UGOSTITELJSTVO PODOLSKI jednostavno društvo s ograničenom odgovornošću za usluge i trgovinu, OIB 68107485139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PODOLSKI jednostavno društvo s ograničenom odgovornošću za usluge i trgovinu</item>
    </izvorni_sadrzaj>
    <derivirana_varijabla naziv="DomainObject.Predmet.ProtuStrankaListFormated_1">
      <item>UGOSTITELJSTVO PODOLSKI jednostavno društvo s ograničenom odgovornošću za usluge i trgovinu</item>
    </derivirana_varijabla>
  </DomainObject.Predmet.ProtuStrankaListFormated>
  <DomainObject.Predmet.ProtuStrankaListFormatedOIB>
    <izvorni_sadrzaj>
      <item>UGOSTITELJSTVO PODOLSKI jednostavno društvo s ograničenom odgovornošću za usluge i trgovinu, OIB 68107485139</item>
    </izvorni_sadrzaj>
    <derivirana_varijabla naziv="DomainObject.Predmet.ProtuStrankaListFormatedOIB_1">
      <item>UGOSTITELJSTVO PODOLSKI jednostavno društvo s ograničenom odgovornošću za usluge i trgovinu, OIB 68107485139</item>
    </derivirana_varijabla>
  </DomainObject.Predmet.ProtuStrankaListFormatedOIB>
  <DomainObject.Predmet.ProtuStrankaListFormatedWithAdress>
    <izvorni_sadrzaj>
      <item>UGOSTITELJSTVO PODOLSKI jednostavno društvo s ograničenom odgovornošću za usluge i trgovinu, Zagrebačka 147, 10380 Sveti Ivan Zelina</item>
    </izvorni_sadrzaj>
    <derivirana_varijabla naziv="DomainObject.Predmet.ProtuStrankaListFormatedWithAdress_1">
      <item>UGOSTITELJSTVO PODOLSKI jednostavno društvo s ograničenom odgovornošću za usluge i trgovinu, Zagrebačka 147, 10380 Sveti Ivan Zelina</item>
    </derivirana_varijabla>
  </DomainObject.Predmet.ProtuStrankaListFormatedWithAdress>
  <DomainObject.Predmet.ProtuStrankaListFormatedWithAdressOIB>
    <izvorni_sadrzaj>
      <item>UGOSTITELJSTVO PODOLSKI jednostavno društvo s ograničenom odgovornošću za usluge i trgovinu, OIB 68107485139, Zagrebačka 147, 10380 Sveti Ivan Zelina</item>
    </izvorni_sadrzaj>
    <derivirana_varijabla naziv="DomainObject.Predmet.ProtuStrankaListFormatedWithAdressOIB_1">
      <item>UGOSTITELJSTVO PODOLSKI jednostavno društvo s ograničenom odgovornošću za usluge i trgovinu, OIB 68107485139, Zagrebačka 147, 10380 Sveti Ivan Zelina</item>
    </derivirana_varijabla>
  </DomainObject.Predmet.ProtuStrankaListFormatedWithAdressOIB>
  <DomainObject.Predmet.ProtuStrankaListNazivFormated>
    <izvorni_sadrzaj>
      <item>UGOSTITELJSTVO PODOLSKI jednostavno društvo s ograničenom odgovornošću za usluge i trgovinu</item>
    </izvorni_sadrzaj>
    <derivirana_varijabla naziv="DomainObject.Predmet.ProtuStrankaListNazivFormated_1">
      <item>UGOSTITELJSTVO PODOLSKI jednostavno društvo s ograničenom odgovornošću za usluge i trgovinu</item>
    </derivirana_varijabla>
  </DomainObject.Predmet.ProtuStrankaListNazivFormated>
  <DomainObject.Predmet.ProtuStrankaListNazivFormatedOIB>
    <izvorni_sadrzaj>
      <item>UGOSTITELJSTVO PODOLSKI jednostavno društvo s ograničenom odgovornošću za usluge i trgovinu, OIB 68107485139</item>
    </izvorni_sadrzaj>
    <derivirana_varijabla naziv="DomainObject.Predmet.ProtuStrankaListNazivFormatedOIB_1">
      <item>UGOSTITELJSTVO PODOLSKI jednostavno društvo s ograničenom odgovornošću za usluge i trgovinu, OIB 68107485139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St-434/2017-2</izvorni_sadrzaj>
    <derivirana_varijabla naziv="DomainObject.PoslovniBrojDokumenta_1">St-434/2017-2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PODOLSKI jednostavno društvo s ograničenom odgovornošću za usluge i trgovinu</izvorni_sadrzaj>
    <derivirana_varijabla naziv="DomainObject.Predmet.ProtustrankaIDrugi_1">UGOSTITELJSTVO PODOLSKI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PODOLSKI jednostavno društvo s ograničenom odgovornošću za usluge i trgovinu, OIB 68107485139, Zagrebačka 147, 10380 Sveti Ivan Zelina</izvorni_sadrzaj>
    <derivirana_varijabla naziv="DomainObject.Predmet.ProtustrankaIDrugiAdressOIB_1">UGOSTITELJSTVO PODOLSKI jednostavno društvo s ograničenom odgovornošću za usluge i trgovinu, OIB 68107485139, Zagrebačka 147,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PODOLSKI jednostavno društvo s ograničenom odgovornošću za usluge i trgovinu</item>
      <item>FINA Regionalni centar Zagreb</item>
    </izvorni_sadrzaj>
    <derivirana_varijabla naziv="DomainObject.Predmet.SudioniciListNaziv_1">
      <item>UGOSTITELJSTVO PODOLSKI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UGOSTITELJSTVO PODOLSKI jednostavno društvo s ograničenom odgovornošću za usluge i trgovinu, OIB 68107485139, Zagrebačka 147,10380 Sveti Ivan Zelina</item>
      <item>FINA Regionalni centar Zagreb, OIB 85821130368, Trg svibanjskih žrtava 1995. br. 1,10000 Zagreb</item>
    </izvorni_sadrzaj>
    <derivirana_varijabla naziv="DomainObject.Predmet.SudioniciListAdressOIB_1">
      <item>UGOSTITELJSTVO PODOLSKI jednostavno društvo s ograničenom odgovornošću za usluge i trgovinu, OIB 68107485139, Zagrebačka 147,10380 Sveti Ivan Zelina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0FED5-217B-4AFC-8DE6-7103F8541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2824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