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A27E5" w:rsidR="005A27E5">
        <w:trPr>
          <w:trHeight w:val="293"/>
        </w:trPr>
        <w:tc>
          <w:tcPr>
            <w:tcW w:type="dxa" w:w="3060"/>
          </w:tcPr>
          <w:p w:rsidRDefault="005A27E5" w:rsidR="005A27E5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  <w:bookmarkStart w:name="_GoBack" w:id="0"/>
            <w:bookmarkEnd w:id="0"/>
          </w:p>
        </w:tc>
      </w:tr>
    </w:tbl>
    <w:p w14:textId="70e17aa" w14:paraId="70e17aa" w:rsidRDefault="005A27E5" w:rsidP="005A27E5" w:rsidR="005A27E5">
      <w:pPr>
        <w15:collapsed w:val="false"/>
      </w:pPr>
    </w:p>
    <w:p w:rsidRDefault="005A27E5" w:rsidP="005A27E5" w:rsidR="005A27E5">
      <w:r>
        <w:rPr>
          <w:noProof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7E5" w:rsidP="005A27E5" w:rsidR="005A27E5">
      <w:r>
        <w:t>REPUBLIKA HRVATSKA</w:t>
      </w:r>
    </w:p>
    <w:p w:rsidRDefault="005A27E5" w:rsidP="005A27E5" w:rsidR="005A27E5">
      <w:r>
        <w:t>Trgovački sud u Zagrebu</w:t>
      </w:r>
    </w:p>
    <w:p w:rsidRDefault="005A27E5" w:rsidP="005A27E5" w:rsidR="005A27E5">
      <w:r>
        <w:t>Zagreb, Amruševa 2/II</w:t>
      </w:r>
    </w:p>
    <w:p w:rsidRDefault="005A27E5" w:rsidP="005A27E5" w:rsidR="005A27E5">
      <w:pPr>
        <w:rPr>
          <w:b/>
        </w:rPr>
      </w:pPr>
    </w:p>
    <w:p w:rsidRDefault="005A27E5" w:rsidP="005A27E5" w:rsidR="005A27E5" w:rsidRPr="005A27E5">
      <w:pPr>
        <w:rPr>
          <w:sz w:val="28"/>
          <w:szCs w:val="28"/>
          <w:lang w:eastAsia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sz w:val="28"/>
          <w:szCs w:val="28"/>
        </w:rPr>
        <w:tab/>
      </w:r>
      <w:r w:rsidRPr="005A27E5">
        <w:rPr>
          <w:sz w:val="28"/>
          <w:szCs w:val="28"/>
        </w:rPr>
        <w:t xml:space="preserve">            Z A P I S N I K</w:t>
      </w:r>
    </w:p>
    <w:p w:rsidRDefault="005A27E5" w:rsidP="005A27E5" w:rsidR="005A27E5">
      <w:pPr>
        <w:jc w:val="center"/>
        <w:rPr>
          <w:b/>
        </w:rPr>
      </w:pPr>
    </w:p>
    <w:p w:rsidRDefault="005A27E5" w:rsidP="0008110C" w:rsidR="005A27E5">
      <w:pPr>
        <w:pStyle w:val="Tijeloteksta2"/>
        <w:jc w:val="both"/>
      </w:pPr>
      <w:r>
        <w:t xml:space="preserve">s ročišta za glasovanje o izmijenjenom planu  restrukturiranja (čl.60., u vezi čl.55. Stečajnog Zakona, NN br. 71/15, dalje SZ) održanog dana </w:t>
      </w:r>
      <w:r w:rsidR="0008110C">
        <w:t xml:space="preserve">11. srpnja </w:t>
      </w:r>
      <w:r>
        <w:t xml:space="preserve">2018. godine na Trgovačkom sudu u Zagrebu u postupku predstečajne nagodbe nad dužnikom </w:t>
      </w:r>
      <w:r w:rsidR="0008110C" w:rsidRPr="00E670A8">
        <w:t>e-Kolektor d.o.o., Zagreb, Slavonska avenija 58, OIB: 50538578553</w:t>
      </w:r>
    </w:p>
    <w:p w:rsidRDefault="0008110C" w:rsidP="0008110C" w:rsidR="0008110C">
      <w:pPr>
        <w:pStyle w:val="Tijeloteksta2"/>
        <w:jc w:val="both"/>
      </w:pPr>
    </w:p>
    <w:p w:rsidRDefault="005A27E5" w:rsidP="005A27E5" w:rsidR="005A27E5">
      <w:r>
        <w:t>Nazočni od suda:</w:t>
      </w:r>
    </w:p>
    <w:p w:rsidRDefault="005A27E5" w:rsidP="005A27E5" w:rsidR="005A27E5">
      <w:pPr>
        <w:jc w:val="both"/>
      </w:pPr>
      <w:r>
        <w:t>Vesna Sremac Šoštar, sudac</w:t>
      </w:r>
    </w:p>
    <w:p w:rsidRDefault="005A27E5" w:rsidP="005A27E5" w:rsidR="005A27E5">
      <w:pPr>
        <w:jc w:val="both"/>
      </w:pPr>
      <w:r>
        <w:t>Matea Bizjak, zapisničar</w:t>
      </w:r>
    </w:p>
    <w:p w:rsidRDefault="005A27E5" w:rsidP="005A27E5" w:rsidR="005A27E5">
      <w:pPr>
        <w:jc w:val="both"/>
      </w:pPr>
    </w:p>
    <w:p w:rsidRDefault="005A27E5" w:rsidP="005A27E5" w:rsidR="005A27E5">
      <w:pPr>
        <w:jc w:val="both"/>
      </w:pPr>
      <w:r>
        <w:t xml:space="preserve">Započeto u </w:t>
      </w:r>
      <w:r w:rsidR="0008110C">
        <w:t>10,00</w:t>
      </w:r>
      <w:r>
        <w:t xml:space="preserve"> sati.</w:t>
      </w:r>
    </w:p>
    <w:p w:rsidRDefault="005A27E5" w:rsidP="005A27E5" w:rsidR="005A27E5">
      <w:pPr>
        <w:jc w:val="both"/>
      </w:pPr>
    </w:p>
    <w:p w:rsidRDefault="005A27E5" w:rsidP="005A27E5" w:rsidR="005A27E5">
      <w:pPr>
        <w:jc w:val="both"/>
      </w:pPr>
      <w:r>
        <w:t xml:space="preserve">Utvrđuje se da je pristupio povjerenik predstečajne nagodbe </w:t>
      </w:r>
      <w:r w:rsidR="0008110C">
        <w:t xml:space="preserve">Sandra Gregorić Jelinek. </w:t>
      </w:r>
      <w:r>
        <w:t xml:space="preserve"> </w:t>
      </w:r>
    </w:p>
    <w:p w:rsidRDefault="005A27E5" w:rsidP="005A27E5" w:rsidR="005A27E5">
      <w:pPr>
        <w:jc w:val="both"/>
      </w:pPr>
    </w:p>
    <w:p w:rsidRDefault="005A27E5" w:rsidP="005A27E5" w:rsidR="005A27E5" w:rsidRPr="005F3094">
      <w:pPr>
        <w:jc w:val="both"/>
      </w:pPr>
      <w:r>
        <w:t xml:space="preserve">Za dužnika </w:t>
      </w:r>
      <w:r w:rsidR="0008110C" w:rsidRPr="00E670A8">
        <w:t>e-Kolektor d.o.o., Zagreb, Slavonska avenija 58, OIB: 50538578553</w:t>
      </w:r>
      <w:r>
        <w:t xml:space="preserve">, </w:t>
      </w:r>
      <w:r w:rsidR="005F3094">
        <w:t xml:space="preserve">Ilija Špikić i član uprave Marko Lončarević uz odvjetnika Martin Lukin po punomoći te Željko Uremović </w:t>
      </w:r>
    </w:p>
    <w:p w:rsidRDefault="005A27E5" w:rsidP="005A27E5" w:rsidR="005A27E5" w:rsidRPr="005F3094">
      <w:pPr>
        <w:jc w:val="both"/>
      </w:pPr>
    </w:p>
    <w:p w:rsidRDefault="005A27E5" w:rsidP="005A27E5" w:rsidR="005A27E5">
      <w:pPr>
        <w:jc w:val="both"/>
      </w:pPr>
      <w:r>
        <w:t xml:space="preserve">Stečajni sudac utvrđuje da su pristupili sljedeći vjerovnici: </w:t>
      </w:r>
    </w:p>
    <w:p w:rsidRDefault="005A27E5" w:rsidP="005A27E5" w:rsidR="005A27E5">
      <w:pPr>
        <w:jc w:val="both"/>
      </w:pPr>
    </w:p>
    <w:p w:rsidRDefault="009370FE" w:rsidP="009370FE" w:rsidR="009370FE">
      <w:pPr>
        <w:jc w:val="both"/>
      </w:pPr>
      <w:r>
        <w:t xml:space="preserve">A K Z-M društvo s ograničenom odgovornošću za trgovinu, usluge i proizvodnju Velika Gorica, Kolodvorska 52, zastupano po Ivan Kapor, odvjetnik, prema punomoći koji predaje u sudski spis </w:t>
      </w:r>
    </w:p>
    <w:p w:rsidRDefault="009370FE" w:rsidP="009370FE" w:rsidR="009370FE">
      <w:pPr>
        <w:jc w:val="both"/>
      </w:pPr>
      <w:r>
        <w:t xml:space="preserve">ADAPTA LOGISTIK d.o.o. za trgovinu i usluge Zagreb, Stjepana Ladiše 3 </w:t>
      </w:r>
    </w:p>
    <w:p w:rsidRDefault="009370FE" w:rsidP="009370FE" w:rsidR="009370FE">
      <w:pPr>
        <w:jc w:val="both"/>
      </w:pPr>
      <w:r>
        <w:t>ADRIA OIL društvo s ograničenom odgovornošću za prodaju naftnih derivata Kastav, Spinčić 38</w:t>
      </w:r>
    </w:p>
    <w:p w:rsidRDefault="009370FE" w:rsidP="009370FE" w:rsidR="009370FE">
      <w:pPr>
        <w:jc w:val="both"/>
      </w:pPr>
      <w:r>
        <w:t>AG SJAJ d.o.o. za čišćenje svih vrsta objekata Zagreb, Fallerovo Šetalište  22</w:t>
      </w:r>
    </w:p>
    <w:p w:rsidRDefault="009370FE" w:rsidP="009370FE" w:rsidR="009370FE">
      <w:pPr>
        <w:jc w:val="both"/>
      </w:pPr>
      <w:r>
        <w:t xml:space="preserve">AGRA-TRGOVINA, trgovačko društvo s ograničenom odgovornošću Gornji Stupnik, Pavlovićka 2/I, zastupano po Ivan Kapor, odvjetnik, prema punomoći koji predaje u sudski spis </w:t>
      </w:r>
    </w:p>
    <w:p w:rsidRDefault="009370FE" w:rsidP="009370FE" w:rsidR="009370FE">
      <w:pPr>
        <w:jc w:val="both"/>
      </w:pPr>
      <w:r>
        <w:t>AGROKOR koncern za upravljanje društvima, proizvodnju i trgovinu poljoprivrednim proizvodima, dioničko društvo Zagreb, Trg Dražena Petrovića 3</w:t>
      </w:r>
      <w:r w:rsidR="005F3094">
        <w:t>, zastupano po Tina Škarica, prema punomoći koje predaje u sudski spis</w:t>
      </w:r>
    </w:p>
    <w:p w:rsidRDefault="009370FE" w:rsidP="009370FE" w:rsidR="009370FE">
      <w:pPr>
        <w:jc w:val="both"/>
      </w:pPr>
      <w:r>
        <w:t xml:space="preserve">ALCA ZAGREB trgovačko društvo s ograničenom odgovornošću za uvoz, izvoz i trgovinu na veliko i malo Zagreb, Koledovčina 2, zastupano po Ivan Kapor, odvjetnik, prema punomoći koji predaje u sudski spis </w:t>
      </w:r>
    </w:p>
    <w:p w:rsidRDefault="009370FE" w:rsidP="009370FE" w:rsidR="009370FE">
      <w:pPr>
        <w:jc w:val="both"/>
      </w:pPr>
      <w:r>
        <w:t xml:space="preserve">ALIQUANTUM IDEA društvo s ograničenom odgovornošću za trgovinu i usluge Zagreb, Fallerovo Šetalište 70, zastupano po Ivan Kapor, odvjetnik, prema punomoći koji predaje u sudski spis </w:t>
      </w:r>
    </w:p>
    <w:p w:rsidRDefault="009370FE" w:rsidP="009370FE" w:rsidR="009370FE">
      <w:pPr>
        <w:jc w:val="both"/>
      </w:pPr>
    </w:p>
    <w:p w:rsidRDefault="009370FE" w:rsidP="009370FE" w:rsidR="009370FE">
      <w:pPr>
        <w:jc w:val="both"/>
      </w:pPr>
      <w:r>
        <w:t>ARBUROŽA d.o.o. za upravljanje i održavanje javnih i zelenih površina Novalja, Čiponjac Jug 6</w:t>
      </w:r>
    </w:p>
    <w:p w:rsidRDefault="009370FE" w:rsidP="009370FE" w:rsidR="009370FE">
      <w:pPr>
        <w:jc w:val="both"/>
      </w:pPr>
      <w:r>
        <w:t>AUDIT društvo s ograničenom odgovornošću za revizijske usluge Zagreb, Radnička cesta 54, zastupano po Ivan Kapor, odvjetnik, prema punomoći koji predaje u sudski spis</w:t>
      </w:r>
      <w:r w:rsidR="00C441E1">
        <w:t>, Josip Štefičić osobno</w:t>
      </w:r>
      <w:r>
        <w:t xml:space="preserve"> </w:t>
      </w:r>
    </w:p>
    <w:p w:rsidRDefault="009370FE" w:rsidP="009370FE" w:rsidR="009370FE">
      <w:pPr>
        <w:jc w:val="both"/>
      </w:pPr>
      <w:r>
        <w:t xml:space="preserve">AUTO HRVATSKA PRODAJNO SERVISNI CENTRI d.o.o. za usluge i trgovinu Zastavnice 25c, 10257 Hrvatski Leskovac, zastupano po Ivan Kapor, odvjetnik, prema punomoći koji predaje u sudski spis </w:t>
      </w:r>
    </w:p>
    <w:p w:rsidRDefault="009370FE" w:rsidP="009370FE" w:rsidR="009370FE">
      <w:pPr>
        <w:jc w:val="both"/>
      </w:pPr>
      <w:r>
        <w:t xml:space="preserve">AUTO KREŠO d.o.o. za trgovinu i usluge Zagreb, Biokovska 1b, zastupano po Ivan Kapor, odvjetnik, prema punomoći koji predaje u sudski spis </w:t>
      </w:r>
    </w:p>
    <w:p w:rsidRDefault="009370FE" w:rsidP="009370FE" w:rsidR="009370FE">
      <w:pPr>
        <w:jc w:val="both"/>
      </w:pPr>
      <w:r>
        <w:t xml:space="preserve">AUTOKLUB JASTREBARSKO Jastrebarsko, Trešnjevka 4, zastupano po Ivan Kapor, odvjetnik, prema punomoći koji predaje u sudski spis </w:t>
      </w:r>
    </w:p>
    <w:p w:rsidRDefault="009370FE" w:rsidP="009370FE" w:rsidR="009370FE">
      <w:pPr>
        <w:jc w:val="both"/>
      </w:pPr>
      <w:r>
        <w:t>AUTO-REMETINEC dioničko društvo za autoservisne i remontne usluge, promet auto dijelova i vozila, ispitivanje tehničke ispravnosti, registraciju vozila i zastupanje u obaveznom osiguranju od automobilske odgovornosti i u osiguranju vozača i putnika od posljedica nesretnog slučaja-nezgode Zagreb-Novi Zagreb, Remetinec 5F</w:t>
      </w:r>
    </w:p>
    <w:p w:rsidRDefault="009370FE" w:rsidP="009370FE" w:rsidR="009370FE">
      <w:pPr>
        <w:jc w:val="both"/>
      </w:pPr>
      <w:r>
        <w:t xml:space="preserve">AUTOSERVIS PETAR KEKEZ,obrt za popravak vozila i trgovinu, vl. Petar </w:t>
      </w:r>
      <w:r w:rsidR="00715AF6">
        <w:t xml:space="preserve">Kekez, HRVACE Hrvace, Hrvace 2A, zastupano po Ivan Kapor, odvjetnik, prema punomoći koji predaje u sudski spis </w:t>
      </w:r>
    </w:p>
    <w:p w:rsidRDefault="009370FE" w:rsidP="009370FE" w:rsidR="009370FE">
      <w:pPr>
        <w:jc w:val="both"/>
      </w:pPr>
      <w:r>
        <w:t>BABIĆ društvo s ograničenom odgovornošću za održavanje čistoće Cestica, Ljudevita Gaja 44</w:t>
      </w:r>
    </w:p>
    <w:p w:rsidRDefault="009370FE" w:rsidP="009370FE" w:rsidR="009370FE">
      <w:pPr>
        <w:jc w:val="both"/>
      </w:pPr>
      <w:r>
        <w:t>BAČANI-TRANSPORTI društvo s ograničenom odgovornošću za prijevoz, usluge, trgovinu, uvoz-izvoz i turističku agenciju Zabok, Matije Gupca 28</w:t>
      </w:r>
    </w:p>
    <w:p w:rsidRDefault="009370FE" w:rsidP="009370FE" w:rsidR="009370FE">
      <w:pPr>
        <w:jc w:val="both"/>
      </w:pPr>
      <w:r>
        <w:t>BADEL proizvodnja alkohola, alkoholnih pića i octa d.o.o. Quirinova 8, 44000 Sisak</w:t>
      </w:r>
    </w:p>
    <w:p w:rsidRDefault="009370FE" w:rsidP="009370FE" w:rsidR="009370FE">
      <w:pPr>
        <w:jc w:val="both"/>
      </w:pPr>
      <w:r>
        <w:t>BARANJSKA ČISTOĆA d.o.o. za održavanje čistoće i odlaganje komunalnog otpada Beli Manastir, Ulica Republike 11</w:t>
      </w:r>
    </w:p>
    <w:p w:rsidRDefault="009370FE" w:rsidP="009370FE" w:rsidR="009370FE">
      <w:pPr>
        <w:jc w:val="both"/>
      </w:pPr>
      <w:r>
        <w:t>Baranjski vodovod d.o.o. za vodoopskrbu i odvodnju Beli Manastir Beli Manastir, A.Stepinca 7</w:t>
      </w:r>
    </w:p>
    <w:p w:rsidRDefault="009370FE" w:rsidP="009370FE" w:rsidR="009370FE">
      <w:pPr>
        <w:jc w:val="both"/>
      </w:pPr>
      <w:r>
        <w:t>BENKOVIĆ društvo s ograničenom odgovornošću za usluge Benkovac, Šetalište Kneza Branimira 12</w:t>
      </w:r>
    </w:p>
    <w:p w:rsidRDefault="009370FE" w:rsidP="009370FE" w:rsidR="009370FE">
      <w:pPr>
        <w:jc w:val="both"/>
      </w:pPr>
      <w:r>
        <w:t>BOŠANA, društvo s ograničenom odgovornošću za turizam i usluge Biograd Na Moru, Kralja Petra Svačića 26</w:t>
      </w:r>
    </w:p>
    <w:p w:rsidRDefault="009370FE" w:rsidP="009370FE" w:rsidR="009370FE">
      <w:pPr>
        <w:jc w:val="both"/>
      </w:pPr>
      <w:r>
        <w:t>BUKOVČAK obrt za prijevoz vl.Robert Bukovčak Belovar, Prigorska 32</w:t>
      </w:r>
      <w:r w:rsidR="00715AF6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 xml:space="preserve">BUSINESS MEDIA CROATIA d.o.o. za trgovinu i usluge Zagreb, </w:t>
      </w:r>
      <w:r w:rsidR="005F3094">
        <w:t xml:space="preserve">Savska cesta 182, zastupano po Toma Trbuljak, odvj. vježbenik </w:t>
      </w:r>
    </w:p>
    <w:p w:rsidRDefault="009370FE" w:rsidP="009370FE" w:rsidR="009370FE">
      <w:pPr>
        <w:jc w:val="both"/>
      </w:pPr>
      <w:r>
        <w:t xml:space="preserve">C.I.A.K. društvo s ograničenom odgovornošću za proizvodnju, unutarnju i vanjsku trgovinu, zastupanje i usluge Donji Stupnik, Stupničke šipkovine 1, zastupano po Ivan Kapor, odvjetnik, prema punomoći koji predaje u sudski spis </w:t>
      </w:r>
    </w:p>
    <w:p w:rsidRDefault="009370FE" w:rsidP="009370FE" w:rsidR="009370FE">
      <w:pPr>
        <w:jc w:val="both"/>
      </w:pPr>
      <w:r>
        <w:t xml:space="preserve">CARGO CARE društvo s ograničenom odgovornošću, za prijevoz i trgovnu Split, Ispod Sv. Lovre 2/D, zastupano po Ivan Kapor, odvjetnik, prema punomoći koji predaje u sudski spis </w:t>
      </w:r>
    </w:p>
    <w:p w:rsidRDefault="009370FE" w:rsidP="009370FE" w:rsidR="009370FE">
      <w:pPr>
        <w:jc w:val="both"/>
      </w:pPr>
      <w:r>
        <w:t xml:space="preserve">Caritas Zagrebačke nadbiskupije Zagreb, Kaptol 31, zastupano po Ivan Kapor, odvjetnik, prema punomoći koji predaje u sudski spis </w:t>
      </w:r>
    </w:p>
    <w:p w:rsidRDefault="009370FE" w:rsidP="009370FE" w:rsidR="009370FE">
      <w:pPr>
        <w:jc w:val="both"/>
      </w:pPr>
      <w:r>
        <w:t xml:space="preserve">CARPUSINA d.o.o. za poslovanje nekretninama Zagreb, Slavonska Avenija 26/1, zastupano po Ivan Kapor, odvjetnik, prema punomoći koji predaje u sudski spis </w:t>
      </w:r>
    </w:p>
    <w:p w:rsidRDefault="009370FE" w:rsidP="009370FE" w:rsidR="009370FE">
      <w:pPr>
        <w:jc w:val="both"/>
      </w:pPr>
      <w:r>
        <w:t xml:space="preserve">Cestovni prijevoz robe DRUŽIJANIĆ,vlasnica Iva Družijanić Metković,Opuzenska 3 Metković, Opuzenska 3 </w:t>
      </w:r>
    </w:p>
    <w:p w:rsidRDefault="009370FE" w:rsidP="009370FE" w:rsidR="009370FE">
      <w:pPr>
        <w:jc w:val="both"/>
      </w:pPr>
      <w:r>
        <w:t>CHROMOS BOJE I LAKOVI, dioničko društvo za proizvodnju boja i lakova Zagreb, Radnička cesta 173/d</w:t>
      </w:r>
    </w:p>
    <w:p w:rsidRDefault="009370FE" w:rsidP="009370FE" w:rsidR="009370FE">
      <w:pPr>
        <w:jc w:val="both"/>
      </w:pPr>
      <w:r>
        <w:lastRenderedPageBreak/>
        <w:t xml:space="preserve">CONTRADA d.o.o. za obavljanje komunalnih djelatnosti Vodnjan, Trg Slobode 2, zastupano po Ivan Kapor, odvjetnik, prema punomoći koji predaje u sudski spis </w:t>
      </w:r>
    </w:p>
    <w:p w:rsidRDefault="009370FE" w:rsidP="009370FE" w:rsidR="009370FE">
      <w:pPr>
        <w:jc w:val="both"/>
      </w:pPr>
      <w:r>
        <w:t>CROATIA osiguranje d.d. Vatroslava Jagića 33, 10000 Zagreb</w:t>
      </w:r>
      <w:r w:rsidR="00710FAA">
        <w:t>, zastupano po Luka Zrinšćak, prema pun. Koju predaje u spis</w:t>
      </w:r>
    </w:p>
    <w:p w:rsidRDefault="009370FE" w:rsidP="009370FE" w:rsidR="009370FE">
      <w:pPr>
        <w:jc w:val="both"/>
      </w:pPr>
      <w:r>
        <w:t>CROATIAŠPED, dioničko društvo za međunarodnu i tuzemnu špediciju Zagreb, Strojarska Cesta 19</w:t>
      </w:r>
    </w:p>
    <w:p w:rsidRDefault="009370FE" w:rsidP="009370FE" w:rsidR="009370FE">
      <w:pPr>
        <w:jc w:val="both"/>
      </w:pPr>
      <w:r>
        <w:t xml:space="preserve">CROM d.o.o. za uvoz-izvoz, zastupanje, trgovinu na veliko i malo i proizvodnju Zagreb, Obrtnička 2, zastupano po Ivan Kapor, odvjetnik, prema punomoći koji predaje u sudski spis </w:t>
      </w:r>
    </w:p>
    <w:p w:rsidRDefault="009370FE" w:rsidP="009370FE" w:rsidR="009370FE">
      <w:pPr>
        <w:jc w:val="both"/>
      </w:pPr>
      <w:r>
        <w:t>ČISTI OTOK d.o.o. za komunalne djelatnosti Vir, Put Mula 16</w:t>
      </w:r>
    </w:p>
    <w:p w:rsidRDefault="009370FE" w:rsidP="009370FE" w:rsidR="009370FE">
      <w:pPr>
        <w:jc w:val="both"/>
      </w:pPr>
      <w:r>
        <w:t>ČISTOĆA CETINSKE KRAJINE d.o.o. za obavljanje komunalnih djelatnosti Sinj, 126. Brigade HV -a 13</w:t>
      </w:r>
    </w:p>
    <w:p w:rsidRDefault="009370FE" w:rsidP="009370FE" w:rsidR="009370FE">
      <w:pPr>
        <w:jc w:val="both"/>
      </w:pPr>
      <w:r>
        <w:t>ČISTOĆA d.o.o. za održavanje čistoće i odlaganje komunalnog otpada Karlovac, Gažanski trg 8</w:t>
      </w:r>
    </w:p>
    <w:p w:rsidRDefault="009370FE" w:rsidP="009370FE" w:rsidR="009370FE">
      <w:pPr>
        <w:jc w:val="both"/>
      </w:pPr>
      <w:r>
        <w:t>ČISTOĆA društvo s ograničenom odgovornošću za gospodarenje otpadom, čistoću, proizvodnju i usluge Varaždin, Og</w:t>
      </w:r>
      <w:r w:rsidR="00E92E81">
        <w:t xml:space="preserve">njena Price 13, zastupano po Ivan Kapor, odvjetnik, prema punomoći koji predaje u sudski spis </w:t>
      </w:r>
    </w:p>
    <w:p w:rsidRDefault="009370FE" w:rsidP="009370FE" w:rsidR="009370FE">
      <w:pPr>
        <w:jc w:val="both"/>
      </w:pPr>
      <w:r>
        <w:t>ČISTOĆA društvo s ograničenom odgovornošću za obavljanje komunalnih djelatnosti održavanja čistoće i odlaganja komunalnog otpada Split, Put Plokita 81</w:t>
      </w:r>
      <w:r w:rsidR="00E92E81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 xml:space="preserve">Čistoća Duga Resa društvo s ograničenom odgovornošću za komunalne djelatnosti Duga Resa, Kolodvorska 1, zastupano po Ivan Kapor, odvjetnik, prema punomoći koji predaje u sudski spis </w:t>
      </w:r>
    </w:p>
    <w:p w:rsidRDefault="009370FE" w:rsidP="009370FE" w:rsidR="009370FE">
      <w:pPr>
        <w:jc w:val="both"/>
      </w:pPr>
      <w:r>
        <w:t>ČISTOĆA I ODRŽAVANJE KOLAN d.o.o. za komunalne djelatnosti Kolan, Trg Kralja Tomislava 6</w:t>
      </w:r>
      <w:r w:rsidR="00E92E81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ČISTOĆA I ZELENILO društvo s ograničenom odgovornošću za obavljanje određenih komunalnih i ostalih djelatnosti Knin, Trg Oluje 5. kolovoza 1995. kbr. 9</w:t>
      </w:r>
    </w:p>
    <w:p w:rsidRDefault="009370FE" w:rsidP="009370FE" w:rsidR="009370FE">
      <w:pPr>
        <w:jc w:val="both"/>
      </w:pPr>
      <w:r>
        <w:t>ČISTOĆA METKOVIĆ d.o.o. za obavljanje komunalnih djelatnosti Metković, Mostarska 10</w:t>
      </w:r>
    </w:p>
    <w:p w:rsidRDefault="009370FE" w:rsidP="009370FE" w:rsidR="009370FE">
      <w:pPr>
        <w:jc w:val="both"/>
      </w:pPr>
      <w:r>
        <w:t>ČISTOĆA PAG društvo s ograničenom odgovornošću za komunalne usluge Pag, Braće Fabijanić 1</w:t>
      </w:r>
      <w:r w:rsidR="00E92E81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ČISTOĆA ŽUPANJA društvo s ograničenom odgovornošću za komunalne usluge Županja, Veliki Kraj 132</w:t>
      </w:r>
    </w:p>
    <w:p w:rsidRDefault="009370FE" w:rsidP="009370FE" w:rsidR="009370FE">
      <w:pPr>
        <w:jc w:val="both"/>
      </w:pPr>
      <w:r>
        <w:t>ČISTOĆA, usluge održavanja čistoće d.o.o Zadar, Stjepana Radića 33</w:t>
      </w:r>
    </w:p>
    <w:p w:rsidRDefault="009370FE" w:rsidP="009370FE" w:rsidR="009370FE">
      <w:pPr>
        <w:jc w:val="both"/>
      </w:pPr>
      <w:r>
        <w:t>DIGITALNI TAHOGRAF d.o.o. za trgovinu i usluge Lučko, Ventilatorska 8A</w:t>
      </w:r>
      <w:r w:rsidR="00E92E81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DIOKI Organska petrokemija dioničko društvo u stečaju Zagreb, Čulinečka cesta 252</w:t>
      </w:r>
    </w:p>
    <w:p w:rsidRDefault="009370FE" w:rsidP="009370FE" w:rsidR="009370FE">
      <w:pPr>
        <w:jc w:val="both"/>
      </w:pPr>
      <w:r>
        <w:t>DOROSLOV društvo s ograničenom odgovornošću za komunalne djelatnosti Donji Miholjac, NASELJE TRŽNICA 2/A</w:t>
      </w:r>
      <w:r w:rsidR="00E92E81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 xml:space="preserve">DREAM CAR društvo s ograničenom odgovornošću za trgovinu motornim vozilima Osijek, Dubrovačka </w:t>
      </w:r>
      <w:r w:rsidR="00E92E81">
        <w:t xml:space="preserve">30, zastupano po Ivan Kapor, odvjetnik, prema punomoći koji predaje u sudski spis </w:t>
      </w:r>
    </w:p>
    <w:p w:rsidRDefault="009370FE" w:rsidP="009370FE" w:rsidR="009370FE">
      <w:pPr>
        <w:jc w:val="both"/>
      </w:pPr>
      <w:r>
        <w:t>DUNDOVO društvo s ograničenom odgovornošću za trgovinu i usluge Rab, Trg Municipium Arba A.D.Xa.C. 2</w:t>
      </w:r>
    </w:p>
    <w:p w:rsidRDefault="009370FE" w:rsidP="009370FE" w:rsidR="009370FE">
      <w:pPr>
        <w:jc w:val="both"/>
      </w:pPr>
      <w:r>
        <w:t>DU-PLAST Vl. Nikola Pokrajčić Sesvete-Kraljevec, Pere Pirkera 31</w:t>
      </w:r>
      <w:r w:rsidR="00715AF6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EGMONT nakladnička djelatnost d.o.o. Zagreb, Višnjevac 3</w:t>
      </w:r>
    </w:p>
    <w:p w:rsidRDefault="009370FE" w:rsidP="009370FE" w:rsidR="009370FE">
      <w:pPr>
        <w:jc w:val="both"/>
      </w:pPr>
      <w:r>
        <w:t>EKO - MURVICA komunalno trgovačko društvo s ograničenom odgovornošću Crikvenica, Trg Stjepana Radića 1/II</w:t>
      </w:r>
    </w:p>
    <w:p w:rsidRDefault="009370FE" w:rsidP="009370FE" w:rsidR="009370FE">
      <w:pPr>
        <w:jc w:val="both"/>
      </w:pPr>
      <w:r>
        <w:t>EKO ISTRA obrt za čišćenje odvodnih cijevi vl. Ivan Tomić Pula, Put Od Fortica 181</w:t>
      </w:r>
    </w:p>
    <w:p w:rsidRDefault="009370FE" w:rsidP="009370FE" w:rsidR="009370FE">
      <w:pPr>
        <w:jc w:val="both"/>
      </w:pPr>
      <w:r>
        <w:lastRenderedPageBreak/>
        <w:t>EKO PAPIR društvo s ograničenom odgovornošću za proizvodnju i prodaju papirnatih vrećica Peteranec, Braće Radića 2</w:t>
      </w:r>
      <w:r w:rsidR="00E92E81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EKO-IMOTSKI, jednostavno društvo s ograničenom odgovornošću za trgovinu i usluge Glavina Donja, Glavina Donja 335/A</w:t>
      </w:r>
      <w:r w:rsidR="00E92E81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 xml:space="preserve">ELECTRON vl. Berislav Benković Jastrebarsko, Donja Reka 29A, zastupano po Ivan Kapor, odvjetnik, prema punomoći koji predaje u sudski spis </w:t>
      </w:r>
    </w:p>
    <w:p w:rsidRDefault="009370FE" w:rsidP="009370FE" w:rsidR="009370FE">
      <w:pPr>
        <w:jc w:val="both"/>
      </w:pPr>
      <w:r>
        <w:t>Emil Frey Auto Centar društvo s ograničenom odgovornošću za trgovinu i usluge Zagreb, Kovinska 5</w:t>
      </w:r>
      <w:r w:rsidR="00710FAA">
        <w:t xml:space="preserve">, zastupano po Saša Zebec, odvj. vježbenik po pun koja je u spisu </w:t>
      </w:r>
    </w:p>
    <w:p w:rsidRDefault="009370FE" w:rsidP="009370FE" w:rsidR="009370FE">
      <w:pPr>
        <w:jc w:val="both"/>
      </w:pPr>
      <w:r>
        <w:t>Energija Gradec društvo s ograničenom odgovornošću za proizvodnju, distribuciju i trgovinu električnom energijom Zagreb, Trg Dražena Petrovića 3</w:t>
      </w:r>
    </w:p>
    <w:p w:rsidRDefault="009370FE" w:rsidP="009370FE" w:rsidR="009370FE">
      <w:pPr>
        <w:jc w:val="both"/>
      </w:pPr>
      <w:r>
        <w:t>EURO DAUS dioničko društvo za trgovinu i servis vozila Split, Put Mostina 1</w:t>
      </w:r>
    </w:p>
    <w:p w:rsidRDefault="009370FE" w:rsidP="009370FE" w:rsidR="009370FE">
      <w:pPr>
        <w:jc w:val="both"/>
      </w:pPr>
      <w:r>
        <w:t>EUROAGRAM TIS društvo s ograničenom odgovornošću za tehnički pregled i promet vozila Zagreb, Ulica Grada Vukovara 282</w:t>
      </w:r>
    </w:p>
    <w:p w:rsidRDefault="009370FE" w:rsidP="009370FE" w:rsidR="009370FE">
      <w:pPr>
        <w:jc w:val="both"/>
      </w:pPr>
      <w:r>
        <w:t>EUROHERC osiguranje - dioničko društvo za osiguranje imovine i osoba i druge poslove osiguranja Zagreb, Ulica Grada Vukovara 282</w:t>
      </w:r>
    </w:p>
    <w:p w:rsidRDefault="009370FE" w:rsidP="009370FE" w:rsidR="009370FE">
      <w:pPr>
        <w:jc w:val="both"/>
      </w:pPr>
      <w:r>
        <w:t xml:space="preserve">EUROINSPEKT CROATIAKONTROLA društvo s ograničenom odgovornošću za kontrolu robe i inženjering Zagreb, Karlovačka Cesta 4L </w:t>
      </w:r>
    </w:p>
    <w:p w:rsidRDefault="009370FE" w:rsidP="009370FE" w:rsidR="009370FE">
      <w:pPr>
        <w:jc w:val="both"/>
      </w:pPr>
      <w:r>
        <w:t>EUROTEK TREBNJE D.O.O. Veliki Gaber, Bič 11</w:t>
      </w:r>
    </w:p>
    <w:p w:rsidRDefault="009370FE" w:rsidP="009370FE" w:rsidR="009370FE">
      <w:pPr>
        <w:jc w:val="both"/>
      </w:pPr>
      <w:r>
        <w:t>EUROVIBA društvo s ograničenom odgovornošću za trgovinu na veliko i malo i proizvodnju kruha i pec</w:t>
      </w:r>
      <w:r w:rsidR="005F3094">
        <w:t>iva Zagreb, Marijana Čavića 1/a, zastupano po Tina Škarica, prema punomoći koje predaje u sudski spis</w:t>
      </w:r>
    </w:p>
    <w:p w:rsidRDefault="009370FE" w:rsidP="009370FE" w:rsidR="009370FE">
      <w:pPr>
        <w:jc w:val="both"/>
      </w:pPr>
      <w:r>
        <w:t>FEROS d.o.o. za trgovinu Zagreb, Čulinečka 234</w:t>
      </w:r>
      <w:r w:rsidR="00E92E81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FLORA VTC društvo s ograničenom odgovornošću za obavljanje komunalnih djelatnosti Virovitica, Vukovarska cesta 5</w:t>
      </w:r>
    </w:p>
    <w:p w:rsidRDefault="009370FE" w:rsidP="009370FE" w:rsidR="009370FE">
      <w:pPr>
        <w:jc w:val="both"/>
      </w:pPr>
      <w:r>
        <w:t>GACKA društvo s ograničenom odgovornošću za komunalne djelatnosti, zaštitu i gospodarenje rijekom Gackom i turistička agencija Otočac, Bartola Kašića 5/a</w:t>
      </w:r>
      <w:r w:rsidR="00E92E81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GLOBUS obrt za trgovinu i usluge vl. Marijan Ivanović Pitomača, Vladimira Nazora 3</w:t>
      </w:r>
    </w:p>
    <w:p w:rsidRDefault="009370FE" w:rsidP="009370FE" w:rsidR="009370FE">
      <w:pPr>
        <w:jc w:val="both"/>
      </w:pPr>
      <w:r>
        <w:t>GORENJE SUROVINA d.o.o. družba za predelavo odpadkov Maribor, Ulica Vita Kraigherja 5</w:t>
      </w:r>
    </w:p>
    <w:p w:rsidRDefault="009370FE" w:rsidP="009370FE" w:rsidR="009370FE">
      <w:pPr>
        <w:jc w:val="both"/>
      </w:pPr>
      <w:r>
        <w:t>GOSPODARENJE OTPADOM SISAK d.o.o. za postupanje s komunalnim otpadom Sisak, Trg Josipa Mađerića 1</w:t>
      </w:r>
    </w:p>
    <w:p w:rsidRDefault="009370FE" w:rsidP="009370FE" w:rsidR="009370FE">
      <w:pPr>
        <w:jc w:val="both"/>
      </w:pPr>
      <w:r>
        <w:t>GRAD IMOTSKI Imotski, A. Starčevića 23</w:t>
      </w:r>
    </w:p>
    <w:p w:rsidRDefault="009370FE" w:rsidP="009370FE" w:rsidR="009370FE">
      <w:pPr>
        <w:jc w:val="both"/>
      </w:pPr>
      <w:r>
        <w:t>GRAD SPLIT Obala kneza Branimira 17, 21000 Split</w:t>
      </w:r>
    </w:p>
    <w:p w:rsidRDefault="009370FE" w:rsidP="009370FE" w:rsidR="009370FE">
      <w:pPr>
        <w:jc w:val="both"/>
      </w:pPr>
      <w:r>
        <w:t>GRADINA VIS d.o.o. za komunalne djelatnosti i pružanje usluga u nautičkom turizmu Vis, Biskupa Mihe Pušića 2</w:t>
      </w:r>
      <w:r w:rsidR="00E92E81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GRADSKA ČISTOĆA DRNIŠ d.o.o. za gospodarenje otpadom, obavljanje određenih komunalnih i ostalih djelatnosti Drniš, S.Radića 69</w:t>
      </w:r>
      <w:r w:rsidR="00E92E81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GRADSKA ČISTOĆA društvo s ograničenom odgovornošću za održavanje čistoće i odlaganje komunalnog otpada Šibenik, Stjepana Radića 100</w:t>
      </w:r>
    </w:p>
    <w:p w:rsidRDefault="009370FE" w:rsidP="009370FE" w:rsidR="009370FE">
      <w:pPr>
        <w:jc w:val="both"/>
      </w:pPr>
      <w:r>
        <w:t>GRADSKA ČISTOĆA I USLUGE društvo s ograničenom odgovornošću za komunalne djelatnosti Vrgorac, Težačka 8</w:t>
      </w:r>
    </w:p>
    <w:p w:rsidRDefault="009370FE" w:rsidP="009370FE" w:rsidR="009370FE">
      <w:pPr>
        <w:jc w:val="both"/>
      </w:pPr>
      <w:r>
        <w:t>GRADSKO KOMUNALNO DRUŠTVO SENJ društvo s ograničenom odgovornošću za komunalne djelatnosti Senj, Splitska 2</w:t>
      </w:r>
      <w:r w:rsidR="005F3094">
        <w:t xml:space="preserve">, zastupano po Ivani Sedlar, odvj. prema </w:t>
      </w:r>
      <w:r w:rsidR="00041169">
        <w:t>zamjeničkoj</w:t>
      </w:r>
      <w:r w:rsidR="005F3094">
        <w:t xml:space="preserve"> pun. koju predaje u spis</w:t>
      </w:r>
    </w:p>
    <w:p w:rsidRDefault="009370FE" w:rsidP="009370FE" w:rsidR="009370FE">
      <w:pPr>
        <w:jc w:val="both"/>
      </w:pPr>
      <w:r>
        <w:lastRenderedPageBreak/>
        <w:t>Gradsko komunalno poduzeće ČAKOM d.o.o. Mihovljan, Mihovljanska 10</w:t>
      </w:r>
    </w:p>
    <w:p w:rsidRDefault="009370FE" w:rsidP="009370FE" w:rsidR="009370FE">
      <w:pPr>
        <w:jc w:val="both"/>
      </w:pPr>
      <w:r>
        <w:t>Gradsko komunalno poduzeće KOMUNALAC društvo s ograničenom odgovornošću Mosna ulica 15, 48000 Koprivnica</w:t>
      </w:r>
    </w:p>
    <w:p w:rsidRDefault="009370FE" w:rsidP="009370FE" w:rsidR="009370FE">
      <w:pPr>
        <w:jc w:val="both"/>
      </w:pPr>
      <w:r>
        <w:t>Gradsko komunalno poduzeće PRE-KOM društvo s ograničenom odgovornošću za obavljanje komunalnih djelatnosti Prelog, Ulica Kralja Zvonimira 9</w:t>
      </w:r>
    </w:p>
    <w:p w:rsidRDefault="009370FE" w:rsidP="009370FE" w:rsidR="009370FE">
      <w:pPr>
        <w:jc w:val="both"/>
      </w:pPr>
      <w:r>
        <w:t>GRAFIKA MARKULIN d.o.o. za izdavačku i tiskarsku djelatnost Lukavec, Dolenska 32</w:t>
      </w:r>
      <w:r w:rsidR="00E92E81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GREBEN BRELA, društvo s ogrančenom odgovornošću za komunalne djelatnosti Brela, Trg žrtava Domovinskog rata 1</w:t>
      </w:r>
    </w:p>
    <w:p w:rsidRDefault="009370FE" w:rsidP="009370FE" w:rsidR="009370FE">
      <w:pPr>
        <w:jc w:val="both"/>
      </w:pPr>
      <w:r>
        <w:t xml:space="preserve">GUARDIAN - LONČAR komnditno društvo za zaštitu osoba i imovine Zagreb, Veslačka 2 </w:t>
      </w:r>
    </w:p>
    <w:p w:rsidRDefault="009370FE" w:rsidP="009370FE" w:rsidR="009370FE">
      <w:pPr>
        <w:jc w:val="both"/>
      </w:pPr>
      <w:r>
        <w:t>GUMIIMPEX - GUMI RECIKLAŽA I PROIZVODNJA d.d. Varaždin</w:t>
      </w:r>
      <w:r w:rsidR="00E92E81">
        <w:t xml:space="preserve">, Mihovila Pavleka Miškine 64/c, zastupano po Ivan Kapor, odvjetnik, prema punomoći koji predaje u sudski spis </w:t>
      </w:r>
    </w:p>
    <w:p w:rsidRDefault="009370FE" w:rsidP="009370FE" w:rsidR="009370FE">
      <w:pPr>
        <w:jc w:val="both"/>
      </w:pPr>
      <w:r>
        <w:t>HANSA-FLEX Croatia d.o.o. za proizvodnju i trgovinu Zagreb, III. Resnik 9</w:t>
      </w:r>
    </w:p>
    <w:p w:rsidRDefault="009370FE" w:rsidP="009370FE" w:rsidR="009370FE">
      <w:pPr>
        <w:jc w:val="both"/>
      </w:pPr>
      <w:r>
        <w:t>Heavy Duty d.o.o. za usluge Zagreb, Slavonska avenija 26/1</w:t>
      </w:r>
      <w:r w:rsidR="00E92E81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HEP ELEKTRA d.o.o. za opskrbu električnom energijom Ulica grada Vukovara 37, 10000 Zagreb</w:t>
      </w:r>
    </w:p>
    <w:p w:rsidRDefault="009370FE" w:rsidP="009370FE" w:rsidR="009370FE">
      <w:pPr>
        <w:jc w:val="both"/>
      </w:pPr>
      <w:r>
        <w:t xml:space="preserve">HIDRO - SPOJ OBRT ZA PROIZVODNJU I UGOSTITELJSTVO vl. Zdravko Sohora i Marina Sohora Vrbovec, Vrbovečki Pavlovec 79 </w:t>
      </w:r>
    </w:p>
    <w:p w:rsidRDefault="009370FE" w:rsidP="009370FE" w:rsidR="009370FE">
      <w:pPr>
        <w:jc w:val="both"/>
      </w:pPr>
      <w:r>
        <w:t>HLUPIĆ prijevoz i rad građ. strojevima, obrt vl. Hlupić Josip Pregrada, Marinci 39/1</w:t>
      </w:r>
      <w:r w:rsidR="00E92E81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HP - Hrvatska pošta d.d. Jurišićeva 13, 10000 Zagreb</w:t>
      </w:r>
    </w:p>
    <w:p w:rsidRDefault="009370FE" w:rsidP="009370FE" w:rsidR="009370FE">
      <w:pPr>
        <w:jc w:val="both"/>
      </w:pPr>
      <w:r>
        <w:t>HRVATSKA OSIGURAVAJUĆA KUĆA - dioničko društvo za osiguranje Zagreb, Capraška Ulica 6</w:t>
      </w:r>
    </w:p>
    <w:p w:rsidRDefault="009370FE" w:rsidP="009370FE" w:rsidR="009370FE">
      <w:pPr>
        <w:jc w:val="both"/>
      </w:pPr>
      <w:r>
        <w:t>Hrvatska radiotelevizija Zagreb, Prisavlje 3</w:t>
      </w:r>
    </w:p>
    <w:p w:rsidRDefault="009370FE" w:rsidP="009370FE" w:rsidR="009370FE">
      <w:pPr>
        <w:jc w:val="both"/>
      </w:pPr>
      <w:r>
        <w:t>Hrvatski Telekom d.d. Zagreb, Roberta Frangeša Mihanovića 9</w:t>
      </w:r>
    </w:p>
    <w:p w:rsidRDefault="009370FE" w:rsidP="009370FE" w:rsidR="009370FE">
      <w:pPr>
        <w:jc w:val="both"/>
      </w:pPr>
      <w:r>
        <w:t>INA-Industrija nafte, dioničko društvo Zagreb-Novi Zagreb, Avenija Većeslava Holjevca 10</w:t>
      </w:r>
      <w:r w:rsidR="00C441E1">
        <w:t>, zastupana po Kristina Smiljanić, odvj. vježbenica, prema pun. u spisu</w:t>
      </w:r>
    </w:p>
    <w:p w:rsidRDefault="009370FE" w:rsidP="009370FE" w:rsidR="009370FE">
      <w:pPr>
        <w:jc w:val="both"/>
      </w:pPr>
      <w:r>
        <w:t>INDUSTROOPREMA d.o.o. za trgovinu Zagreb, CMP Obrtnička 1</w:t>
      </w:r>
    </w:p>
    <w:p w:rsidRDefault="009370FE" w:rsidP="009370FE" w:rsidR="009370FE">
      <w:pPr>
        <w:jc w:val="both"/>
      </w:pPr>
      <w:r>
        <w:t>INSPEKT, tehničko ispitivanje i analiza, kontrola i druge usluge, d.o.o. Zagreb-Novi Zagreb, Avenija Dubrovnik 15</w:t>
      </w:r>
    </w:p>
    <w:p w:rsidRDefault="009370FE" w:rsidP="009370FE" w:rsidR="009370FE">
      <w:pPr>
        <w:jc w:val="both"/>
      </w:pPr>
      <w:r>
        <w:t>IVAKOP, društvo s ograničenom odgovornošću za komunalne djelatnosti Ivanić-Grad, Savska 50</w:t>
      </w:r>
      <w:r w:rsidR="00E92E81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IVIČEK d.o.o. za proizvodnju, vanjsku i unutarnju trgovinu Zagreb, Lučko, Hrvatskoselska 32</w:t>
      </w:r>
      <w:r w:rsidR="00E92E81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IVKOM dioničko društvo, za komunalne poslove Ivanec, Vladimira Nazora 96/b</w:t>
      </w:r>
    </w:p>
    <w:p w:rsidRDefault="009370FE" w:rsidP="009370FE" w:rsidR="009370FE">
      <w:pPr>
        <w:jc w:val="both"/>
      </w:pPr>
      <w:r>
        <w:t>JAKOB BECKER d. o. o. za uklanjanje otpada, proizvodnju i usluge Gornja Vrba, Vrbska ulica 16</w:t>
      </w:r>
      <w:r w:rsidR="00E92E81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JAMNICA dioničko društvo za proizvodnju mineralnih voda Zagreb, Getaldićeva 3</w:t>
      </w:r>
      <w:r w:rsidR="005F3094">
        <w:t>, zastupano po Tina Škarica, prema punomoći koje predaje u sudski spis</w:t>
      </w:r>
    </w:p>
    <w:p w:rsidRDefault="009370FE" w:rsidP="009370FE" w:rsidR="009370FE">
      <w:pPr>
        <w:jc w:val="both"/>
      </w:pPr>
      <w:r>
        <w:t>JELKOM, društvo s ograničenom odgovornošću za komunalnu djelatnost Vrboska</w:t>
      </w:r>
      <w:r w:rsidR="00E92E81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JEŽINAC društvo s ograničenom odgovornošću za obavljanje komunalnih djelatnosti Tisno, Uska Ulica 1</w:t>
      </w:r>
    </w:p>
    <w:p w:rsidRDefault="009370FE" w:rsidP="009370FE" w:rsidR="009370FE">
      <w:pPr>
        <w:jc w:val="both"/>
      </w:pPr>
      <w:r>
        <w:t>JOLLY AUTO LINE društvo s ograničenom odgovornošću za trgovinu i usluge Ante Šupuka 10, 22000 Šibenik</w:t>
      </w:r>
    </w:p>
    <w:p w:rsidRDefault="009370FE" w:rsidP="009370FE" w:rsidR="009370FE">
      <w:pPr>
        <w:jc w:val="both"/>
      </w:pPr>
      <w:r>
        <w:t>KEMIS-TERMOCLEAN d.o.o. za industrijska čišćenja i gospodarenja otpadom Slavonska avenija 264, 10000 Zagreb</w:t>
      </w:r>
    </w:p>
    <w:p w:rsidRDefault="009370FE" w:rsidP="009370FE" w:rsidR="009370FE">
      <w:pPr>
        <w:jc w:val="both"/>
      </w:pPr>
      <w:r>
        <w:t>KOMBEL društvo s ograničenom odgovornošću za komunalne djelatnosti Belišće, Radnička 1/B</w:t>
      </w:r>
    </w:p>
    <w:p w:rsidRDefault="009370FE" w:rsidP="009370FE" w:rsidR="009370FE">
      <w:pPr>
        <w:jc w:val="both"/>
      </w:pPr>
      <w:r>
        <w:lastRenderedPageBreak/>
        <w:t>KOM-ILOK društvo s ograničenom odgovornošću za komunalne djelatnosti Ilok, Julija Benešića 49</w:t>
      </w:r>
    </w:p>
    <w:p w:rsidRDefault="009370FE" w:rsidP="009370FE" w:rsidR="009370FE">
      <w:pPr>
        <w:jc w:val="both"/>
      </w:pPr>
      <w:r>
        <w:t>KOMTEKS D.O.O. Tržić, Loka 119,P.P.82</w:t>
      </w:r>
      <w:r w:rsidR="007E68D2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KOMUNALAC d.o.o. za komunalno gospodarstvo Vukovar, Sajmište 174</w:t>
      </w:r>
      <w:r w:rsidR="00710FAA">
        <w:t xml:space="preserve">, </w:t>
      </w:r>
    </w:p>
    <w:p w:rsidRDefault="009370FE" w:rsidP="009370FE" w:rsidR="009370FE">
      <w:pPr>
        <w:jc w:val="both"/>
      </w:pPr>
      <w:r>
        <w:t>KOMUNALAC društvo s ograničenom odgovornošću za komunalne djelatnosti Vrbovsko, Željeznička 1/a</w:t>
      </w:r>
    </w:p>
    <w:p w:rsidRDefault="009370FE" w:rsidP="009370FE" w:rsidR="009370FE">
      <w:pPr>
        <w:jc w:val="both"/>
      </w:pPr>
      <w:r>
        <w:t>KOMUNALAC društvo s ograničenom odgovornošću za komunalnu djelatnost Garešnica, Mate Lovraka 30</w:t>
      </w:r>
      <w:r w:rsidR="007E68D2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KOMUNALAC društvo s ograničenom odgovornošću za obavljanje komunalnih djelatnosti Samobor, Ulica 151. samoborske brigade HV 2</w:t>
      </w:r>
      <w:r w:rsidR="00710FAA">
        <w:t>, zastupano po Zvonka Šestak, po punomoći</w:t>
      </w:r>
    </w:p>
    <w:p w:rsidRDefault="009370FE" w:rsidP="009370FE" w:rsidR="009370FE">
      <w:pPr>
        <w:jc w:val="both"/>
      </w:pPr>
      <w:r>
        <w:t>KOMUNALAC društvo s ograničenom odgovornošću za obavljanje komunalnih djelatnosti Bjelovar, Ferde Livadića 14/a</w:t>
      </w:r>
    </w:p>
    <w:p w:rsidRDefault="009370FE" w:rsidP="009370FE" w:rsidR="009370FE">
      <w:pPr>
        <w:jc w:val="both"/>
      </w:pPr>
      <w:r>
        <w:t>KOMUNALAC GOSPIĆ d. o. o. za obavljanje komunalnih djelatnosti Gospić, Bužminska 10</w:t>
      </w:r>
      <w:r w:rsidR="007E68D2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KOMUNALAC KOMUNALNO PODUZEĆE KONJŠČINA društvo s ograničenom odgovornošću Konjšćina, Jertovec 150</w:t>
      </w:r>
    </w:p>
    <w:p w:rsidRDefault="009370FE" w:rsidP="009370FE" w:rsidR="009370FE">
      <w:pPr>
        <w:jc w:val="both"/>
      </w:pPr>
      <w:r>
        <w:t>KOMUNALAC POŽEGA društvo s ograničenom odgovornošću za komunalne djelatnosti Požega, Vukovarska 8</w:t>
      </w:r>
    </w:p>
    <w:p w:rsidRDefault="009370FE" w:rsidP="009370FE" w:rsidR="009370FE">
      <w:pPr>
        <w:jc w:val="both"/>
      </w:pPr>
      <w:r>
        <w:t>KOMUNALAC VRBOVEC, društvo s ograničenom odgovornošću za komunalne i uslužne djelatnosti Vrbovec, Kolodvorska 29</w:t>
      </w:r>
    </w:p>
    <w:p w:rsidRDefault="009370FE" w:rsidP="009370FE" w:rsidR="009370FE">
      <w:pPr>
        <w:jc w:val="both"/>
      </w:pPr>
      <w:r>
        <w:t>KOMUNALAC, d. o. o. za vodoopskrbu i druge komunalne djelatnosti Delnice, Frana Supila 173</w:t>
      </w:r>
    </w:p>
    <w:p w:rsidRDefault="009370FE" w:rsidP="009370FE" w:rsidR="009370FE">
      <w:pPr>
        <w:jc w:val="both"/>
      </w:pPr>
      <w:r>
        <w:t>KOMUNALAC, društvo s ograničenom odgovornošću za pružanje komunalnih usluge Pakrac, Ulica križnog puta 18</w:t>
      </w:r>
    </w:p>
    <w:p w:rsidRDefault="009370FE" w:rsidP="009370FE" w:rsidR="009370FE">
      <w:pPr>
        <w:jc w:val="both"/>
      </w:pPr>
      <w:r>
        <w:t>KOMUNALAC, društvo s ograničenom odgovornošću za usluge u komunalnom gospodarstvu Slavonski Brod, ul. Stjepana pl. Horvata 38</w:t>
      </w:r>
    </w:p>
    <w:p w:rsidRDefault="009370FE" w:rsidP="009370FE" w:rsidR="009370FE">
      <w:pPr>
        <w:jc w:val="both"/>
      </w:pPr>
      <w:r>
        <w:t>KOMUNALNE DJELATNOSTI d.o.o. za komunalne djelatnosti Vela Luka, Obala 2 1</w:t>
      </w:r>
    </w:p>
    <w:p w:rsidRDefault="009370FE" w:rsidP="009370FE" w:rsidR="009370FE">
      <w:pPr>
        <w:jc w:val="both"/>
      </w:pPr>
      <w:r>
        <w:t>KOMUNALNE I PRIJEVOZNIČKE USLUGE VL. MIRJANA SOLIN Cerna, Nikole Jurišića 9</w:t>
      </w:r>
    </w:p>
    <w:p w:rsidRDefault="009370FE" w:rsidP="009370FE" w:rsidR="009370FE">
      <w:pPr>
        <w:jc w:val="both"/>
      </w:pPr>
      <w:r>
        <w:t>KOMUNALNE USLUGE CRES LOŠINJ, društvo s ograničenom odgovornošću za pružanje komunalnih usluga Cres, Turion 20/A</w:t>
      </w:r>
    </w:p>
    <w:p w:rsidRDefault="009370FE" w:rsidP="009370FE" w:rsidR="009370FE" w:rsidRPr="007E68D2">
      <w:pPr>
        <w:jc w:val="both"/>
      </w:pPr>
      <w:r>
        <w:t>KOMUNALNE USLUGE ĐURĐEVAC društvo s ograničenom odgovornošću za obavljanje komunalnih djelatnosti Đurđevac, Radnička Cesta 61</w:t>
      </w:r>
      <w:r w:rsidR="007E68D2">
        <w:t>,</w:t>
      </w:r>
      <w:r w:rsidR="007E68D2" w:rsidRPr="007E68D2">
        <w:t xml:space="preserve"> </w:t>
      </w:r>
      <w:r w:rsidR="007E68D2">
        <w:t xml:space="preserve">zastupano po Ivan Kapor, odvjetnik, prema punomoći koji predaje u sudski spis </w:t>
      </w:r>
    </w:p>
    <w:p w:rsidRDefault="009370FE" w:rsidP="009370FE" w:rsidR="009370FE">
      <w:pPr>
        <w:jc w:val="both"/>
      </w:pPr>
      <w:r>
        <w:t>KOMUNALNI SERVIS d. o. o. za komunalnu djelatnost Rovinj, Trg Na Lokvi 3/a</w:t>
      </w:r>
      <w:r w:rsidR="007E68D2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Komunalno društvo GRAD d.o.o. Supetar, Petra Jakšića 17</w:t>
      </w:r>
    </w:p>
    <w:p w:rsidRDefault="009370FE" w:rsidP="009370FE" w:rsidR="009370FE">
      <w:pPr>
        <w:jc w:val="both"/>
      </w:pPr>
      <w:r>
        <w:t>KOMUNALNO DRUŠTVO STON d.o.o. za komunalne djelatnosti Ston, Trg Kralja Tomislava 1</w:t>
      </w:r>
    </w:p>
    <w:p w:rsidRDefault="009370FE" w:rsidP="009370FE" w:rsidR="009370FE">
      <w:pPr>
        <w:jc w:val="both"/>
      </w:pPr>
      <w:r>
        <w:t>KOMUNALNO PODUZEĆE društvo s ograničenom odgovornošću za obavljanje komunalne djelatnosti Križevci Križevci, Ulica Drage Grdenića  7</w:t>
      </w:r>
    </w:p>
    <w:p w:rsidRDefault="009370FE" w:rsidP="009370FE" w:rsidR="009370FE">
      <w:pPr>
        <w:jc w:val="both"/>
      </w:pPr>
      <w:r>
        <w:t>Komunalno trgovačko društvo Bilan d.o.o. Orebić, Fiskovićeva 2</w:t>
      </w:r>
    </w:p>
    <w:p w:rsidRDefault="009370FE" w:rsidP="009370FE" w:rsidR="009370FE">
      <w:pPr>
        <w:jc w:val="both"/>
      </w:pPr>
      <w:r>
        <w:t>KOMUNALNO TRGOVAČKO DRUŠTVO ČABAR društvo s ograničenom odgovornošću za komunalne djelatnosti Čabar, Trg Kralja Tomislava 9</w:t>
      </w:r>
      <w:r w:rsidR="007E68D2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Komunalno trgovačko društvo HOBER, društvo sa ograničenom odgovornošću Korčula, Hrvatske Bratske Zajednice. 69/II</w:t>
      </w:r>
      <w:r w:rsidR="00E92E81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lastRenderedPageBreak/>
        <w:t>Komunalno trgovačko društvo MINDEL d.o.o. za komunalne djelatnosti Lumbarda, Prvi žal bb</w:t>
      </w:r>
      <w:r w:rsidR="007E68D2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KOMUNALNO-ZABOK d.o.o. za obradu otpadaka Zabok, Zivtov Trg 3</w:t>
      </w:r>
      <w:r w:rsidR="007E68D2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Konica Minolta Hrvatska - poslovna rješenja, d.o.o. za trgovinu i usluge Horvatova 82, 10000 Zagreb</w:t>
      </w:r>
    </w:p>
    <w:p w:rsidRDefault="009370FE" w:rsidP="009370FE" w:rsidR="009370FE">
      <w:pPr>
        <w:jc w:val="both"/>
      </w:pPr>
      <w:r>
        <w:t>KONZUM trgovina na veliko i malo d.d. Zagreb, Marijana Čavića 1/a</w:t>
      </w:r>
      <w:r w:rsidR="005F3094">
        <w:t>, zastupano po Tina Škarica, prema punomoći koje predaje u sudski spis</w:t>
      </w:r>
    </w:p>
    <w:p w:rsidRDefault="009370FE" w:rsidP="009370FE" w:rsidR="009370FE">
      <w:pPr>
        <w:jc w:val="both"/>
      </w:pPr>
      <w:r>
        <w:t>KRAKOM, društvo s ograničenom odgovornošću za obavljanje komunalnih usluga Krapina, Gajeva 20</w:t>
      </w:r>
      <w:r w:rsidR="007E68D2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KRŠĆANSKA SADAŠNJOST društvo s ograničenom odgovornošću za nakladničku i tiskarsku djelatnosti Zagreb, Marulićev Trg 14</w:t>
      </w:r>
    </w:p>
    <w:p w:rsidRDefault="009370FE" w:rsidP="009370FE" w:rsidR="009370FE">
      <w:pPr>
        <w:jc w:val="both"/>
      </w:pPr>
      <w:r>
        <w:t>LABUD tvornica sredstava za pranje, kozmetičkih i kemijskih proizvoda d.o.o. Zagreb, Radnička cesta 173/r</w:t>
      </w:r>
    </w:p>
    <w:p w:rsidRDefault="009370FE" w:rsidP="009370FE" w:rsidR="009370FE">
      <w:pPr>
        <w:jc w:val="both"/>
      </w:pPr>
      <w:r>
        <w:t>LANAC društvo s ograničenom odgovornošću za proizvodnju, servisne usluge i trgovinu Zagreb, Šenoina 23</w:t>
      </w:r>
      <w:r w:rsidR="007E68D2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LANDIA d.o.o. za usluge i trgovin</w:t>
      </w:r>
      <w:r w:rsidR="007E68D2">
        <w:t xml:space="preserve">u Tordinci, Vukovarska Ulica 27, zastupano po Ivan Kapor, odvjetnik, prema punomoći koji predaje u sudski spis </w:t>
      </w:r>
    </w:p>
    <w:p w:rsidRDefault="009370FE" w:rsidP="009370FE" w:rsidR="009370FE">
      <w:pPr>
        <w:jc w:val="both"/>
      </w:pPr>
      <w:r>
        <w:t>LEĆ društvo s ograničenom odgovornošću za obavljanje komunalnih djelatnosti Vodice, Obala Juričev Ive Cota 9</w:t>
      </w:r>
    </w:p>
    <w:p w:rsidRDefault="009370FE" w:rsidP="009370FE" w:rsidR="009370FE">
      <w:pPr>
        <w:jc w:val="both"/>
      </w:pPr>
      <w:r>
        <w:t>LEDO dioničko društvo za proizvodnju i promet sladoleda i smrznute hrane Zagreb, Marijana Čavića 1a</w:t>
      </w:r>
      <w:r w:rsidR="005F3094">
        <w:t>, zastupano po Tina Škarica, prema punomoći koje predaje u sudski spis</w:t>
      </w:r>
    </w:p>
    <w:p w:rsidRDefault="009370FE" w:rsidP="009370FE" w:rsidR="009370FE">
      <w:pPr>
        <w:jc w:val="both"/>
      </w:pPr>
      <w:r>
        <w:t>LIMES PLUS društvo s ograničenom odgovornošću za katalošku prodaju uredskog pribora Kamenarka 29, 10000 Zagreb</w:t>
      </w:r>
    </w:p>
    <w:p w:rsidRDefault="009370FE" w:rsidP="009370FE" w:rsidR="009370FE">
      <w:pPr>
        <w:jc w:val="both"/>
      </w:pPr>
      <w:r>
        <w:t>LOGISTIKA ŠURIĆ obrt za prijevoz, trg. i usluge vl. Denis ŠurIĆ Koprivnica, IV. Vinogradski odvojak 2</w:t>
      </w:r>
      <w:r w:rsidR="00E92E81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LUKOM - društvo s ograničenom odgovornošću za komunalne djelatnosti Ludbreg, Koprivnička 17</w:t>
      </w:r>
      <w:r w:rsidR="007E68D2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LJEKARNE PRIMA PHARME  Zagreb, Capraška 1</w:t>
      </w:r>
      <w:r w:rsidR="00710FAA">
        <w:t xml:space="preserve">, zastupano po Tina Kauzlarić, odvj. vježbenica, prema pun. </w:t>
      </w:r>
    </w:p>
    <w:p w:rsidRDefault="009370FE" w:rsidP="009370FE" w:rsidR="009370FE">
      <w:pPr>
        <w:jc w:val="both"/>
      </w:pPr>
      <w:r>
        <w:t>M.B. AUTO d.o.o. za trgovinu i usluge Zagreb, Koledovčina 8</w:t>
      </w:r>
      <w:r w:rsidR="007E68D2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MAKARSKI KOMUNALAC društvo s ograničenom odgovornošću za obavljanje komunalnih poslova Makarska, Trg Tina Ujevića 1, Pp 22</w:t>
      </w:r>
    </w:p>
    <w:p w:rsidRDefault="009370FE" w:rsidP="009370FE" w:rsidR="009370FE">
      <w:pPr>
        <w:jc w:val="both"/>
      </w:pPr>
      <w:r>
        <w:t>MALVA d.o.o. za proizvodnju, trgovinu i usluge Vinkovci, Alojzija Stepinca 43</w:t>
      </w:r>
      <w:r w:rsidR="007E68D2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MB AUTO PRODAJNO SERVISNI CENTAR d.o.o. za trgovinu i usluge Zagreb, Koledovčina 8</w:t>
      </w:r>
      <w:r w:rsidR="007E68D2">
        <w:t xml:space="preserve">, zastupano po Ivan Kapor, odvjetnik, prema punomoći koji predaje u sudski spis </w:t>
      </w:r>
      <w:r>
        <w:t xml:space="preserve"> </w:t>
      </w:r>
    </w:p>
    <w:p w:rsidRDefault="009370FE" w:rsidP="009370FE" w:rsidR="009370FE">
      <w:pPr>
        <w:jc w:val="both"/>
      </w:pPr>
      <w:r>
        <w:t>MC ČIŠĆENJE d.o.o. za proizvodnju, trgovinu i usluge Sisak, Nikole Tesle 17</w:t>
      </w:r>
      <w:r w:rsidR="007E68D2">
        <w:t xml:space="preserve">, zastupano po Ivan Kapor, odvjetnik, prema punomoći koji predaje u sudski spis </w:t>
      </w:r>
    </w:p>
    <w:p w:rsidRDefault="009370FE" w:rsidP="009370FE" w:rsidR="009370FE" w:rsidRPr="007E68D2">
      <w:pPr>
        <w:jc w:val="both"/>
      </w:pPr>
      <w:r>
        <w:t>MEDIA SEDAM STUDIO d.o.o. za usluge Zagreb, Remete 44 E</w:t>
      </w:r>
      <w:r w:rsidR="007E68D2">
        <w:t>,</w:t>
      </w:r>
      <w:r w:rsidR="007E68D2" w:rsidRPr="007E68D2">
        <w:t xml:space="preserve"> </w:t>
      </w:r>
      <w:r w:rsidR="007E68D2">
        <w:t xml:space="preserve">zastupano po Ivan Kapor, odvjetnik, prema punomoći koji predaje u sudski spis </w:t>
      </w:r>
    </w:p>
    <w:p w:rsidRDefault="009370FE" w:rsidP="009370FE" w:rsidR="009370FE">
      <w:pPr>
        <w:jc w:val="both"/>
      </w:pPr>
      <w:r>
        <w:t>MEDIKA, dioničko društvo za trgovinu lijekovima i sanitetskim materijalom Zagreb, Capraška 1</w:t>
      </w:r>
      <w:r w:rsidR="00710FAA">
        <w:t xml:space="preserve">, zastupano po Tina Kauzlarić, odvj. vježbenica </w:t>
      </w:r>
    </w:p>
    <w:p w:rsidRDefault="009370FE" w:rsidP="009370FE" w:rsidR="009370FE">
      <w:pPr>
        <w:jc w:val="both"/>
      </w:pPr>
      <w:r>
        <w:t>METALOOBRADA društvo s ograničenom odgovornošću za proizvodnju, trgovinu i usluge Jakovlje, Zagrebačka 162 a</w:t>
      </w:r>
    </w:p>
    <w:p w:rsidRDefault="009370FE" w:rsidP="009370FE" w:rsidR="009370FE">
      <w:pPr>
        <w:jc w:val="both"/>
      </w:pPr>
      <w:r>
        <w:lastRenderedPageBreak/>
        <w:t>MICHIELI-TOMIĆ, društvo s ograničenom odgovornošću za trgovinu i usluge Gornji Humac , Gornji Humac 37</w:t>
      </w:r>
    </w:p>
    <w:p w:rsidRDefault="009370FE" w:rsidP="009370FE" w:rsidR="009370FE">
      <w:pPr>
        <w:jc w:val="both"/>
      </w:pPr>
      <w:r>
        <w:t>MURTELA društvo s ograničenom odgovornošću za komunalne djelatnosti Murter, Ul.Butina 2</w:t>
      </w:r>
    </w:p>
    <w:p w:rsidRDefault="009370FE" w:rsidP="009370FE" w:rsidR="009370FE">
      <w:pPr>
        <w:jc w:val="both"/>
      </w:pPr>
      <w:r>
        <w:t>N. T. - EKO društvo s ograničenom odgovornošću za trgovinu i usluge Donja Zdenčina, Petra Svačića 10</w:t>
      </w:r>
      <w:r w:rsidR="00715AF6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NAPI NALETILIĆ d.o.o. za usluge Ločilnička 21, 10000 Zagreb</w:t>
      </w:r>
      <w:r w:rsidR="00715AF6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NARODNI LIST MARKETING vl. NOVELA ŠKULIĆ-PERINOVIĆ Poljana zemaljskog odbora 2, 23000 Zadar</w:t>
      </w:r>
    </w:p>
    <w:p w:rsidRDefault="009370FE" w:rsidP="009370FE" w:rsidR="009370FE">
      <w:pPr>
        <w:jc w:val="both"/>
      </w:pPr>
      <w:r>
        <w:t>NAŠIČKI PARK društvo s ograničenom odgovornošću za komunalne djelatnosti Markovac Našički, Radnička 2/2</w:t>
      </w:r>
      <w:r w:rsidR="00715AF6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NOVA SPLET društvo s ograničenom odgovornošću za trgovinu i usluge Zagreb, Slavonska avenija 22e</w:t>
      </w:r>
      <w:r w:rsidR="00715AF6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NOVOKOM društvo s ograničenom odgovornošću za komunalne djelatnosti Novi Marof, Zagorska 31</w:t>
      </w:r>
      <w:r w:rsidR="00715AF6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NOVOKOM društvo s ograničenom odgovornošću za komunalno gospodars</w:t>
      </w:r>
      <w:r w:rsidR="00715AF6">
        <w:t xml:space="preserve">tvo Novska, Adalberta Knoppa 1A, zastupano po Ivan Kapor, odvjetnik, prema punomoći koji predaje u sudski spis </w:t>
      </w:r>
    </w:p>
    <w:p w:rsidRDefault="009370FE" w:rsidP="009370FE" w:rsidR="009370FE">
      <w:pPr>
        <w:jc w:val="both"/>
      </w:pPr>
      <w:r>
        <w:t>OBRT JURANIĆ DELNICE Delnice, Kuti 4</w:t>
      </w:r>
    </w:p>
    <w:p w:rsidRDefault="009370FE" w:rsidP="009370FE" w:rsidR="009370FE">
      <w:pPr>
        <w:jc w:val="both"/>
      </w:pPr>
      <w:r>
        <w:t>ODLAGALIŠTE društvo s ograničenom odgovornošću za upravljanje odlagalištem komunalnog otpada Nova Gradiška, Ljudevita Gaja 56</w:t>
      </w:r>
    </w:p>
    <w:p w:rsidRDefault="009370FE" w:rsidP="009370FE" w:rsidR="009370FE">
      <w:pPr>
        <w:jc w:val="both"/>
      </w:pPr>
      <w:r>
        <w:t xml:space="preserve">ODVODNJA d.o.o. za trgovinu i usluge Split, Neslanovac 13 </w:t>
      </w:r>
    </w:p>
    <w:p w:rsidRDefault="009370FE" w:rsidP="009370FE" w:rsidR="009370FE">
      <w:pPr>
        <w:jc w:val="both"/>
      </w:pPr>
      <w:r>
        <w:t>OPĆINA MUĆ Donji Muć, Donji Muć 254</w:t>
      </w:r>
    </w:p>
    <w:p w:rsidRDefault="009370FE" w:rsidP="009370FE" w:rsidR="009370FE">
      <w:pPr>
        <w:jc w:val="both"/>
      </w:pPr>
      <w:r>
        <w:t>OPĆINA STON Ston, Trg Kralja Tomislava 1</w:t>
      </w:r>
    </w:p>
    <w:p w:rsidRDefault="009370FE" w:rsidP="009370FE" w:rsidR="009370FE">
      <w:pPr>
        <w:jc w:val="both"/>
      </w:pPr>
      <w:r>
        <w:t>Osnovna škola Eugena Kumičića Velika Gorica, Josipa Pucekovića 4</w:t>
      </w:r>
      <w:r w:rsidR="00715AF6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OSNOVNA ŠKOLA EUGENA KVATERNIKA Školska 4, 10410 Velika Gorica</w:t>
      </w:r>
      <w:r w:rsidR="00715AF6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Osnovna škola Nikole Hribara Velika Gorica, Ruđera Boškovića 11</w:t>
      </w:r>
      <w:r w:rsidR="00715AF6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Osnovna škola Novo Čiče Trg Antuna Cvetkovića 27, 10410 Novo Čiče</w:t>
      </w:r>
      <w:r w:rsidR="00715AF6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Osnovna škola Vukovina Školska 20A, 10410 Gornje Podotočje</w:t>
      </w:r>
      <w:r w:rsidR="00C441E1">
        <w:t>, zastupano po Damir Bedić, ravnatelj</w:t>
      </w:r>
    </w:p>
    <w:p w:rsidRDefault="009370FE" w:rsidP="009370FE" w:rsidR="009370FE">
      <w:pPr>
        <w:jc w:val="both"/>
      </w:pPr>
      <w:r>
        <w:t>OTP Leasing dioničko društvo za usluge IZLUČNI VJEROVNIK Zagreb, Avenija Dubrovnik 16/V</w:t>
      </w:r>
    </w:p>
    <w:p w:rsidRDefault="009370FE" w:rsidP="009370FE" w:rsidR="009370FE">
      <w:pPr>
        <w:jc w:val="both"/>
      </w:pPr>
      <w:r>
        <w:t>PARALELA društvo s ograničenom odgovornošću za prijevoz i trgovinu u stečaju Čepin, Ferdinanda Speisera 1</w:t>
      </w:r>
    </w:p>
    <w:p w:rsidRDefault="009370FE" w:rsidP="009370FE" w:rsidR="009370FE">
      <w:pPr>
        <w:jc w:val="both"/>
      </w:pPr>
      <w:r>
        <w:t>PARVUS d.o.o. za trgovinu na malo i veliko, usluge, zastupstvo, proizvodnju, uvoz i izvoz Zagreb, Janka Holjca 54</w:t>
      </w:r>
    </w:p>
    <w:p w:rsidRDefault="009370FE" w:rsidP="009370FE" w:rsidR="009370FE">
      <w:pPr>
        <w:jc w:val="both"/>
      </w:pPr>
      <w:r>
        <w:t>PEOVICA društvo s ograničenom odgovornošću za održavanje čistoće, javnih površina i drugih komunalnih djelatnosti Omiš, Vladimira Nazora 12</w:t>
      </w:r>
      <w:r w:rsidR="00715AF6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 xml:space="preserve">PET CENTAR društvo s ograničenom odgovornošću za trgovinu i usluge Zagreb, Heinzelova 60 </w:t>
      </w:r>
    </w:p>
    <w:p w:rsidRDefault="009370FE" w:rsidP="009370FE" w:rsidR="009370FE">
      <w:pPr>
        <w:jc w:val="both"/>
      </w:pPr>
      <w:r>
        <w:t>PIK VRBOVEC-MESNA INDUSTRIJA, dioničko društvo za proizvodnju i promet mesa i mesnih prerađevina Vrbovec, Zagrebačka 148</w:t>
      </w:r>
      <w:r w:rsidR="005F3094">
        <w:t>, zastupano po Tina Škarica, prema punomoći koje predaje u sudski spis</w:t>
      </w:r>
    </w:p>
    <w:p w:rsidRDefault="009370FE" w:rsidP="009370FE" w:rsidR="009370FE">
      <w:pPr>
        <w:jc w:val="both"/>
      </w:pPr>
      <w:r>
        <w:lastRenderedPageBreak/>
        <w:t>PIK-VINKOVCI dioničko društvo za poljoprivrednu proizvodnju, prehrambenu industriju i promet Vinkovci, Ul. Matije Gupca 130</w:t>
      </w:r>
      <w:r w:rsidR="005F3094">
        <w:t>, zastupano po Tina Škarica, prema punomoći koje predaje u sudski spis</w:t>
      </w:r>
    </w:p>
    <w:p w:rsidRDefault="009370FE" w:rsidP="009370FE" w:rsidR="009370FE">
      <w:pPr>
        <w:jc w:val="both"/>
      </w:pPr>
      <w:r>
        <w:t xml:space="preserve">Piškornica - sanacijsko odlagalište društvo s ograničenom odgovornošću za sanaciju odlagališta otpada Koprivnički Ivanec, Matije Gupca 12 </w:t>
      </w:r>
    </w:p>
    <w:p w:rsidRDefault="009370FE" w:rsidP="009370FE" w:rsidR="009370FE">
      <w:pPr>
        <w:jc w:val="both"/>
      </w:pPr>
      <w:r>
        <w:t>PONGRA-GORICA društvo s ograničenom odgovornošću za trgovinu i usluge Omišalj, Pušća 150</w:t>
      </w:r>
      <w:r w:rsidR="00715AF6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PORAT POVLJANA društvo s ograničenom odgovornošću za turizam, trgovinu i usluge, putnička agencija Povljana, Trg Bana Jelačića 13/A</w:t>
      </w:r>
    </w:p>
    <w:p w:rsidRDefault="009370FE" w:rsidP="009370FE" w:rsidR="009370FE">
      <w:pPr>
        <w:jc w:val="both"/>
      </w:pPr>
      <w:r>
        <w:t xml:space="preserve">PricewaterhouseCoopers Savjetovanje društvo s ograničenom odgovornošću za savjetovanje Zagreb, Kneza Ljudevita Posavskog 31 </w:t>
      </w:r>
    </w:p>
    <w:p w:rsidRDefault="009370FE" w:rsidP="009370FE" w:rsidR="009370FE">
      <w:pPr>
        <w:jc w:val="both"/>
      </w:pPr>
      <w:r>
        <w:t>PROJEKTGRADNJA d.o.o. za izvođenje i projektiranje građevinskih objekata Gornja Vrba, Vrbska ulica 3</w:t>
      </w:r>
      <w:r w:rsidR="005F3094">
        <w:t>, zastupano po Tina Škarica, prema punomoći koje predaje u sudski spis</w:t>
      </w:r>
    </w:p>
    <w:p w:rsidRDefault="009370FE" w:rsidP="009370FE" w:rsidR="009370FE">
      <w:pPr>
        <w:jc w:val="both"/>
      </w:pPr>
      <w:r>
        <w:t>PRO-TEH MONT j.d.o.o. za montažu i usluge Krapina, Doliće 72B</w:t>
      </w:r>
      <w:r w:rsidR="00715AF6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PRVO PLINARSKO DRUŠTVO d.o.o. za distribuciju plina Vukovar, A.Stepinca 27</w:t>
      </w:r>
    </w:p>
    <w:p w:rsidRDefault="009370FE" w:rsidP="009370FE" w:rsidR="009370FE">
      <w:pPr>
        <w:jc w:val="both"/>
      </w:pPr>
      <w:r>
        <w:t>PULA HERCULANEA d. o. o. za obavljanje komunalnih djelatnosti Pula, Trg I. Istarske Brigade 14</w:t>
      </w:r>
    </w:p>
    <w:p w:rsidRDefault="009370FE" w:rsidP="009370FE" w:rsidR="009370FE">
      <w:pPr>
        <w:jc w:val="both"/>
      </w:pPr>
      <w:r>
        <w:t>PUMPA SERVIS d.o.o. servis, unutarnja i vanjska trgovina Osijek, Josipa Andrića 4</w:t>
      </w:r>
      <w:r w:rsidR="00715AF6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REM PRESS d.o.o. za trgovinu i usluge Zagreb, Radnička Cesta 184</w:t>
      </w:r>
    </w:p>
    <w:p w:rsidRDefault="009370FE" w:rsidP="009370FE" w:rsidR="009370FE">
      <w:pPr>
        <w:jc w:val="both"/>
      </w:pPr>
      <w:r>
        <w:t xml:space="preserve">RETA d.o.o. za proizvodnju, trgovinu i usluge Karlovac, Zagrebačka 37 </w:t>
      </w:r>
    </w:p>
    <w:p w:rsidRDefault="009370FE" w:rsidP="009370FE" w:rsidR="009370FE">
      <w:pPr>
        <w:jc w:val="both"/>
      </w:pPr>
      <w:r>
        <w:t>ROBE I MIMA j.d.o.o. za proizvodnju i trgovinu Šibenik, Rakovo Selo 100A</w:t>
      </w:r>
      <w:r w:rsidR="00715AF6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Robna kuća Sjenjak društvo s ograničenom odgovornošću Osijek, Frankopanska 99</w:t>
      </w:r>
    </w:p>
    <w:p w:rsidRDefault="009370FE" w:rsidP="009370FE" w:rsidR="009370FE">
      <w:pPr>
        <w:jc w:val="both"/>
      </w:pPr>
      <w:r>
        <w:t>ROTO DINAMIC društvo s ograničenom odgovornošću za unutarnju i vanjsku trgovinu Zagreb, Samoborska cesta 102</w:t>
      </w:r>
      <w:r w:rsidR="005F3094">
        <w:t>, zastupano po Tina Škarica, prema punomoći koje predaje u sudski spis</w:t>
      </w:r>
    </w:p>
    <w:p w:rsidRDefault="009370FE" w:rsidP="009370FE" w:rsidR="009370FE" w:rsidRPr="005F3094">
      <w:pPr>
        <w:jc w:val="both"/>
      </w:pPr>
      <w:r>
        <w:t>ROTO ULAGANJA društvo s ograničenom odgovornošću za upravljanje društvima Rijeka, Tome Strižića 8</w:t>
      </w:r>
      <w:r w:rsidR="005F3094">
        <w:t>,</w:t>
      </w:r>
      <w:r w:rsidR="005F3094" w:rsidRPr="005F3094">
        <w:t xml:space="preserve"> </w:t>
      </w:r>
      <w:r w:rsidR="005F3094">
        <w:t>zastupano po Tina Škarica, prema punomoći koje predaje u sudski spis</w:t>
      </w:r>
    </w:p>
    <w:p w:rsidRDefault="009370FE" w:rsidP="009370FE" w:rsidR="009370FE">
      <w:pPr>
        <w:jc w:val="both"/>
      </w:pPr>
      <w:r>
        <w:t>R-PIM, projektiranje, građenje i marketing, d.o.o. Str</w:t>
      </w:r>
      <w:r w:rsidR="00715AF6">
        <w:t xml:space="preserve">mec Samoborski, Mihanovićeva 21, zastupano po Ivan Kapor, odvjetnik, prema punomoći koji predaje u sudski spis </w:t>
      </w:r>
    </w:p>
    <w:p w:rsidRDefault="009370FE" w:rsidP="009370FE" w:rsidR="009370FE">
      <w:pPr>
        <w:jc w:val="both"/>
      </w:pPr>
      <w:r>
        <w:t>S.T.P. društvo s ograničenom odgovornošću za servis, trgovinu i promet Lučko, Lučki Odvojak 1</w:t>
      </w:r>
      <w:r w:rsidR="004053F4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SAMSIC d.o.o. za usluge Zagreb, Radnička Cesta 37/b</w:t>
      </w:r>
      <w:r w:rsidR="00715AF6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SERVA Servis i prodaja vatrogasnih aparata Krapina, Magistratska 42</w:t>
      </w:r>
    </w:p>
    <w:p w:rsidRDefault="009370FE" w:rsidP="009370FE" w:rsidR="009370FE">
      <w:pPr>
        <w:jc w:val="both"/>
      </w:pPr>
      <w:r>
        <w:t>SIGA ZAGREB d.o.o. za graditeljstvo, trgovinu i usluge Zagreb, Side Košutić 6</w:t>
      </w:r>
      <w:r w:rsidR="00710FAA">
        <w:t xml:space="preserve">, Ivica Sinković, </w:t>
      </w:r>
      <w:r w:rsidR="00041169">
        <w:t>direktor</w:t>
      </w:r>
    </w:p>
    <w:p w:rsidRDefault="009370FE" w:rsidP="009370FE" w:rsidR="009370FE" w:rsidRPr="00715AF6">
      <w:pPr>
        <w:jc w:val="both"/>
      </w:pPr>
      <w:r>
        <w:t>SLATINA KOM društvo s ograničenom odgovornošću za komunalne djelatnosti Slatina, Trg Ruđera Boškovića 16/B</w:t>
      </w:r>
      <w:r w:rsidR="00715AF6">
        <w:t>,</w:t>
      </w:r>
      <w:r w:rsidR="00715AF6" w:rsidRPr="00715AF6">
        <w:t xml:space="preserve"> </w:t>
      </w:r>
      <w:r w:rsidR="00715AF6">
        <w:t xml:space="preserve">zastupano po Ivan Kapor, odvjetnik, prema punomoći koji predaje u sudski spis </w:t>
      </w:r>
    </w:p>
    <w:p w:rsidRDefault="009370FE" w:rsidP="009370FE" w:rsidR="009370FE">
      <w:pPr>
        <w:jc w:val="both"/>
      </w:pPr>
      <w:r>
        <w:t>SLAVONIJA-BOŠKOVIĆ društvo s ograničenom odgovornošću za trgovinu i usluge Cern</w:t>
      </w:r>
      <w:r w:rsidR="004053F4">
        <w:t xml:space="preserve">a, Josipa Jurja Strossmayera 23, zastupano po Ivan Kapor, odvjetnik, prema punomoći koji predaje u sudski spis </w:t>
      </w:r>
    </w:p>
    <w:p w:rsidRDefault="009370FE" w:rsidP="009370FE" w:rsidR="009370FE">
      <w:pPr>
        <w:jc w:val="both"/>
      </w:pPr>
      <w:r>
        <w:t>SLOBODNA DALMACIJA PRINT d.o.o. za tiskarske usluge Dugopolje, Dugopoljska 11</w:t>
      </w:r>
      <w:r w:rsidR="00715AF6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SLR Steyrermühl Logistik &amp; Recycling GmbH Steyrermühl, Fabriksplatz 1</w:t>
      </w:r>
    </w:p>
    <w:p w:rsidRDefault="009370FE" w:rsidP="009370FE" w:rsidR="009370FE" w:rsidRPr="004053F4">
      <w:pPr>
        <w:jc w:val="both"/>
      </w:pPr>
      <w:r>
        <w:lastRenderedPageBreak/>
        <w:t>SOCIJALNA ZADRUGA HUMANA NOVA ZAGREB socijalna zadruga Vlaška 70/A, 10000 Zagreb</w:t>
      </w:r>
      <w:r w:rsidR="004053F4">
        <w:t>,</w:t>
      </w:r>
      <w:r w:rsidR="004053F4" w:rsidRPr="004053F4">
        <w:t xml:space="preserve"> </w:t>
      </w:r>
      <w:r w:rsidR="004053F4">
        <w:t xml:space="preserve">zastupano po Ivan Kapor, odvjetnik, prema punomoći koji predaje u sudski spis </w:t>
      </w:r>
    </w:p>
    <w:p w:rsidRDefault="009370FE" w:rsidP="009370FE" w:rsidR="009370FE">
      <w:pPr>
        <w:jc w:val="both"/>
      </w:pPr>
      <w:r>
        <w:t>SOKOL MARIĆ d.o.o. za usluge zaštite osoba i imovine Zagreb, Trg maršala Tita 8/II</w:t>
      </w:r>
    </w:p>
    <w:p w:rsidRDefault="009370FE" w:rsidP="009370FE" w:rsidR="009370FE">
      <w:pPr>
        <w:jc w:val="both"/>
      </w:pPr>
      <w:r>
        <w:t>SOM HIDRAULIKA d.o.o. za proizvodnju i trgovinu Zagreb, II Resnik 20/A</w:t>
      </w:r>
      <w:r w:rsidR="004053F4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STAMBENO KOMUNALNO GOSPODARSTVO društvo s ograničenom odgovornošću za komunalne djelatnosti, upravljanje zgradama i poslovanje nekretninama Ogulin, Ivana Gorana Kovačića 8</w:t>
      </w:r>
      <w:r w:rsidR="004053F4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STANIĆ BEVERAGES d.o.o. za proizvodnju i usluge Zagreb, Slavonska Avenija 22</w:t>
      </w:r>
      <w:r w:rsidR="004053F4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STANIĆ, društvo s ograničenom odgovornošću za unutarnju i vanjsku trgovinu, proizvodnju i distribuciju mesa i suhomesnatih proizvoda Sveta Nedjelja, Kerestinečka Cesta 57/A</w:t>
      </w:r>
    </w:p>
    <w:p w:rsidRDefault="009370FE" w:rsidP="009370FE" w:rsidR="009370FE">
      <w:pPr>
        <w:jc w:val="both"/>
      </w:pPr>
      <w:r>
        <w:t>Star Import društvo s ograničenom odgovornošću za trgovinu i usluge Zagreb, Kovinska 5</w:t>
      </w:r>
    </w:p>
    <w:p w:rsidRDefault="009370FE" w:rsidP="009370FE" w:rsidR="009370FE">
      <w:pPr>
        <w:jc w:val="both"/>
      </w:pPr>
      <w:r>
        <w:t>STIPE 1 jednostavno društvo s ograničenom odgovornošću, za prijevoz i usluge Svirče, Svirče 95</w:t>
      </w:r>
      <w:r w:rsidR="004053F4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STIPE OBRT ZA CESTOVNI PRIJEVOZ, VL. T. MILATIĆ Vrbanj, Svirće 95</w:t>
      </w:r>
      <w:r w:rsidR="004053F4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STRAGA TRANS društvo za prijevoz, trgovinu i usluge s ograničenom odgovornošću Lipik, Matije Gupca 107</w:t>
      </w:r>
      <w:r w:rsidR="004053F4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STRUNJE-TRADE d.o.o. za prijevoz, unutarnju i vanjsku trgovinu Privlaka, Bana Jelačića 11</w:t>
      </w:r>
    </w:p>
    <w:p w:rsidRDefault="009370FE" w:rsidP="009370FE" w:rsidR="009370FE">
      <w:pPr>
        <w:jc w:val="both"/>
      </w:pPr>
      <w:r>
        <w:t>SVIJET VILIČARA društvo s ograničenom ogovornošću za trgovinu, usluge Samobor, Ulica Grada Wirgesa 10</w:t>
      </w:r>
      <w:r w:rsidR="00710FAA">
        <w:t xml:space="preserve">, Sandra Matijević prema pun.u spisu </w:t>
      </w:r>
    </w:p>
    <w:p w:rsidRDefault="009370FE" w:rsidP="009370FE" w:rsidR="009370FE">
      <w:pPr>
        <w:jc w:val="both"/>
      </w:pPr>
      <w:r>
        <w:t xml:space="preserve">ŠELIDIN, obrt za trgovinu, usluge i prijevoz, vl. Mirjana Sarunović, Dumovec, Fruškogorska 1 Sesvete-Kraljevec, Fruškogorska Ulica 1 </w:t>
      </w:r>
    </w:p>
    <w:p w:rsidRDefault="009370FE" w:rsidP="009370FE" w:rsidR="009370FE">
      <w:pPr>
        <w:jc w:val="both"/>
      </w:pPr>
      <w:r>
        <w:t>ŠKOJO d.o.o.za proizvodnju,trgovinu i usluge Osijek, Ulica Borova 1</w:t>
      </w:r>
      <w:r w:rsidR="004053F4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 xml:space="preserve">ŠKOLSKA KNJIGA d.d. izdavaštvo, trgovina i usluge  Zagreb, Masarykova 28 </w:t>
      </w:r>
    </w:p>
    <w:p w:rsidRDefault="009370FE" w:rsidP="009370FE" w:rsidR="009370FE">
      <w:pPr>
        <w:jc w:val="both"/>
      </w:pPr>
      <w:r>
        <w:t>TAHOGRAF, d.o.o. za proizvodnju, usluge i trgovinu Sveta Nedelja, Brezje, Dr. Franje Tuđmana 24</w:t>
      </w:r>
      <w:r w:rsidR="004053F4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TAHO-ST d.o.o. za trgovinu i usluge Solin, Matoševa 16</w:t>
      </w:r>
    </w:p>
    <w:p w:rsidRDefault="009370FE" w:rsidP="009370FE" w:rsidR="009370FE">
      <w:pPr>
        <w:jc w:val="both"/>
      </w:pPr>
      <w:r>
        <w:t>TEHNIX društvo s ograničenom odgovornošću Donji Kraljevec, Braće Radića 35</w:t>
      </w:r>
      <w:r w:rsidR="004053F4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TIFON, društvo s ograničenom odgovornošću za trgovinu i usluge Zagreb, Zadarska ulica 80</w:t>
      </w:r>
    </w:p>
    <w:p w:rsidRDefault="009370FE" w:rsidP="009370FE" w:rsidR="009370FE">
      <w:pPr>
        <w:jc w:val="both"/>
      </w:pPr>
      <w:r>
        <w:t>TISAK trgovačko dioničko društv</w:t>
      </w:r>
      <w:r w:rsidR="005F3094">
        <w:t>o Zagreb, Slavonska avenija 11a, zastupano po Tina Škarica, prema punomoći koje predaje u sudski spis</w:t>
      </w:r>
    </w:p>
    <w:p w:rsidRDefault="009370FE" w:rsidP="009370FE" w:rsidR="009370FE">
      <w:pPr>
        <w:jc w:val="both"/>
      </w:pPr>
      <w:r>
        <w:t>TOKIĆ, trgovina, izvoz-uvoz, zastupanje i proizvodnja, društvo s ograničenom odgovornošću Sesvete, Ulica 144. Brigade Hrvatske vojske 1 a</w:t>
      </w:r>
      <w:r w:rsidR="004053F4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TOSH INFORMATIKA d.o.o. za informatiku i trgovinu Pisarovina, Bratina 214</w:t>
      </w:r>
      <w:r w:rsidR="004053F4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TPZ, društvo s ograničenom odgovornošću za proizvodnju, trgovinu i usluge Zagreb, Novoselska 25</w:t>
      </w:r>
      <w:r w:rsidR="004053F4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TRANSPORTI LONČAR Maruševec, Cerje Nebojse 56</w:t>
      </w:r>
      <w:r w:rsidR="00875AC2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TRGO-SIROVINA društvo s ograničenom odgovornošću za trgovinu i usluge D</w:t>
      </w:r>
      <w:r w:rsidR="00875AC2">
        <w:t xml:space="preserve">onja Zdenčina, Petra Svačića 10, zastupano po Ivan Kapor, odvjetnik, prema punomoći koji predaje u sudski spis </w:t>
      </w:r>
    </w:p>
    <w:p w:rsidRDefault="009370FE" w:rsidP="009370FE" w:rsidR="009370FE">
      <w:pPr>
        <w:jc w:val="both"/>
      </w:pPr>
      <w:r>
        <w:lastRenderedPageBreak/>
        <w:t>TROGIR HOLDING d.o.o. za komunalne djelatnosti, parking i usluge Trogir, Put Muline 2</w:t>
      </w:r>
    </w:p>
    <w:p w:rsidRDefault="009370FE" w:rsidP="009370FE" w:rsidR="009370FE">
      <w:pPr>
        <w:jc w:val="both"/>
      </w:pPr>
      <w:r>
        <w:t>TUČEPI, društvo s ograničenom odgovornošću za komunalne djelatnosti Tučepi, Kraj 39/A</w:t>
      </w:r>
      <w:r w:rsidR="00875AC2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TURIST-PATRICIJA d.o.o. za prijevoz, usluge, turizam Pojatno, Matije Gupca 46</w:t>
      </w:r>
      <w:r w:rsidR="00875AC2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TVORNICA KRUHA ZADAR dioničko društvo za proizvodnju mlinarskih i pekarskih proizvoda Zadar, Gaženička Cesta 5</w:t>
      </w:r>
    </w:p>
    <w:p w:rsidRDefault="009370FE" w:rsidP="009370FE" w:rsidR="009370FE">
      <w:pPr>
        <w:jc w:val="both"/>
      </w:pPr>
      <w:r>
        <w:t>UNIKOM d.o.o. za komunalno gospodarstvo Osijek, Ružina 11A</w:t>
      </w:r>
      <w:r w:rsidR="00875AC2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UNIVERZAL d.o.o. za komunalne djelatnosti Vladimira Nazora 68, 31400 Đakovo</w:t>
      </w:r>
      <w:r w:rsidR="00875AC2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UPRAVITELJ GRADNJA - ODRŽAVANJE d.o.o. za upravljanje i održavanje zgrada Oreškovićeva 25, 10000 Zagreb</w:t>
      </w:r>
    </w:p>
    <w:p w:rsidRDefault="009370FE" w:rsidP="009370FE" w:rsidR="009370FE">
      <w:pPr>
        <w:jc w:val="both"/>
      </w:pPr>
      <w:r>
        <w:t>USLUGA POREČ društvo s ograničenom odgovornošću za komunalne poslove Poreč, Mlinska 1</w:t>
      </w:r>
    </w:p>
    <w:p w:rsidRDefault="009370FE" w:rsidP="009370FE" w:rsidR="009370FE">
      <w:pPr>
        <w:jc w:val="both"/>
      </w:pPr>
      <w:r>
        <w:t>Ustanova za zdravstvenu skrb NEMETOVA - PRIMA Zagreb, Nemetova 2</w:t>
      </w:r>
    </w:p>
    <w:p w:rsidRDefault="009370FE" w:rsidP="009370FE" w:rsidR="009370FE">
      <w:pPr>
        <w:jc w:val="both"/>
      </w:pPr>
      <w:r>
        <w:t>V. gimnazija Klaićeva 1, 10000 Zagreb</w:t>
      </w:r>
      <w:r w:rsidR="00875AC2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V.S.T. društvo s ograničenom odgovornošću za prijevoz i međunarodno otpremništvo Svetonedeljska cesta 89, 10436 Žitarka</w:t>
      </w:r>
    </w:p>
    <w:p w:rsidRDefault="009370FE" w:rsidP="009370FE" w:rsidR="009370FE">
      <w:pPr>
        <w:jc w:val="both"/>
      </w:pPr>
      <w:r>
        <w:t>VAGE društvo s ograničenom odgovornošću za proizvodnju i servis mjernih uređaja i opreme za mjerenje, vanjsku i unutarnju trgovinu i marketing Zagreb, Koledovčina 2a</w:t>
      </w:r>
    </w:p>
    <w:p w:rsidRDefault="009370FE" w:rsidP="009370FE" w:rsidR="009370FE">
      <w:pPr>
        <w:jc w:val="both"/>
      </w:pPr>
      <w:r>
        <w:t>VELPRO - CENTAR društvo s ograničenom odgovornošću za trgovinu i usluge Zagreb, Marijana Čavića 1</w:t>
      </w:r>
      <w:r w:rsidR="005F3094">
        <w:t>, zastupano po Tina Škarica, prema punomoći koje predaje u sudski spis</w:t>
      </w:r>
    </w:p>
    <w:p w:rsidRDefault="009370FE" w:rsidP="009370FE" w:rsidR="009370FE">
      <w:pPr>
        <w:jc w:val="both"/>
      </w:pPr>
      <w:r>
        <w:t>VETEL d.o.o. za trgovinu, marketing i zastupanje Zagreb, Majstorska 6</w:t>
      </w:r>
    </w:p>
    <w:p w:rsidRDefault="009370FE" w:rsidP="009370FE" w:rsidR="009370FE">
      <w:pPr>
        <w:jc w:val="both"/>
      </w:pPr>
      <w:r>
        <w:t>VG Čistoća d.o.o. za održavanje čistoće Velika Gorica, Kneza Ljudevita Posavskog 45</w:t>
      </w:r>
    </w:p>
    <w:p w:rsidRDefault="009370FE" w:rsidP="009370FE" w:rsidR="009370FE">
      <w:pPr>
        <w:jc w:val="both"/>
      </w:pPr>
      <w:r>
        <w:t>VIPnet, društvo s ograničenom odgovornošću za usluge javnih telekomunikacija Vrtni put 1, 10000 Zagreb</w:t>
      </w:r>
    </w:p>
    <w:p w:rsidRDefault="009370FE" w:rsidP="009370FE" w:rsidR="009370FE">
      <w:pPr>
        <w:jc w:val="both"/>
      </w:pPr>
      <w:r>
        <w:t>VJESNIK dioničko društvo tiskarsko izdavačke djelatnosti Zagreb, Slavonska avenija 4</w:t>
      </w:r>
      <w:r w:rsidR="00875AC2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VLAHOVAC obrt za prijevoz i usluge Vl. Stjepan Vlahovac Velika Gorica, B. Radića 155, Mraclin</w:t>
      </w:r>
    </w:p>
    <w:p w:rsidRDefault="009370FE" w:rsidP="009370FE" w:rsidR="009370FE">
      <w:pPr>
        <w:jc w:val="both"/>
      </w:pPr>
      <w:r>
        <w:t>VODOVOD I KANALIZACIJA, društvo s ograničenom odgovornošću za vodoopskrbu, odvodnju i pročišćavanje otpadnih voda Biokovska 3, 21000 Split</w:t>
      </w:r>
    </w:p>
    <w:p w:rsidRDefault="009370FE" w:rsidP="009370FE" w:rsidR="009370FE">
      <w:pPr>
        <w:jc w:val="both"/>
      </w:pPr>
      <w:r>
        <w:t>VOX KOMUNIKACIJE, društvo za promidžbu i usluge, d.o.o. Zagreb, Ulica Vice Vukova 6</w:t>
      </w:r>
    </w:p>
    <w:p w:rsidRDefault="009370FE" w:rsidP="009370FE" w:rsidR="009370FE" w:rsidRPr="005F3094">
      <w:pPr>
        <w:jc w:val="both"/>
      </w:pPr>
      <w:r>
        <w:t>VUKOVARSKI POLJOPRIVREDNO INDUSTRIJSKI KOMBINAT d.d. Sajmište 113C, 32000 Vukovar</w:t>
      </w:r>
      <w:r w:rsidR="005F3094">
        <w:t>,</w:t>
      </w:r>
      <w:r w:rsidR="005F3094" w:rsidRPr="005F3094">
        <w:t xml:space="preserve"> </w:t>
      </w:r>
      <w:r w:rsidR="005F3094">
        <w:t>zastupano po Tina Škarica, prema punomoći koje predaje u sudski spis</w:t>
      </w:r>
    </w:p>
    <w:p w:rsidRDefault="009370FE" w:rsidP="009370FE" w:rsidR="009370FE">
      <w:pPr>
        <w:jc w:val="both"/>
      </w:pPr>
      <w:r>
        <w:t>VULKAL d.o.o. za prozvodnju, trgovinu i usluge Samoborska Cesta 310, 10000 Zagreb</w:t>
      </w:r>
      <w:r w:rsidR="00875AC2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>Wiener osiguranje Vienna Insurance Group dioničko društvo za osiguranje Slovenska ulica 24, 10000 Zagreb</w:t>
      </w:r>
      <w:r w:rsidR="00C441E1">
        <w:t>, zastupano po Monika Trkulja, odvj. vježbenica</w:t>
      </w:r>
    </w:p>
    <w:p w:rsidRDefault="009370FE" w:rsidP="009370FE" w:rsidR="009370FE">
      <w:pPr>
        <w:jc w:val="both"/>
      </w:pPr>
      <w:r>
        <w:t>Z.I.T.O. društvo s ograničenom odgovornošću za trgovinu i proizvodnju S</w:t>
      </w:r>
      <w:r w:rsidR="00875AC2">
        <w:t xml:space="preserve">veti Križ Začretje, Mirkovec 66, zastupano po Ivan Kapor, odvjetnik, prema punomoći koji predaje u sudski spis </w:t>
      </w:r>
    </w:p>
    <w:p w:rsidRDefault="009370FE" w:rsidP="009370FE" w:rsidR="009370FE">
      <w:pPr>
        <w:jc w:val="both"/>
      </w:pPr>
      <w:r>
        <w:t>ZAGREBAČKA BANKA DIONIČKO DRUŠTVO Trg bana Josipa Jelačića 10, 10000 Zagreb</w:t>
      </w:r>
      <w:r w:rsidR="00C441E1">
        <w:t>, zastupano po Zoran Županović, Su-1182/14</w:t>
      </w:r>
    </w:p>
    <w:p w:rsidRDefault="009370FE" w:rsidP="009370FE" w:rsidR="009370FE">
      <w:pPr>
        <w:jc w:val="both"/>
      </w:pPr>
      <w:r>
        <w:t>ZAGREBAČKI HOLDING d.o.o. - PODRUŽNICA ČISTOĆA, PODRUŽNICA ZRINJEVAC Radnička cesta 82, 10000 Zagreb</w:t>
      </w:r>
    </w:p>
    <w:p w:rsidRDefault="009370FE" w:rsidP="009370FE" w:rsidR="009370FE">
      <w:pPr>
        <w:jc w:val="both"/>
      </w:pPr>
      <w:r>
        <w:t>ZAGREBAČKI HOLDING, društvo s ograničenom odgovornošću za javni prijevoz, opskrbu vodom, održavanje čistoće, putnička agencija, šport, upravljanje objektima i poslovanje nekretninama Zagreb, Ulica grada Vukovara 41</w:t>
      </w:r>
    </w:p>
    <w:p w:rsidRDefault="009370FE" w:rsidP="009370FE" w:rsidR="009370FE">
      <w:pPr>
        <w:jc w:val="both"/>
      </w:pPr>
      <w:r>
        <w:lastRenderedPageBreak/>
        <w:t>ZAPREŠIĆ, društvo s ograničenom odgovornošću za obavljanje komunalnih djelatnosti Zaprešić, Zelengaj 15</w:t>
      </w:r>
      <w:r w:rsidR="00710FAA">
        <w:t>, zastupano po Dražen Stanić, prema pun koju predaje u spis</w:t>
      </w:r>
    </w:p>
    <w:p w:rsidRDefault="009370FE" w:rsidP="009370FE" w:rsidR="009370FE">
      <w:pPr>
        <w:jc w:val="both"/>
      </w:pPr>
      <w:r>
        <w:t>ZAPREŠIĆANKA društvo s ograničenom odgovornošću za trgovinu, marketing, usluge, turizam Zaprešić, Pojatno, Zagrebačka cesta 3</w:t>
      </w:r>
    </w:p>
    <w:p w:rsidRDefault="009370FE" w:rsidP="009370FE" w:rsidR="009370FE">
      <w:pPr>
        <w:jc w:val="both"/>
      </w:pPr>
      <w:r>
        <w:t>ZE - TRA društvo s ograničenom odgovornošću za proizvodnju, marketing i transport Sveti Ivan Zelina, Krečaves 91A</w:t>
      </w:r>
      <w:r w:rsidR="00875AC2">
        <w:t xml:space="preserve">, zastupano po Ivan Kapor, odvjetnik, prema punomoći koji predaje u sudski spis </w:t>
      </w:r>
    </w:p>
    <w:p w:rsidRDefault="009370FE" w:rsidP="009370FE" w:rsidR="009370FE">
      <w:pPr>
        <w:jc w:val="both"/>
      </w:pPr>
      <w:r>
        <w:t xml:space="preserve">ZLINJE d.o.o. za proizvodnju, trgovinu, usluge i maslinarstvo Blato, Ulica 1  30/1 </w:t>
      </w:r>
    </w:p>
    <w:p w:rsidRDefault="009370FE" w:rsidP="009370FE" w:rsidR="009370FE">
      <w:pPr>
        <w:jc w:val="both"/>
      </w:pPr>
      <w:r>
        <w:t>ZVIJEZDA dioničko društvo za proizvodnju, trgovinu i usluge Zagreb, Marijana Čavića 1</w:t>
      </w:r>
      <w:r w:rsidR="005F3094">
        <w:t>, zastupano po Tina Škarica, prema punomoći koje predaje u sudski spis</w:t>
      </w:r>
    </w:p>
    <w:p w:rsidRDefault="005A27E5" w:rsidP="005A27E5" w:rsidR="005A27E5">
      <w:pPr>
        <w:jc w:val="both"/>
      </w:pPr>
    </w:p>
    <w:p w:rsidRDefault="00F1284B" w:rsidP="00F1284B" w:rsidR="00F1284B">
      <w:pPr>
        <w:ind w:firstLine="708"/>
        <w:jc w:val="both"/>
      </w:pPr>
      <w:r w:rsidRPr="00F1284B">
        <w:t>Utvrđuje se da spisu prileži rješenje VTS-a RH bro</w:t>
      </w:r>
      <w:r w:rsidR="00041169">
        <w:t xml:space="preserve">j Pž-2611/2018-2 od 25. Travnja </w:t>
      </w:r>
      <w:r w:rsidRPr="00F1284B">
        <w:t>2018. godine kojim se odbacuje ka</w:t>
      </w:r>
      <w:r w:rsidR="00C11863">
        <w:t xml:space="preserve">o nedopuštena žalba vjerovnika </w:t>
      </w:r>
      <w:r w:rsidRPr="00F1284B">
        <w:t>JAMNICA d.d</w:t>
      </w:r>
      <w:r w:rsidR="00C11863">
        <w:t>.</w:t>
      </w:r>
      <w:r w:rsidRPr="00F1284B">
        <w:t xml:space="preserve">, izjavljena protiv rješenja ovog suda, broj gornji, od 29. ožujka 2018., u toč. I. izreke, redni broj 112., a kojim rješenjem je ovaj sud utvrdio tražbinu vjerovnika JAMNICA d.d., u iznosu od 1.104.846,05 kn kao i rješenje VTS-a RH broj Pž-2414/2018-2 od 18. travnja 2018. godine kojim </w:t>
      </w:r>
      <w:r w:rsidR="00041169">
        <w:t xml:space="preserve">se odbija žalba vjerovnika </w:t>
      </w:r>
      <w:r w:rsidRPr="00F1284B">
        <w:t>TLM ALUMINIUM d.d. u stečaju iz Šibenika kao neosnovana i potvrđuje rješenje ovog suda broj gornji, od 29. ožujka 2018., u toč. II. izreke, u dijelu koji se odnosi na tražbinu tog vjerovnika.</w:t>
      </w:r>
      <w:r>
        <w:t xml:space="preserve"> </w:t>
      </w:r>
    </w:p>
    <w:p w:rsidRDefault="005A27E5" w:rsidP="00417B9B" w:rsidR="005A27E5">
      <w:pPr>
        <w:pStyle w:val="Uvuenotijeloteksta"/>
      </w:pPr>
      <w:r>
        <w:t xml:space="preserve">Utvrđuje se da je rješenje ovog suda, broj </w:t>
      </w:r>
      <w:r w:rsidR="00473070">
        <w:t>St-</w:t>
      </w:r>
      <w:r w:rsidR="00522BD5">
        <w:t>3029/17</w:t>
      </w:r>
      <w:r>
        <w:t xml:space="preserve">, od </w:t>
      </w:r>
      <w:r w:rsidR="00522BD5">
        <w:t>29. ožujka 2018</w:t>
      </w:r>
      <w:r>
        <w:t xml:space="preserve">., kojim su utvrđene tražbine vjerovnika u ovoj pravnoj stvari, postalo pravomoćno </w:t>
      </w:r>
      <w:r w:rsidRPr="00CB72FF">
        <w:t xml:space="preserve">dana </w:t>
      </w:r>
      <w:r w:rsidR="00417B9B">
        <w:t>25.</w:t>
      </w:r>
      <w:r w:rsidR="00CB72FF" w:rsidRPr="00CB72FF">
        <w:t xml:space="preserve"> travnja 2018</w:t>
      </w:r>
      <w:r w:rsidRPr="00CB72FF">
        <w:t>.</w:t>
      </w:r>
      <w:r>
        <w:t xml:space="preserve"> </w:t>
      </w:r>
      <w:r w:rsidR="00CB72FF">
        <w:t>godine.</w:t>
      </w:r>
    </w:p>
    <w:p w:rsidRDefault="005A27E5" w:rsidP="005A27E5" w:rsidR="00A73D12">
      <w:pPr>
        <w:jc w:val="both"/>
      </w:pPr>
      <w:r>
        <w:tab/>
        <w:t xml:space="preserve">Utvrđuje se da je održavanje ročišta za glasovanje o izmijenjenom planu restrukturiranja određeno zaključkom ovog suda, broj </w:t>
      </w:r>
      <w:r w:rsidR="00473070">
        <w:t>St-</w:t>
      </w:r>
      <w:r w:rsidR="00522BD5">
        <w:t>3029/17</w:t>
      </w:r>
      <w:r>
        <w:t xml:space="preserve">, od </w:t>
      </w:r>
      <w:r w:rsidR="00522BD5">
        <w:t>21. svibnja 2018</w:t>
      </w:r>
      <w:r>
        <w:t xml:space="preserve">, za dan </w:t>
      </w:r>
      <w:r w:rsidR="00522BD5">
        <w:t>11. srpnja 2018</w:t>
      </w:r>
      <w:r w:rsidR="009743E7">
        <w:t>.</w:t>
      </w:r>
    </w:p>
    <w:p w:rsidRDefault="0092483A" w:rsidP="0092483A" w:rsidR="0092483A">
      <w:pPr>
        <w:ind w:firstLine="708"/>
        <w:jc w:val="both"/>
      </w:pPr>
      <w:r>
        <w:t>Do dana održavanja današnjeg ročišta za glasovanje sudu je, pozivom na gornji broj spisa, dostavljeno Obrazaca za glasovanje (obrazac br.11. Pravilnika o sadržaju i obliku obrazaca na kojima se podnose podnesci u predstečajnom i stečajnom postupku,  N.N.br, 197/15) od vjerovnika i to:</w:t>
      </w:r>
    </w:p>
    <w:p w:rsidRDefault="00B53897" w:rsidP="00B53897" w:rsidR="00B53897" w:rsidRPr="001F6547">
      <w:pPr>
        <w:pStyle w:val="Odlomakpopisa"/>
        <w:numPr>
          <w:ilvl w:val="0"/>
          <w:numId w:val="40"/>
        </w:numPr>
        <w:jc w:val="both"/>
        <w:rPr>
          <w:sz w:val="24"/>
          <w:szCs w:val="24"/>
        </w:rPr>
      </w:pPr>
      <w:r w:rsidRPr="001F6547">
        <w:rPr>
          <w:sz w:val="24"/>
          <w:szCs w:val="24"/>
        </w:rPr>
        <w:t>GORENJE SUROVINA d.o.o. družba za predelavo odpadkov Maribor, Ulica Vita Kraigherja 5</w:t>
      </w:r>
    </w:p>
    <w:p w:rsidRDefault="00B53897" w:rsidP="00B53897" w:rsidR="00B53897" w:rsidRPr="001F6547">
      <w:pPr>
        <w:pStyle w:val="Odlomakpopisa"/>
        <w:numPr>
          <w:ilvl w:val="0"/>
          <w:numId w:val="40"/>
        </w:numPr>
        <w:jc w:val="both"/>
        <w:rPr>
          <w:sz w:val="24"/>
          <w:szCs w:val="24"/>
        </w:rPr>
      </w:pPr>
      <w:r w:rsidRPr="001F6547">
        <w:rPr>
          <w:sz w:val="24"/>
          <w:szCs w:val="24"/>
        </w:rPr>
        <w:t>PRVO PLINARSKO DRUŠTVO d.o.o. za distribuciju plina Vukovar, A.Stepinca 27</w:t>
      </w:r>
    </w:p>
    <w:p w:rsidRDefault="00B53897" w:rsidP="00B53897" w:rsidR="00B53897" w:rsidRPr="001F6547">
      <w:pPr>
        <w:pStyle w:val="Odlomakpopisa"/>
        <w:numPr>
          <w:ilvl w:val="0"/>
          <w:numId w:val="40"/>
        </w:numPr>
        <w:jc w:val="both"/>
        <w:rPr>
          <w:sz w:val="24"/>
          <w:szCs w:val="24"/>
        </w:rPr>
      </w:pPr>
      <w:r w:rsidRPr="001F6547">
        <w:rPr>
          <w:sz w:val="24"/>
          <w:szCs w:val="24"/>
        </w:rPr>
        <w:t xml:space="preserve">Piškornica - sanacijsko odlagalište društvo s ograničenom odgovornošću za sanaciju odlagališta otpada Koprivnički Ivanec, Matije Gupca 12 </w:t>
      </w:r>
    </w:p>
    <w:p w:rsidRDefault="00B53897" w:rsidP="00B53897" w:rsidR="00B53897" w:rsidRPr="001F6547">
      <w:pPr>
        <w:pStyle w:val="Odlomakpopisa"/>
        <w:numPr>
          <w:ilvl w:val="0"/>
          <w:numId w:val="40"/>
        </w:numPr>
        <w:jc w:val="both"/>
        <w:rPr>
          <w:sz w:val="24"/>
          <w:szCs w:val="24"/>
        </w:rPr>
      </w:pPr>
      <w:r w:rsidRPr="001F6547">
        <w:rPr>
          <w:sz w:val="24"/>
          <w:szCs w:val="24"/>
        </w:rPr>
        <w:t>LABUD tvornica sredstava za pranje, kozmetičkih i kemijskih proizvoda d.o.o. Zagreb, Radnička cesta 173/r</w:t>
      </w:r>
    </w:p>
    <w:p w:rsidRDefault="00B53897" w:rsidP="00B53897" w:rsidR="00B53897" w:rsidRPr="001F6547">
      <w:pPr>
        <w:pStyle w:val="Odlomakpopisa"/>
        <w:numPr>
          <w:ilvl w:val="0"/>
          <w:numId w:val="40"/>
        </w:numPr>
        <w:jc w:val="both"/>
        <w:rPr>
          <w:sz w:val="24"/>
          <w:szCs w:val="24"/>
        </w:rPr>
      </w:pPr>
      <w:r w:rsidRPr="001F6547">
        <w:rPr>
          <w:sz w:val="24"/>
          <w:szCs w:val="24"/>
        </w:rPr>
        <w:t>BADEL proizvodnja alkohola, alkoholnih pića i octa d.o.o. Quirinova 8, 44000 Sisak</w:t>
      </w:r>
    </w:p>
    <w:p w:rsidRDefault="00B53897" w:rsidP="00B53897" w:rsidR="00B53897" w:rsidRPr="001F6547">
      <w:pPr>
        <w:pStyle w:val="Odlomakpopisa"/>
        <w:numPr>
          <w:ilvl w:val="0"/>
          <w:numId w:val="40"/>
        </w:numPr>
        <w:jc w:val="both"/>
        <w:rPr>
          <w:sz w:val="24"/>
          <w:szCs w:val="24"/>
        </w:rPr>
      </w:pPr>
      <w:r w:rsidRPr="001F6547">
        <w:rPr>
          <w:sz w:val="24"/>
          <w:szCs w:val="24"/>
        </w:rPr>
        <w:t>TIFON, društvo s ograničenom odgovornošću za trgovinu i usluge Zagreb, Zadarska ulica 80</w:t>
      </w:r>
    </w:p>
    <w:p w:rsidRDefault="00B53897" w:rsidP="00B53897" w:rsidR="00B53897" w:rsidRPr="001F6547">
      <w:pPr>
        <w:pStyle w:val="Odlomakpopisa"/>
        <w:numPr>
          <w:ilvl w:val="0"/>
          <w:numId w:val="40"/>
        </w:numPr>
        <w:jc w:val="both"/>
        <w:rPr>
          <w:sz w:val="24"/>
          <w:szCs w:val="24"/>
        </w:rPr>
      </w:pPr>
      <w:r w:rsidRPr="001F6547">
        <w:rPr>
          <w:sz w:val="24"/>
          <w:szCs w:val="24"/>
        </w:rPr>
        <w:t xml:space="preserve">HIDRO - SPOJ OBRT ZA PROIZVODNJU I UGOSTITELJSTVO vl. Zdravko Sohora i Marina Sohora Vrbovec, Vrbovečki Pavlovec 79 </w:t>
      </w:r>
    </w:p>
    <w:p w:rsidRDefault="00B53897" w:rsidP="00B53897" w:rsidR="00B53897" w:rsidRPr="001F6547">
      <w:pPr>
        <w:pStyle w:val="Odlomakpopisa"/>
        <w:numPr>
          <w:ilvl w:val="0"/>
          <w:numId w:val="40"/>
        </w:numPr>
        <w:jc w:val="both"/>
        <w:rPr>
          <w:sz w:val="24"/>
          <w:szCs w:val="24"/>
        </w:rPr>
      </w:pPr>
      <w:r w:rsidRPr="001F6547">
        <w:rPr>
          <w:sz w:val="24"/>
          <w:szCs w:val="24"/>
        </w:rPr>
        <w:t xml:space="preserve">KOMUNALAC d.o.o. za komunalno gospodarstvo Vukovar, Sajmište 174, </w:t>
      </w:r>
    </w:p>
    <w:p w:rsidRDefault="00B53897" w:rsidP="00B53897" w:rsidR="00B53897" w:rsidRPr="001F6547">
      <w:pPr>
        <w:pStyle w:val="Odlomakpopisa"/>
        <w:numPr>
          <w:ilvl w:val="0"/>
          <w:numId w:val="40"/>
        </w:numPr>
        <w:jc w:val="both"/>
        <w:rPr>
          <w:sz w:val="24"/>
          <w:szCs w:val="24"/>
        </w:rPr>
      </w:pPr>
      <w:r w:rsidRPr="001F6547">
        <w:rPr>
          <w:sz w:val="24"/>
          <w:szCs w:val="24"/>
        </w:rPr>
        <w:t>JEŽINAC društvo s ograničenom odgovornošću za obavljanje komunalnih djelatnosti Tisno, Uska Ulica 1</w:t>
      </w:r>
    </w:p>
    <w:p w:rsidRDefault="001F6547" w:rsidP="001F6547" w:rsidR="001F6547" w:rsidRPr="001F6547">
      <w:pPr>
        <w:pStyle w:val="Odlomakpopisa"/>
        <w:numPr>
          <w:ilvl w:val="0"/>
          <w:numId w:val="40"/>
        </w:numPr>
        <w:jc w:val="both"/>
        <w:rPr>
          <w:sz w:val="24"/>
          <w:szCs w:val="24"/>
        </w:rPr>
      </w:pPr>
      <w:r w:rsidRPr="001F6547">
        <w:rPr>
          <w:sz w:val="24"/>
          <w:szCs w:val="24"/>
        </w:rPr>
        <w:t>MURTELA društvo s ograničenom odgovornošću za komunalne djelatnosti Murter, Ul.Butina 2</w:t>
      </w:r>
    </w:p>
    <w:p w:rsidRDefault="001F6547" w:rsidP="001F6547" w:rsidR="001F6547" w:rsidRPr="001F6547">
      <w:pPr>
        <w:pStyle w:val="Odlomakpopisa"/>
        <w:numPr>
          <w:ilvl w:val="0"/>
          <w:numId w:val="40"/>
        </w:numPr>
        <w:jc w:val="both"/>
        <w:rPr>
          <w:sz w:val="24"/>
          <w:szCs w:val="24"/>
        </w:rPr>
      </w:pPr>
      <w:r w:rsidRPr="001F6547">
        <w:rPr>
          <w:sz w:val="24"/>
          <w:szCs w:val="24"/>
        </w:rPr>
        <w:lastRenderedPageBreak/>
        <w:t>STANIĆ, društvo s ograničenom odgovornošću za unutarnju i vanjsku trgovinu, proizvodnju i distribuciju mesa i suhomesnatih proizvoda Sveta Nedjelja, Kerestinečka Cesta 57/A</w:t>
      </w:r>
    </w:p>
    <w:p w:rsidRDefault="001F6547" w:rsidP="001F6547" w:rsidR="001F6547">
      <w:pPr>
        <w:pStyle w:val="Odlomakpopisa"/>
        <w:numPr>
          <w:ilvl w:val="0"/>
          <w:numId w:val="40"/>
        </w:numPr>
        <w:jc w:val="both"/>
        <w:rPr>
          <w:sz w:val="24"/>
          <w:szCs w:val="24"/>
        </w:rPr>
      </w:pPr>
      <w:r w:rsidRPr="001F6547">
        <w:rPr>
          <w:sz w:val="24"/>
          <w:szCs w:val="24"/>
        </w:rPr>
        <w:t>ČISTOĆA I ZELENILO društvo s ograničenom odgovornošću za obavljanje određenih komunalnih i ostalih djelatnosti Knin, Trg Oluje 5. kolovoza 1995. kbr. 9</w:t>
      </w:r>
    </w:p>
    <w:p w:rsidRDefault="00683837" w:rsidP="00683837" w:rsidR="00683837" w:rsidRPr="00683837">
      <w:pPr>
        <w:pStyle w:val="Odlomakpopisa"/>
        <w:numPr>
          <w:ilvl w:val="0"/>
          <w:numId w:val="40"/>
        </w:numPr>
        <w:jc w:val="both"/>
        <w:rPr>
          <w:sz w:val="24"/>
          <w:szCs w:val="24"/>
        </w:rPr>
      </w:pPr>
      <w:r w:rsidRPr="00683837">
        <w:rPr>
          <w:sz w:val="24"/>
          <w:szCs w:val="24"/>
        </w:rPr>
        <w:t>HRVATSKA OSIGURAVAJUĆA KUĆA - dioničko društvo za osiguranje Zagreb, Capraška Ulica 6</w:t>
      </w:r>
    </w:p>
    <w:p w:rsidRDefault="00683837" w:rsidP="00683837" w:rsidR="00683837" w:rsidRPr="00683837">
      <w:pPr>
        <w:ind w:left="708"/>
        <w:jc w:val="both"/>
      </w:pPr>
    </w:p>
    <w:p w:rsidRDefault="00B53897" w:rsidP="00683837" w:rsidR="00B53897">
      <w:pPr>
        <w:pStyle w:val="Odlomakpopisa"/>
        <w:ind w:left="1068"/>
        <w:jc w:val="both"/>
      </w:pPr>
    </w:p>
    <w:p w:rsidRDefault="00F8347F" w:rsidP="0092483A" w:rsidR="00F8347F" w:rsidRPr="00DE48C5">
      <w:pPr>
        <w:jc w:val="both"/>
        <w:rPr>
          <w:b/>
        </w:rPr>
      </w:pPr>
    </w:p>
    <w:p w:rsidRDefault="005A27E5" w:rsidP="005A27E5" w:rsidR="0092483A" w:rsidRPr="00202A68">
      <w:pPr>
        <w:jc w:val="both"/>
      </w:pPr>
      <w:r w:rsidRPr="00202A68">
        <w:t xml:space="preserve">            Spisu prileži i podnesak vjerovnika</w:t>
      </w:r>
      <w:r w:rsidR="0092483A" w:rsidRPr="00202A68">
        <w:t xml:space="preserve"> INDUSTROOPREMA d.o.o., Zagreb, CMP, Obrtnička 1, OIB: 01291306683, iz kojeg proizlazi da je njegova tražbina prema dužniku umanjena, odnosno djelomično podmirena te je ostao nepodmiren iznos od 209.587,50 kn.</w:t>
      </w:r>
      <w:r w:rsidR="00202A68" w:rsidRPr="00202A68">
        <w:t xml:space="preserve"> Isto tako, spisu prileži i podnesak vjerovnika RAIFFEISEN LEASING d.o.o., Zagreb, Radnička cesta 43, OIB: 75346450537 iz kojeg proizlazi da on nije suglasan s prijedlogom dužnika za odricanje od prava na odvojeno namirenje</w:t>
      </w:r>
      <w:r w:rsidR="00202A68">
        <w:t xml:space="preserve">, odnosno smatra da se ovakav plan restrukturiranja ne odnosi na njega jer je on isključivo izlučni vjerovnik koji ne sudjeluje u postupku predstečajne nagodbe. </w:t>
      </w:r>
      <w:r w:rsidR="00F41DBD">
        <w:t>Sud upozorava nazočne na odredbu čl. 66. SZ-a , koja je izmijenjena na način</w:t>
      </w:r>
      <w:r w:rsidR="00A1683F">
        <w:t xml:space="preserve"> da je u tom članku u stavku 1.</w:t>
      </w:r>
      <w:r w:rsidR="00F41DBD">
        <w:t xml:space="preserve"> brisana alineja prv</w:t>
      </w:r>
      <w:r w:rsidR="00A1683F">
        <w:t xml:space="preserve">a </w:t>
      </w:r>
      <w:r w:rsidR="00F41DBD">
        <w:t>da predstečajni po</w:t>
      </w:r>
      <w:r w:rsidR="00A1683F">
        <w:t>stupak</w:t>
      </w:r>
      <w:r w:rsidR="00F41DBD">
        <w:t xml:space="preserve"> ne utječe na pravo odvojenog namirenja razlučnih i izlučnih vjerovnika </w:t>
      </w:r>
      <w:r w:rsidR="00202A68" w:rsidRPr="00202A68">
        <w:t xml:space="preserve"> </w:t>
      </w:r>
      <w:r w:rsidR="00F41DBD">
        <w:t>i umjesto toga je navedeno da taj postupak ne utječe na prav</w:t>
      </w:r>
      <w:r w:rsidR="00877B72">
        <w:t>o odvojenoga namirenja razlučni</w:t>
      </w:r>
      <w:r w:rsidR="00F41DBD">
        <w:t>h vjerovnika, pa i ako oni nisu osobni vjerovnici dužnika te izlučnih vjerovnika (NN 104/17 u primjeni od 25. listopada 2017.)</w:t>
      </w:r>
    </w:p>
    <w:p w:rsidRDefault="0092483A" w:rsidP="005A27E5" w:rsidR="0092483A">
      <w:pPr>
        <w:jc w:val="both"/>
        <w:rPr>
          <w:b/>
        </w:rPr>
      </w:pPr>
    </w:p>
    <w:p w:rsidRDefault="005A27E5" w:rsidP="005A27E5" w:rsidR="005A27E5">
      <w:pPr>
        <w:jc w:val="both"/>
      </w:pPr>
      <w:r w:rsidRPr="00202A68">
        <w:t xml:space="preserve">            Utvrđuje se da je na e-oglasnoj ploči suda dana </w:t>
      </w:r>
      <w:r w:rsidR="00202A68">
        <w:t>21. svibnja 2018</w:t>
      </w:r>
      <w:r w:rsidRPr="00202A68">
        <w:t>. objavljen popis vjerovnika i prava glasa koja vjerovnicima pripadaju (članak 57. Stečajnog zakona, N.N.br.71/15</w:t>
      </w:r>
      <w:r w:rsidR="00202A68">
        <w:t xml:space="preserve"> i 104/17</w:t>
      </w:r>
      <w:r w:rsidRPr="00202A68">
        <w:t xml:space="preserve">), dok  je izmijenjeni plan restrukturiranja dužnika objavljen </w:t>
      </w:r>
      <w:r w:rsidR="00202A68">
        <w:t>21. svibnja 2018</w:t>
      </w:r>
      <w:r w:rsidRPr="00202A68">
        <w:t xml:space="preserve">. godine. </w:t>
      </w:r>
    </w:p>
    <w:p w:rsidRDefault="00A1683F" w:rsidP="005A27E5" w:rsidR="00A1683F" w:rsidRPr="00202A68">
      <w:pPr>
        <w:jc w:val="both"/>
      </w:pPr>
    </w:p>
    <w:p w:rsidRDefault="005A27E5" w:rsidP="005A27E5" w:rsidR="005A27E5" w:rsidRPr="00A1683F">
      <w:pPr>
        <w:jc w:val="both"/>
      </w:pPr>
      <w:r w:rsidRPr="00DE48C5">
        <w:rPr>
          <w:b/>
        </w:rPr>
        <w:t xml:space="preserve">           </w:t>
      </w:r>
      <w:r w:rsidR="00B53897">
        <w:t>Sud</w:t>
      </w:r>
      <w:r w:rsidRPr="00A1683F">
        <w:t xml:space="preserve"> upoznaje nazočne kako se prema članku 59. stavku 2. SZ-a smatra da su vjerovnici prihvatili plan restrukturiranja ako je:</w:t>
      </w:r>
    </w:p>
    <w:p w:rsidRDefault="005A27E5" w:rsidP="005A27E5" w:rsidR="005A27E5" w:rsidRPr="00A1683F">
      <w:pPr>
        <w:jc w:val="both"/>
      </w:pPr>
      <w:r w:rsidRPr="00A1683F">
        <w:t>-</w:t>
      </w:r>
      <w:r w:rsidR="00A1683F">
        <w:t xml:space="preserve"> </w:t>
      </w:r>
      <w:r w:rsidRPr="00A1683F">
        <w:t xml:space="preserve">za prihvaćanje plana glasovala većina svih vjerovnika i ako </w:t>
      </w:r>
    </w:p>
    <w:p w:rsidRDefault="005A27E5" w:rsidP="005A27E5" w:rsidR="005A27E5" w:rsidRPr="00A1683F">
      <w:pPr>
        <w:jc w:val="both"/>
      </w:pPr>
      <w:r w:rsidRPr="00A1683F">
        <w:t>-</w:t>
      </w:r>
      <w:r w:rsidR="00A1683F">
        <w:t xml:space="preserve"> </w:t>
      </w:r>
      <w:r w:rsidRPr="00A1683F">
        <w:t>u svakoj skupini zbroj tražbina vjerovnika koji su glasovali za prihvaćanje plana dvostruko prelazi zbroj tražbina koji su glasovali protiv prihvaćanja plana restrukturiranja</w:t>
      </w:r>
    </w:p>
    <w:p w:rsidRDefault="005A27E5" w:rsidP="005A27E5" w:rsidR="00F6205B" w:rsidRPr="00DE48C5">
      <w:pPr>
        <w:jc w:val="both"/>
        <w:rPr>
          <w:b/>
        </w:rPr>
      </w:pPr>
      <w:r w:rsidRPr="00DE48C5">
        <w:rPr>
          <w:b/>
        </w:rPr>
        <w:t xml:space="preserve">  </w:t>
      </w:r>
    </w:p>
    <w:p w:rsidRDefault="00F6205B" w:rsidP="00F6205B" w:rsidR="00F6205B" w:rsidRPr="00A1683F">
      <w:pPr>
        <w:jc w:val="both"/>
      </w:pPr>
      <w:r w:rsidRPr="00A1683F">
        <w:t>Sud donosi</w:t>
      </w:r>
    </w:p>
    <w:p w:rsidRDefault="00F6205B" w:rsidP="00F6205B" w:rsidR="00F6205B" w:rsidRPr="00A1683F">
      <w:pPr>
        <w:jc w:val="both"/>
      </w:pPr>
      <w:r w:rsidRPr="00A1683F">
        <w:t xml:space="preserve">                                                                     Rješenje</w:t>
      </w:r>
    </w:p>
    <w:p w:rsidRDefault="00F6205B" w:rsidP="00F6205B" w:rsidR="00F6205B" w:rsidRPr="00A1683F">
      <w:pPr>
        <w:ind w:firstLine="720"/>
        <w:jc w:val="both"/>
      </w:pPr>
    </w:p>
    <w:p w:rsidRDefault="00F6205B" w:rsidP="00F6205B" w:rsidR="00F6205B" w:rsidRPr="00A1683F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A1683F">
        <w:rPr>
          <w:sz w:val="24"/>
          <w:szCs w:val="24"/>
        </w:rPr>
        <w:t>Prelazi se na raspravljanje o izmijenjenom planu restrukturiranja dužnika</w:t>
      </w:r>
      <w:r w:rsidR="00B53897">
        <w:rPr>
          <w:sz w:val="24"/>
          <w:szCs w:val="24"/>
        </w:rPr>
        <w:t>.</w:t>
      </w:r>
    </w:p>
    <w:p w:rsidRDefault="00F6205B" w:rsidP="00F6205B" w:rsidR="00F6205B" w:rsidRPr="00DE48C5">
      <w:pPr>
        <w:ind w:firstLine="720"/>
        <w:jc w:val="both"/>
        <w:rPr>
          <w:b/>
        </w:rPr>
      </w:pPr>
    </w:p>
    <w:p w:rsidRDefault="00417B9B" w:rsidP="00F6205B" w:rsidR="00F6205B">
      <w:pPr>
        <w:ind w:firstLine="720"/>
        <w:jc w:val="both"/>
        <w:rPr>
          <w:b/>
        </w:rPr>
      </w:pPr>
      <w:r w:rsidRPr="00417B9B">
        <w:t>Dužnik</w:t>
      </w:r>
      <w:r w:rsidR="00F6205B" w:rsidRPr="00417B9B">
        <w:t xml:space="preserve"> u bitnome izlaže Izmijenjeni plan restrukturiranja.</w:t>
      </w:r>
      <w:r w:rsidR="00F6205B" w:rsidRPr="00DE48C5">
        <w:rPr>
          <w:b/>
        </w:rPr>
        <w:t xml:space="preserve"> </w:t>
      </w:r>
    </w:p>
    <w:p w:rsidRDefault="00B53897" w:rsidP="00F6205B" w:rsidR="00B53897">
      <w:pPr>
        <w:ind w:firstLine="720"/>
        <w:jc w:val="both"/>
        <w:rPr>
          <w:b/>
        </w:rPr>
      </w:pPr>
    </w:p>
    <w:p w:rsidRDefault="00B53897" w:rsidP="00F6205B" w:rsidR="00B53897" w:rsidRPr="00B53897">
      <w:pPr>
        <w:ind w:firstLine="720"/>
        <w:jc w:val="both"/>
      </w:pPr>
      <w:r w:rsidRPr="00B53897">
        <w:t xml:space="preserve">Povjerenik iskazuje kao u pisanom podnesku od 03. Srpnja 2018. </w:t>
      </w:r>
      <w:r>
        <w:t>godine</w:t>
      </w:r>
      <w:r w:rsidRPr="00B53897">
        <w:t xml:space="preserve"> koji je objavljen na e-oglasnoj ploči. </w:t>
      </w:r>
    </w:p>
    <w:p w:rsidRDefault="00417B9B" w:rsidP="00417B9B" w:rsidR="00417B9B" w:rsidRPr="00417B9B">
      <w:pPr>
        <w:jc w:val="both"/>
        <w:rPr>
          <w:b/>
        </w:rPr>
      </w:pPr>
    </w:p>
    <w:p w:rsidRDefault="005A27E5" w:rsidP="005A27E5" w:rsidR="005A27E5" w:rsidRPr="00417B9B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417B9B">
        <w:rPr>
          <w:sz w:val="24"/>
          <w:szCs w:val="24"/>
        </w:rPr>
        <w:t>Prelazi se na glasovanje o planu restrukturiranja</w:t>
      </w:r>
    </w:p>
    <w:p w:rsidRDefault="005A27E5" w:rsidP="005A27E5" w:rsidR="005A27E5" w:rsidRPr="00417B9B">
      <w:pPr>
        <w:ind w:firstLine="720"/>
        <w:jc w:val="both"/>
      </w:pPr>
    </w:p>
    <w:p w:rsidRDefault="005A27E5" w:rsidP="005A27E5" w:rsidR="005A27E5" w:rsidRPr="00417B9B">
      <w:pPr>
        <w:ind w:firstLine="720"/>
        <w:jc w:val="both"/>
      </w:pPr>
      <w:r w:rsidRPr="00417B9B">
        <w:t>Stečajni sudac objavljuje da su prema izmijenjenom planu restrukturiranja vjero</w:t>
      </w:r>
      <w:r w:rsidR="00417B9B">
        <w:t>vnici razvrstani u jednu skupinu.</w:t>
      </w:r>
    </w:p>
    <w:p w:rsidRDefault="005A27E5" w:rsidP="005A27E5" w:rsidR="005A27E5" w:rsidRPr="00417B9B">
      <w:pPr>
        <w:ind w:firstLine="720"/>
        <w:jc w:val="both"/>
      </w:pPr>
    </w:p>
    <w:p w:rsidRDefault="005E18BB" w:rsidP="005A27E5" w:rsidR="005E18BB">
      <w:pPr>
        <w:ind w:firstLine="720"/>
        <w:jc w:val="both"/>
        <w:rPr>
          <w:u w:val="single"/>
        </w:rPr>
        <w:sectPr w:rsidSect="00C11863" w:rsidR="005E18BB">
          <w:headerReference w:type="default" r:id="rId11"/>
          <w:headerReference w:type="first" r:id="rId12"/>
          <w:pgSz w:h="16838" w:w="11906"/>
          <w:pgMar w:gutter="0" w:footer="709" w:header="709" w:left="1418" w:bottom="1418" w:right="1418" w:top="1418"/>
          <w:cols w:space="708"/>
          <w:titlePg/>
          <w:docGrid w:linePitch="360"/>
        </w:sectPr>
      </w:pPr>
    </w:p>
    <w:p w:rsidRDefault="005E18BB" w:rsidP="005A27E5" w:rsidR="005E18BB">
      <w:pPr>
        <w:ind w:firstLine="720"/>
        <w:jc w:val="both"/>
        <w:rPr>
          <w:u w:val="single"/>
        </w:rPr>
      </w:pPr>
    </w:p>
    <w:p w:rsidRDefault="005A27E5" w:rsidP="005A27E5" w:rsidR="005A27E5" w:rsidRPr="00417B9B">
      <w:pPr>
        <w:ind w:firstLine="720"/>
        <w:jc w:val="both"/>
        <w:rPr>
          <w:u w:val="single"/>
        </w:rPr>
      </w:pPr>
      <w:r w:rsidRPr="00417B9B">
        <w:rPr>
          <w:u w:val="single"/>
        </w:rPr>
        <w:t xml:space="preserve">Pristupa se glasovanju </w:t>
      </w:r>
    </w:p>
    <w:p w:rsidRDefault="005A27E5" w:rsidP="005A27E5" w:rsidR="005A27E5" w:rsidRPr="00417B9B">
      <w:pPr>
        <w:jc w:val="both"/>
      </w:pPr>
    </w:p>
    <w:p w:rsidRDefault="005A27E5" w:rsidP="00417B9B" w:rsidR="005A27E5" w:rsidRPr="00417B9B">
      <w:pPr>
        <w:pStyle w:val="Tijeloteksta-uvlaka3"/>
      </w:pPr>
      <w:r w:rsidRPr="00417B9B">
        <w:t>Sudac utvrđuje da su se vjerovnici pisano na obrascu br. 11. izjasnili, odnosno poziva svakog od nazočnih vjerovnika u pojedinoj skupini pojedinačno se izjasniti glasuje li za ili protiv prihvaćanja  plana restrukturiranja:</w:t>
      </w:r>
    </w:p>
    <w:p w:rsidRDefault="005A27E5" w:rsidP="005A27E5" w:rsidR="005A27E5" w:rsidRPr="00417B9B">
      <w:pPr>
        <w:ind w:firstLine="720"/>
        <w:jc w:val="both"/>
      </w:pPr>
    </w:p>
    <w:p w:rsidRDefault="005A27E5" w:rsidP="005A27E5" w:rsidR="005A27E5" w:rsidRPr="00DE48C5">
      <w:pPr>
        <w:widowControl w:val="false"/>
        <w:overflowPunct w:val="false"/>
        <w:autoSpaceDE w:val="false"/>
        <w:autoSpaceDN w:val="false"/>
        <w:adjustRightInd w:val="false"/>
        <w:spacing w:before="5"/>
        <w:textAlignment w:val="baseline"/>
        <w:rPr>
          <w:b/>
          <w:bCs/>
          <w:sz w:val="25"/>
          <w:szCs w:val="25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38"/>
        <w:gridCol w:w="3626"/>
        <w:gridCol w:w="1939"/>
        <w:gridCol w:w="2790"/>
        <w:gridCol w:w="2113"/>
        <w:gridCol w:w="1257"/>
        <w:gridCol w:w="1755"/>
      </w:tblGrid>
      <w:tr w:rsidTr="005E18BB" w:rsidR="005E18BB" w:rsidRPr="005E18BB">
        <w:trPr>
          <w:trHeight w:val="990"/>
        </w:trPr>
        <w:tc>
          <w:tcPr>
            <w:tcW w:type="pct" w:w="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Rbr.</w:t>
            </w:r>
          </w:p>
        </w:tc>
        <w:tc>
          <w:tcPr>
            <w:tcW w:type="pct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Naziv vjerovnika</w:t>
            </w:r>
          </w:p>
        </w:tc>
        <w:tc>
          <w:tcPr>
            <w:tcW w:type="pct" w:w="6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OIB</w:t>
            </w:r>
          </w:p>
        </w:tc>
        <w:tc>
          <w:tcPr>
            <w:tcW w:type="pct" w:w="9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Sjedište / adresa</w:t>
            </w:r>
          </w:p>
        </w:tc>
        <w:tc>
          <w:tcPr>
            <w:tcW w:type="pct" w:w="7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Iznos tražbine</w:t>
            </w:r>
          </w:p>
        </w:tc>
        <w:tc>
          <w:tcPr>
            <w:tcW w:type="pct" w:w="4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Glas (ZA/ Protiv)</w:t>
            </w:r>
          </w:p>
        </w:tc>
        <w:tc>
          <w:tcPr>
            <w:tcW w:type="pct" w:w="6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% glasova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6. MAJ, društvo s ograničenom odgovornošću za komunalne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56396370038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Umag, Tribje 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114.230,44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0,0721%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A K Z-M društvo s ograničenom odgovornošću za trgovinu, usluge i proizvodnju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91959812092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Velika Gorica, Kolodvorska 52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6.831,50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0,0043%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ADAPTA LOGISTIK d.o.o.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16229739724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Zagreb, Stjepana Ladiše 3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13.794,92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0,0087%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ADRIA OIL društvo s ograničenom odgovornošću za prodaju naftnih derivata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03004159051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Kastav, Spinčić 38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107.286,97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0,0677%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AG SJAJ d.o.o. za čišćenje svih vrsta objekata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04807307105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Fallerovo Šetalište  22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9.610,00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0,0061%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AGRA-TRGOVINA, trgovačko društvo s ograničenom odgovornošću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98859295431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Gornji Stupnik, Pavlovićka 2/I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62.709,98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0,0396%</w:t>
            </w:r>
          </w:p>
        </w:tc>
      </w:tr>
      <w:tr w:rsidTr="005E18BB" w:rsidR="005E18BB" w:rsidRPr="005E18BB">
        <w:trPr>
          <w:trHeight w:val="157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AGROKOR koncern za upravljanje društvima, proizvodnju i trgovinu poljoprivrednim proizvodima, dioničko društvo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05937759187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Trg Dražena Petrovića 3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43.260,49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0,0273%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ALCA ZAGREB trgovačko društvo s ograničenom odgovornošću za uvoz, izvoz i trgovinu na veliko i malo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58353015102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Koledovčina 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8.495,46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0,0054%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ALIQUANTUM IDEA društvo s ograničenom odgovornošću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05612255747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Fallerovo Šetalište 70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13.109,38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0,0083%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ARBUROŽA d.o.o. za upravljanje i održavanje javnih i zelenih površina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65785118677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Novalja, Čiponjac Jug 6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15.772,22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0,0100%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AUDIT društvo s ograničenom odgovornošću za revizijske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39806187636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Radnička cesta 54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39.656,54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0,0250%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AUTO HRVATSKA PRODAJNO SERVISNI CENTRI d.o.o. za usluge i trgovinu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87682591133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Zastavnice 25c, 10257 Hrvatski Leskovac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3.976,51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0,0025%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AUTO KREŠO d.o.o.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05273263700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Biokovska 1b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27.859,32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0,0176%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AUTOKLUB JASTREBARSKO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70874114894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Jastrebarsko, Trešnjevka 4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65.342,61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0,0412%</w:t>
            </w:r>
          </w:p>
        </w:tc>
      </w:tr>
      <w:tr w:rsidTr="005E18BB" w:rsidR="005E18BB" w:rsidRPr="005E18BB">
        <w:trPr>
          <w:trHeight w:val="315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15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AUTO-REMETINEC dioničko društvo za autoservisne i remontne usluge, promet auto dijelova i vozila, ispitivanje tehničke ispravnosti, registraciju vozila i zastupanje u obaveznom osiguranju od automobilske odgovornosti i u osiguranju vozača i putnika od posljedica nesretnog slučaja-nezgode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12933687795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Zagreb-Novi Zagreb, Remetinec 5F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125.378,20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0,0791%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AUTOSERVIS PETAR KEKEZ,obrt za popravak vozila i trgovinu, vl. Petar Kekez, HRVACE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79473283490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Hrvace, Hrvace 2A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6.192,25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0,0039%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BABIĆ društvo s ograničenom odgovornošću za održavanje čistoće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53703886646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Cestica, Ljudevita Gaja 44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77.116,15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0,0487%</w:t>
            </w:r>
          </w:p>
        </w:tc>
      </w:tr>
      <w:tr w:rsidTr="005E18BB" w:rsidR="005E18BB" w:rsidRPr="005E18BB">
        <w:trPr>
          <w:trHeight w:val="157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BAČANI-TRANSPORTI društvo s ograničenom odgovornošću za prijevoz, usluge, trgovinu, uvoz-izvoz i turističku agenciju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15481866913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Zabok, Matije Gupca 28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14.861,09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0,0094%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BADEL proizvodnja alkohola, alkoholnih pića i octa d.o.o.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59515109558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Quirinova 8, 44000 Sisak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12.550,94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0,0079%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BARANJSKA ČISTOĆA d.o.o. za održavanje čistoće i odlaganje komunalnog otpada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48154012452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Beli Manastir, Ulica Republike 11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184.733,88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0,1166%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21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Baranjski vodovod d.o.o. za vodoopskrbu i odvodnju Beli Manastir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15843910109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Beli Manastir, A.Stepinca 7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42.100,00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0,0266%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BENKOVIĆ društvo s ograničenom odgovornošću za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11321589428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Benkovac, Šetalište Kneza Branimira 12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28.705,40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0,0181%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BOŠANA, društvo s ograničenom odgovornošću za turizam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47665065525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Biograd Na Moru, Kralja Petra Svačića 26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108.978,63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0,0688%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BUKOVČAK obrt za prijevoz vl.Robert Bukovčak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98754855045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Belovar, Prigorska 32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5.625,00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0,0036%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BUSINESS MEDIA CROATIA d.o.o.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39670505751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Remetinečki gaj 2g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32.748,53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0,0207%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C.I.A.K. društvo s ograničenom odgovornošću za proizvodnju, unutarnju i vanjsku trgovinu, zastupanje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47428597158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Donji Stupnik, Stupničke šipkovine 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819.659,56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0,5173%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CARGO CARE društvo s ograničenom odgovornošću, za prijevoz i trgovnu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09727187093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Split, Ispod Sv. Lovre 2/D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9.804,25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0,0062%</w:t>
            </w:r>
          </w:p>
        </w:tc>
      </w:tr>
      <w:tr w:rsidTr="005E18BB" w:rsidR="005E18BB" w:rsidRPr="005E18BB">
        <w:trPr>
          <w:trHeight w:val="31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Caritas Zagrebačke nadbiskupije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58633897145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Kaptol 31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11.082,00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0,0070%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CARPUSINA d.o.o. za poslovanje nekretninama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98494592207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Slavonska Avenija 26/1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27.600,00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0,0174%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Cestovni prijevoz robe DRUŽIJANIĆ,vlasnica Iva Družijanić Metković,Opuzenska 3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67483003246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Metković, Opuzenska 3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6.750,00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0,0043%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31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CHROMOS BOJE I LAKOVI, dioničko društvo za proizvodnju boja i lakova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61150947001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Radnička cesta 173/d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6.270,00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0,0040%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CONTRADA d.o.o. za obavljanje komunalnih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67506743047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Vodnjan, Trg Slobode 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10.062,60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0,0064%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CROATIA osiguranje d.d.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26187994862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Vatroslava Jagića 33, 10000 Zagreb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106.852,02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0,0674%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CROATIAŠPED, dioničko društvo za međunarodnu i tuzemnu špediciju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90910530135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Strojarska Cesta 19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32.622,17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0,0206%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CROM d.o.o. za uvoz-izvoz, zastupanje, trgovinu na veliko i malo i proizvodnju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17145318195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Obrtnička 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2.459,80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0,0016%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ČISTI OTOK d.o.o. za komunalne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15717069876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Vir, Put Mula 16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16.493,96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0,0104%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ČISTOĆA CETINSKE KRAJINE d.o.o. za obavljanje komunalnih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79243957155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Sinj, 126. Brigade HV -a 13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70.934,17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0,0448%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ČISTOĆA d.o.o. za održavanje čistoće i odlaganje komunalnog otpada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70467048139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Karlovac, Gažanski trg 8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132.081,29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0,0834%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ČISTOĆA društvo s ograničenom odgovornošću za gospodarenje otpadom, čistoću, proizvodnju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02371889218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Varaždin, Ognjena Price 13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76.340,98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0,0482%</w:t>
            </w:r>
          </w:p>
        </w:tc>
      </w:tr>
      <w:tr w:rsidTr="005E18BB" w:rsidR="005E18BB" w:rsidRPr="005E18BB">
        <w:trPr>
          <w:trHeight w:val="157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40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ČISTOĆA društvo s ograničenom odgovornošću za obavljanje komunalnih djelatnosti održavanja čistoće i odlaganja komunalnog otpada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38812451417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Split, Put Plokita 81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346.749,70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0,2188%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Čistoća Duga Resa društvo s ograničenom odgovornošću za komunalne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22543506354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Duga Resa, Kolodvorska 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14.540,14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0,0092%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ČISTOĆA I ODRŽAVANJE KOLAN d.o.o. za komunalne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41454598929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Kolan, Trg Kralja Tomislava 6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42.261,21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0,0267%</w:t>
            </w:r>
          </w:p>
        </w:tc>
      </w:tr>
      <w:tr w:rsidTr="005E18BB" w:rsidR="005E18BB" w:rsidRPr="005E18BB">
        <w:trPr>
          <w:trHeight w:val="157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ČISTOĆA I ZELENILO društvo s ograničenom odgovornošću za obavljanje određenih komunalnih i ostalih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46163832762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Knin, Trg Oluje 5. kolovoza 1995. kbr. 9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27.007,60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0,0170%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ČISTOĆA METKOVIĆ d.o.o. za obavljanje komunalnih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53973515423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Metković, Mostarska 10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93.490,20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0,0590%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ČISTOĆA PAG društvo s ograničenom odgovornošću za komunalne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13973013461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Pag, Braće Fabijanić 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66.026,07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0,0417%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ČISTOĆA ŽUPANJA društvo s ograničenom odgovornošću za komunalne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85409306989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Županja, Veliki Kraj 132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21.696,00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0,0137%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ČISTOĆA, usluge održavanja čistoće d.o.o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84923155727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Zadar, Stjepana Radića 33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480.340,03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0,3031%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48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DIGITALNI TAHOGRAF d.o.o.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56290033854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Lučko, Ventilatorska 8A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11.845,00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0,0075%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DIOKI Organska petrokemija dioničko društvo u stečaju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71451172026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Čulinečka cesta 252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452.720,41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0,2857%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DOROSLOV društvo s ograničenom odgovornošću za komunalne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54395174446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Donji Miholjac, NASELJE TRŽNICA 2/A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10.880,01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0,0069%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DREAM CAR društvo s ograničenom odgovornošću za trgovinu motornim vozilima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23427355736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Osijek, Dubrovačka 30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20.125,00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0,0127%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DUNDOVO društvo s ograničenom odgovornošću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08484457911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Rab, Trg Municipium Arba A.D.Xa.C. 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93.846,13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0,0592%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DU-PLAST Vl. Nikola Pokrajčić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26405750909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Sesvete-Kraljevec, Pere Pirkera 31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9.112,50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0,0058%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EGMONT nakladnička djelatnost d.o.o.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52195305652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Višnjevac 3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17.742,00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0,0112%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EKO - MURVICA komunalno trgovačko društvo s ograničenom odgovornošću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58401982639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Crikvenica, Trg Stjepana Radića 1/II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100.398,73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0,0634%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EKO ISTRA obrt za čišćenje odvodnih cijevi vl. Ivan Tomić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76817905536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Pula, Put Od Fortica 181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6.137,50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0,0039%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EKO PAPIR društvo s ograničenom odgovornošću za proizvodnju i prodaju papirnatih vrećica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28144007782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Peteranec, Braće Radića 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27.663,91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0,0175%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58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EKO-IMOTSKI, jednostavno društvo s ograničenom odgovornošću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97221056632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Glavina Donja, Glavina Donja 335/A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7.323,41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0,0046%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ELECTRON vl. Berislav Benković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50728601576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Jastrebarsko, Donja Reka 29A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42.734,05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0,0270%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Emil Frey Auto Centar društvo s ograničenom odgovornošću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01930677284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Kovinska 5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34.718,84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0,0219%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Energija Gradec društvo s ograničenom odgovornošću za proizvodnju, distribuciju i trgovinu električnom energijom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83373928482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Trg Dražena Petrovića 3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336.872,20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0,2126%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EURO DAUS dioničko društvo za trgovinu i servis vozila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19212513210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Split, Put Mostina 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9.858,23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0,0062%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EUROAGRAM TIS društvo s ograničenom odgovornošću za tehnički pregled i promet vozila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99681708224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Ulica Grada Vukovara 282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7.592,63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0,0048%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EUROHERC osiguranje - dioničko društvo za osiguranje imovine i osoba i druge poslove osiguranja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22694857747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Ulica Grada Vukovara 282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36.194,61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0,0228%</w:t>
            </w:r>
          </w:p>
        </w:tc>
      </w:tr>
      <w:tr w:rsidTr="005E18BB" w:rsidR="005E18BB" w:rsidRPr="005E18BB">
        <w:trPr>
          <w:trHeight w:val="157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EUROINSPEKT CROATIAKONTROLA društvo s ograničenom odgovornošću za kontrolu robe i inženjering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50024748563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Zagreb, Karlovačka Cesta 4L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8.000,00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0,0050%</w:t>
            </w:r>
          </w:p>
        </w:tc>
      </w:tr>
      <w:tr w:rsidTr="005E18BB" w:rsidR="005E18BB" w:rsidRPr="005E18BB">
        <w:trPr>
          <w:trHeight w:val="31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EUROTEK TREBNJE D.O.O.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SI46695966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Veliki Gaber, Bič 11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13.308,13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0,0084%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67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EUROVIBA društvo s ograničenom odgovornošću za trgovinu na veliko i malo i proizvodnju kruha i peciva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19818276224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Zagreb, Marijana Čavića 1/a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9.000,00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0,0057%</w:t>
            </w:r>
          </w:p>
        </w:tc>
      </w:tr>
      <w:tr w:rsidTr="005E18BB" w:rsidR="005E18BB" w:rsidRPr="005E18BB">
        <w:trPr>
          <w:trHeight w:val="31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FEROS d.o.o. za trgovinu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91115557093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Čulinečka 234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32.422,07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0,0205%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FLORA VTC društvo s ograničenom odgovornošću za obavljanje komunalnih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54521868069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Virovitica, Vukovarska cesta 5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106.438,73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0,0672%</w:t>
            </w:r>
          </w:p>
        </w:tc>
      </w:tr>
      <w:tr w:rsidTr="005E18BB" w:rsidR="005E18BB" w:rsidRPr="005E18BB">
        <w:trPr>
          <w:trHeight w:val="157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GACKA društvo s ograničenom odgovornošću za komunalne djelatnosti, zaštitu i gospodarenje rijekom Gackom i turistička agencija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32380214737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Otočac, Bartola Kašića 5/a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7.551,62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0,0048%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GLOBUS obrt za trgovinu i usluge vl. Marijan Ivanović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11412398893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Pitomača, Vladimira Nazora 3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5.291,00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0,0033%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GORENJE SUROVINA d.o.o. družba za predelavo odpadkov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SI10304452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Maribor, Ulica Vita Kraigherja 5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864.492,10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0,5456%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GOSPODARENJE OTPADOM SISAK d.o.o. za postupanje s komunalnim otpadom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25388753075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Sisak, Trg Josipa Mađerića 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18.235,94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0,0115%</w:t>
            </w:r>
          </w:p>
        </w:tc>
      </w:tr>
      <w:tr w:rsidTr="005E18BB" w:rsidR="005E18BB" w:rsidRPr="005E18BB">
        <w:trPr>
          <w:trHeight w:val="31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GRAD IMOTSKI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18919978758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Imotski, A. Starčevića 23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10.265,50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0,0065%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GRAD SPLIT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78755598868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Obala kneza Branimira 17, 21000 Split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197.332,98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0,1245%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GRADINA VIS d.o.o. za komunalne djelatnosti i pružanje usluga u nautičkom turizmu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36896460047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Vis, Biskupa Mihe Pušića 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8.926,48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0,0056%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77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GRADSKA ČISTOĆA DRNIŠ d.o.o. za gospodarenje otpadom, obavljanje određenih komunalnih i ostalih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52284012661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Drniš, S.Radića 69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43.303,00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0,0273%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GRADSKA ČISTOĆA društvo s ograničenom odgovornošću za održavanje čistoće i odlaganje komunalnog otpada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54873130289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Šibenik, Stjepana Radića 100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249.437,41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0,1574%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GRADSKA ČISTOĆA I USLUGE društvo s ograničenom odgovornošću za komunalne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00031138108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Vrgorac, Težačka 8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8.475,00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0,0053%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GRADSKO KOMUNALNO DRUŠTVO SENJ društvo s ograničenom odgovornošću za komunalne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45024889958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Senj, Splitska 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39.621,76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PROTIV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0,0250%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Gradsko komunalno poduzeće ČAKOM d.o.o.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14001865632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Mihovljan, Mihovljanska 10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6.674,25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0,0042%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Gradsko komunalno poduzeće KOMUNALAC društvo s ograničenom odgovornošću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41412434130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Mosna ulica 15, 48000 Koprivnica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6.823,83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0,0043%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Gradsko komunalno poduzeće PRE-KOM društvo s ograničenom odgovornošću za obavljanje komunalnih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15704341739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Prelog, Ulica Kralja Zvonimira 9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7.339,11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0,0046%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GRAFIKA MARKULIN d.o.o. za izdavačku i tiskarsku djelatnost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03698768305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Lukavec, Dolenska 32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17.792,00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0,0112%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85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GREBEN BRELA, društvo s ogrančenom odgovornošću za komunalne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35127907914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Brela, Trg žrtava Domovinskog rata 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16.863,27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0,0106%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GUARDIAN - LONČAR komnditno društvo za zaštitu osoba i imovine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44083674751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Zagreb, Veslačka 2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20.816,25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0,0131%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GUMIIMPEX - GUMI RECIKLAŽA I PROIZVODNJA d.d.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82298562620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Varaždin, Mihovila Pavleka Miškine 64/c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55.233,40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0,0349%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HANSA-FLEX Croatia d.o.o. za proizvodnju i trgovinu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60365429880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III. Resnik 9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28.603,98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0,0181%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Heavy Duty d.o.o. za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80583016213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Slavonska avenija 26/1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3.369,72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0,0021%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HEP ELEKTRA d.o.o. za opskrbu električnom energijom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43965974818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Ulica grada Vukovara 37, 10000 Zagreb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7.828,54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0,0049%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HIDRO - SPOJ OBRT ZA PROIZVODNJU I UGOSTITELJSTVO vl. Zdravko Sohora i Marina Sohora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92956073538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Vrbovec, Vrbovečki Pavlovec 79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7.462,50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0,0047%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HLUPIĆ prijevoz i rad građ. strojevima, obrt vl. Hlupić Josip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82014636211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Pregrada, Marinci 39/1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21.221,84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0,0134%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HP - Hrvatska pošta d.d.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87311810356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Jurišićeva 13, 10000 Zagreb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3.841,11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0,0024%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HRVATSKA OSIGURAVAJUĆA KUĆA - dioničko društvo za osiguranje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00432869176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Capraška Ulica 6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64.470,31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0,0407%</w:t>
            </w:r>
          </w:p>
        </w:tc>
      </w:tr>
      <w:tr w:rsidTr="005E18BB" w:rsidR="005E18BB" w:rsidRPr="005E18BB">
        <w:trPr>
          <w:trHeight w:val="31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Hrvatska radiotelevizija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68419124305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Prisavlje 3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6.575,22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0,0041%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96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Hrvatski Telekom d.d.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81793146560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Roberta Frangeša Mihanovića 9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191.571,88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0,1209%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INA-Industrija nafte, dioničko društvo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27759560625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Zagreb-Novi Zagreb, Avenija Većeslava Holjevca 10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1.116.409,10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PROTIV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0,7045%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INDUSTROOPREMA d.o.o. za trgovinu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01291306683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CMP Obrtnička 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209.587,50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0,1323%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INSPEKT, tehničko ispitivanje i analiza, kontrola i druge usluge, d.o.o.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24609583524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Zagreb-Novi Zagreb, Avenija Dubrovnik 15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36.025,00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0,0227%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100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IVAKOP, društvo s ograničenom odgovornošću za komunalne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34845090946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Ivanić-Grad, Savska 50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13.839,11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0,0087%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101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IVIČEK d.o.o. za proizvodnju, vanjsku i unutarnju trgovinu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62588918891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Lučko, Hrvatskoselska 32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8.812,99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0,0056%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102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IVKOM dioničko društvo, za komunalne poslove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31407797858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Ivanec, Vladimira Nazora 96/b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13.798,11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0,0087%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103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JAKOB BECKER d. o. o. za uklanjanje otpada, proizvodnju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61584237142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Gornja Vrba, Vrbska ulica 16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31.305,34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0,0198%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104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JAMNICA dioničko društvo za proizvodnju mineralnih voda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05050436541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Getaldićeva 3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1.104.846,05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0,6972%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105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JELKOM, društvo s ograničenom odgovornošću za komunalnu djelatnost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92345732468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Vrboska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22.581,03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0,0143%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106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JEŽINAC društvo s ograničenom odgovornošću za obavljanje komunalnih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51893359623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Tisno, Uska Ulica 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16.848,00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0,0106%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107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JOLLY AUTO LINE društvo s ograničenom odgovornošću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17898328148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Ante Šupuka 10, 22000 Šibenik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5.156,37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0,0033%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108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KEMIS-TERMOCLEAN d.o.o. za industrijska čišćenja i gospodarenja otpadom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47719259482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Slavonska avenija 264, 10000 Zagreb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4.077,50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0,0026%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109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KOMBEL društvo s ograničenom odgovornošću za komunalne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24110100646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Belišće, Radnička 1/B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5.542,84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0,0035%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110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KOM-ILOK društvo s ograničenom odgovornošću za komunalne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31574808968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Ilok, Julija Benešića 49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10.532,82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0,0066%</w:t>
            </w:r>
          </w:p>
        </w:tc>
      </w:tr>
      <w:tr w:rsidTr="005E18BB" w:rsidR="005E18BB" w:rsidRPr="005E18BB">
        <w:trPr>
          <w:trHeight w:val="31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111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KOMTEKS D.O.O.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SI81849800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Tržić, Loka 119,P.P.82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347.259,79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0,2191%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112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KOMUNALAC d.o.o. za komunalno gospodarstvo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83101904488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Vukovar, Sajmište 174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78.140,53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0,0493%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113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KOMUNALAC društvo s ograničenom odgovornošću za komunalne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45552012966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Vrbovsko, Željeznička 1/a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11.939,16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0,0075%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114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KOMUNALAC društvo s ograničenom odgovornošću za komunalnu djelatnost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27917254847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Garešnica, Mate Lovraka 30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19.626,11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0,0124%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115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KOMUNALAC društvo s ograničenom odgovornošću za obavljanje komunalnih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17055681355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Samobor, Ulica 151. samoborske brigade HV 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32.279,43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0,0204%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116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KOMUNALAC društvo s ograničenom odgovornošću za obavljanje komunalnih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27962400486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Bjelovar, Ferde Livadića 14/a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22.730,49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0,0143%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117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KOMUNALAC GOSPIĆ d. o. o. za obavljanje komunalnih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64163074544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Gospić, Bužminska 10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17.895,35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0,0113%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118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KOMUNALAC KOMUNALNO PODUZEĆE KONJŠČINA društvo s ograničenom odgovornošću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04274608715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Konjšćina, Jertovec 150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41.663,49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0,0263%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119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KOMUNALAC POŽEGA društvo s ograničenom odgovornošću za komunalne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99740428762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Požega, Vukovarska 8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67.925,76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0,0429%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120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KOMUNALAC VRBOVEC, društvo s ograničenom odgovornošću za komunalne i uslužne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01537106865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Vrbovec, Kolodvorska 29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34.869,13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0,0220%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121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KOMUNALAC, d. o. o. za vodoopskrbu i druge komunalne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22745185008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Delnice, Frana Supila 173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10.403,90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0,0066%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122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KOMUNALAC, društvo s ograničenom odgovornošću za pružanje komunalnih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01617722870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Pakrac, Ulica križnog puta 18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6.516,43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0,0041%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123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KOMUNALAC, društvo s ograničenom odgovornošću za usluge u komunalnom gospodarstvu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61888142985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Slavonski Brod, ul. Stjepana pl. Horvata 38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33.228,86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0,0210%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124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KOMUNALNE DJELATNOSTI d.o.o. za komunalne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80457977311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Vela Luka, Obala 2 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23.832,78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0,0150%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125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KOMUNALNE I PRIJEVOZNIČKE USLUGE VL. MIRJANA SOLIN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20599585802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Cerna, Nikole Jurišića 9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11.717,64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0,0074%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126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KOMUNALNE USLUGE CRES LOŠINJ, društvo s ograničenom odgovornošću za pružanje komunalnih usluga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43600498596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Cres, Turion 20/A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91.330,74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0,0576%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127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KOMUNALNE USLUGE ĐURĐEVAC društvo s ograničenom odgovornošću za obavljanje komunalnih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69864803750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Đurđevac, Radnička Cesta 61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13.948,10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0,0088%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128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KOMUNALNI SERVIS d. o. o. za komunalnu djelatnost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22751868617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Rovinj, Trg Na Lokvi 3/a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52.372,31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0,0331%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129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Komunalno društvo GRAD d.o.o.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79182010236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Supetar, Petra Jakšića 17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24.377,23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0,0154%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130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KOMUNALNO DRUŠTVO STON d.o.o. za komunalne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53342150077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Ston, Trg Kralja Tomislava 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9.746,25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0,0062%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131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KOMUNALNO PODUZEĆE društvo s ograničenom odgovornošću za obavljanje komunalne djelatnosti Križevci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87214344239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Križevci, Ulica Drage Grdenića  7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22.588,12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0,0143%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132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Komunalno trgovačko društvo Bilan d.o.o.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84920906210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Orebić, Fiskovićeva 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53.472,52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0,0337%</w:t>
            </w:r>
          </w:p>
        </w:tc>
      </w:tr>
      <w:tr w:rsidTr="005E18BB" w:rsidR="005E18BB" w:rsidRPr="005E18BB">
        <w:trPr>
          <w:trHeight w:val="157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133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KOMUNALNO TRGOVAČKO DRUŠTVO ČABAR društvo s ograničenom odgovornošću za komunalne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58129032419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Čabar, Trg Kralja Tomislava 9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20.769,25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0,0131%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134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Komunalno trgovačko društvo HOBER, društvo sa ograničenom odgovornošću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90015801532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Korčula, Hrvatske Bratske Zajednice. 69/II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142.762,69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0,0901%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135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Komunalno trgovačko društvo MINDEL d.o.o. za komunalne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96575017786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Lumbarda, Prvi žal bb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6.303,05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0,0040%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136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KOMUNALNO-ZABOK d.o.o. za obradu otpadaka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31174430130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Zabok, Zivtov Trg 3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29.221,00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0,0184%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137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Konica Minolta Hrvatska - poslovna rješenja, d.o.o.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31697259786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Horvatova 82, 10000 Zagreb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10.287,45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0,0065%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138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KONZUM trgovina na veliko i malo d.d.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29955634590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Marijana Čavića 1/a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745.394,22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0,4704%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139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KRAKOM, društvo s ograničenom odgovornošću za obavljanje komunalnih usluga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18804286885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Krapina, Gajeva 20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18.133,67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0,0114%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140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KRŠĆANSKA SADAŠNJOST društvo s ograničenom odgovornošću za nakladničku i tiskarsku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79817762581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Marulićev Trg 14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27.315,06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0,0172%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141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LABUD tvornica sredstava za pranje, kozmetičkih i kemijskih proizvoda d.o.o.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23359164583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Radnička cesta 173/r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11.477,94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0,0072%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142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LANAC društvo s ograničenom odgovornošću za proizvodnju, servisne usluge i trgovinu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82677264734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Šenoina 23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137.633,00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0,0869%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143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LANDIA d.o.o. za usluge i trgovinu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86812953672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Tordinci, Vukovarska Ulica 27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32.575,00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0,0206%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144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LEĆ društvo s ograničenom odgovornošću za obavljanje komunalnih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79331181937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Vodice, Obala Juričev Ive Cota 9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74.261,86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0,0469%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145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LEDO dioničko društvo za proizvodnju i promet sladoleda i smrznute hrane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87955947581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Marijana Čavića 1a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60.587,72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0,0382%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146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LIMES PLUS društvo s ograničenom odgovornošću za katalošku prodaju uredskog pribora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57560191883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Kamenarka 29, 10000 Zagreb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5.764,87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0,0036%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147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LOGISTIKA ŠURIĆ obrt za prijevoz, trg. i usluge vl. Denis ŠurIĆ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51501707382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Koprivnica, IV. Vinogradski odvojak 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6.656,00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0,0042%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148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LUKOM - društvo s ograničenom odgovornošću za komunalne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29732862130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Ludbreg, Koprivnička 17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13.687,36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0,0086%</w:t>
            </w:r>
          </w:p>
        </w:tc>
      </w:tr>
      <w:tr w:rsidTr="005E18BB" w:rsidR="005E18BB" w:rsidRPr="005E18BB">
        <w:trPr>
          <w:trHeight w:val="31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149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LJEKARNE PRIMA PHARME 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28285339387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Capraška 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13.413,47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0,0085%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150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M.B. AUTO d.o.o.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89027343720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Koledovčina 8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52.780,29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0,0333%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151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MAKARSKI KOMUNALAC društvo s ograničenom odgovornošću za obavljanje komunalnih poslova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12733878804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Makarska, Trg Tina Ujevića 1, Pp 22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112.928,88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0,0713%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152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MALVA d.o.o. za proizvodnju,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53593023692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Vinkovci, Alojzija Stepinca 43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40.199,05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0,0254%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153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MB AUTO PRODAJNO SERVISNI CENTAR d.o.o.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68993879966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Zagreb, Koledovčina 8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5.781,49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0,0036%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154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MC ČIŠĆENJE d.o.o. za proizvodnju,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17783496119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Sisak, Nikole Tesle 17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20.137,50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0,0127%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155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MEDIA SEDAM STUDIO d.o.o. za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03162029326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Remete 44 E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10.057,83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0,0063%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156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MEDIKA, dioničko društvo za trgovinu lijekovima i sanitetskim materijalom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94818858923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Capraška 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4.138,67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0,0026%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157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METALOOBRADA društvo s ograničenom odgovornošću za proizvodnju,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19717545737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Jakovlje, Zagrebačka 162 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6.062,50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0,0038%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158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MICHIELI-TOMIĆ, društvo s ograničenom odgovornošću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38856841151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Gornji Humac , Gornji Humac 37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99.505,74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0,0628%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159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MURTELA društvo s ograničenom odgovornošću za komunalne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74557241266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Murter, Ul.Butina 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23.731,35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0,0150%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160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N. T. - EKO društvo s ograničenom odgovornošću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04267998456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Donja Zdenčina, Petra Svačića 10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117.475,84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0,0741%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161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NAPI NALETILIĆ d.o.o. za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57575625311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Ločilnička 21, 10000 Zagreb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3.140,00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0,0020%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162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NARODNI LIST MARKETING vl. NOVELA ŠKULIĆ-PERINOVIĆ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48148782057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Poljana zemaljskog odbora 2, 23000 Zadar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2.122,99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0,0013%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163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NAŠIČKI PARK društvo s ograničenom odgovornošću za komunalne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78250224691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Markovac Našički, Radnička 2/2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22.103,77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0,0139%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164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NOVA SPLET društvo s ograničenom odgovornošću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65670165979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Slavonska avenija 22e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11.650,00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0,0074%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165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NOVOKOM društvo s ograničenom odgovornošću za komunalne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51899768388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Novi Marof, Zagorska 31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64.951,77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0,0410%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166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NOVOKOM društvo s ograničenom odgovornošću za komunalno gospodarstvo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29659371749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Novska, Adalberta Knoppa 1A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7.140,81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0,0045%</w:t>
            </w:r>
          </w:p>
        </w:tc>
      </w:tr>
      <w:tr w:rsidTr="005E18BB" w:rsidR="005E18BB" w:rsidRPr="005E18BB">
        <w:trPr>
          <w:trHeight w:val="31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167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OBRT JURANIĆ DELNICE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89035809061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Delnice, Kuti 4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20.027,70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0,0126%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168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ODLAGALIŠTE društvo s ograničenom odgovornošću za upravljanje odlagalištem komunalnog otpada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97575612726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Nova Gradiška, Ljudevita Gaja 56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9.794,28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0,0062%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169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ODVODNJA d.o.o.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17323637115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Split, Neslanovac 13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363.730,94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0,2295%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170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OPĆINA MUĆ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20072764912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Donji Muć, Donji Muć 254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22.809,60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0,0144%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171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OPĆINA STON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51471780630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Ston, Trg Kralja Tomislava 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7.500,00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0,0047%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172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Osnovna škola Eugena Kumičića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40011714464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Velika Gorica, Josipa Pucekovića 4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10.790,00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0,0068%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173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OSNOVNA ŠKOLA EUGENA KVATERNIKA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01172696565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Školska 4, 10410 Velika Gorica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3.440,00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0,0022%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174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Osnovna škola Nikole Hribara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01689534191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Velika Gorica, Ruđera Boškovića 11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6.110,00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0,0039%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175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Osnovna škola Novo Čiče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14772335018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Trg Antuna Cvetkovića 27, 10410 Novo Čiče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3.820,00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0,0024%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176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Osnovna škola Vukovina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78553804115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Školska 20A, 10410 Gornje Podotočje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8.180,00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0,0052%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177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OTP Leasing dioničko društvo za usluge IZLUČNI VJEROVNIK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23780250353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Avenija Dubrovnik 16/V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70.696,74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0,0446%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178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PARALELA društvo s ograničenom odgovornošću za prijevoz i trgovinu u stečaju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24315036478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Čepin, Ferdinanda Speisera 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52.082,26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0,0329%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179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PARVUS d.o.o. za trgovinu na malo i veliko, usluge, zastupstvo, proizvodnju, uvoz i izvoz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91728262086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Janka Holjca 54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7.393,50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0,0047%</w:t>
            </w:r>
          </w:p>
        </w:tc>
      </w:tr>
      <w:tr w:rsidTr="005E18BB" w:rsidR="005E18BB" w:rsidRPr="005E18BB">
        <w:trPr>
          <w:trHeight w:val="157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180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PEOVICA društvo s ograničenom odgovornošću za održavanje čistoće, javnih površina i drugih komunalnih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34614033767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Omiš, Vladimira Nazora 12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68.899,07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0,0435%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181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PET CENTAR društvo s ograničenom odgovornošću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50890218278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Zagreb, Heinzelova 60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18.188,50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0,0115%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182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PIK VRBOVEC-MESNA INDUSTRIJA, dioničko društvo za proizvodnju i promet mesa i mesnih prerađevina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78909170415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Vrbovec, Zagrebačka 148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198.683,78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0,1254%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183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PIK-VINKOVCI dioničko društvo za poljoprivrednu proizvodnju, prehrambenu industriju i promet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17774531631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Vinkovci, Ul. Matije Gupca 130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9.272,62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0,0059%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184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Piškornica - sanacijsko odlagalište društvo s ograničenom odgovornošću za sanaciju odlagališta otpada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97160346104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Koprivnički Ivanec, Matije Gupca 12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313.072,79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0,1976%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185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PONGRA-GORICA društvo s ograničenom odgovornošću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30139688476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Omišalj, Pušća 150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23.092,30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0,0146%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186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PORAT POVLJANA društvo s ograničenom odgovornošću za turizam, trgovinu i usluge, putnička agencija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94050549525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Povljana, Trg Bana Jelačića 13/A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27.346,00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0,0173%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187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PricewaterhouseCoopers Savjetovanje društvo s ograničenom odgovornošću za savjetovanje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54648952583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Zagreb, Kneza Ljudevita Posavskog 31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47.062,50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0,0297%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188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PROJEKTGRADNJA d.o.o. za izvođenje i projektiranje građevinskih objekata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19659143269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Gornja Vrba, Vrbska ulica 3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404.409,05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0,2552%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189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PRO-TEH MONT j.d.o.o. za montažu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01182447513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Krapina, Doliće 72B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8.294,50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0,0052%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190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PRVO PLINARSKO DRUŠTVO d.o.o. za distribuciju plina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58292277611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Vukovar, A.Stepinca 27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1.645.613,07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1,0385%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191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PULA HERCULANEA d. o. o. za obavljanje komunalnih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11294943436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Pula, Trg I. Istarske Brigade 14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70.548,77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0,0445%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192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PUMPA SERVIS d.o.o. servis, unutarnja i vanjska trgovina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27740284011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Osijek, Josipa Andrića 4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5.908,63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0,0037%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193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REM PRESS d.o.o.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49841551609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Radnička Cesta 184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6.512,50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0,0041%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194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RETA d.o.o. za proizvodnju,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01201898816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Karlovac, Zagrebačka 37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36.324,19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0,0229%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195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ROBE I MIMA j.d.o.o. za proizvodnju i trgovinu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46459546363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Šibenik, Rakovo Selo 100A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32.325,00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0,0204%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196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Robna kuća Sjenjak društvo s ograničenom odgovornošću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91761501242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Osijek, Frankopanska 99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15.853,31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0,0100%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197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ROTO DINAMIC društvo s ograničenom odgovornošću za unutarnju i vanjsku trgovinu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24723122482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Samoborska cesta 102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952.138,07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0,6009%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198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ROTO ULAGANJA društvo s ograničenom odgovornošću za upravljanje društvima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28189962659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Rijeka, Tome Strižića 8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20.417,00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0,0129%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199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R-PIM, projektiranje, građenje i marketing, d.o.o.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38514700472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Strmec Samoborski, Mihanovićeva 21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11.953,75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0,0075%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200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S.T.P. društvo s ograničenom odgovornošću za servis, trgovinu i promet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41817103783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Lučko, Lučki Odvojak 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18.750,00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0,0118%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201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SAMSIC d.o.o. za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39738397321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Radnička Cesta 37/b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9.000,00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0,0057%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202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SERVA Servis i prodaja vatrogasnih aparata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65455106426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Krapina, Magistratska 42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7.281,20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0,0046%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203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SIGA ZAGREB d.o.o. za graditeljstvo,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07126606415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Side Košutić 6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70.254,64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0,0443%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204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SLATINA KOM društvo s ograničenom odgovornošću za komunalne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69440520360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Slatina, Trg Ruđera Boškovića 16/B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7.708,80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0,0049%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205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SLAVONIJA-BOŠKOVIĆ društvo s ograničenom odgovornošću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70158661792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Cerna, Josipa Jurja Strossmayera 23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10.343,75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0,0065%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206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SLOBODNA DALMACIJA PRINT d.o.o. za tiskarske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84672933238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Dugopolje, Dugopoljska 11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15.304,40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0,0097%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207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SLR Steyrermühl Logistik &amp; Recycling GmbH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ATU64583659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Steyrermühl, Fabriksplatz 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23.420,24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0,0148%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208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SOCIJALNA ZADRUGA HUMANA NOVA ZAGREB socijalna zadruga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15792761433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Vlaška 70/A, 10000 Zagreb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5.355,00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0,0034%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209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SOKOL MARIĆ d.o.o. za usluge zaštite osoba i imovine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11543074213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Trg maršala Tita 8/II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105.484,51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0,0666%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210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SOM HIDRAULIKA d.o.o. za proizvodnju i trgovinu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73091674996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II Resnik 20/A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18.925,00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0,0119%</w:t>
            </w:r>
          </w:p>
        </w:tc>
      </w:tr>
      <w:tr w:rsidTr="005E18BB" w:rsidR="005E18BB" w:rsidRPr="005E18BB">
        <w:trPr>
          <w:trHeight w:val="189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211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STAMBENO KOMUNALNO GOSPODARSTVO društvo s ograničenom odgovornošću za komunalne djelatnosti, upravljanje zgradama i poslovanje nekretninama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26211106548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Ogulin, Ivana Gorana Kovačića 8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20.441,38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0,0129%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212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STANIĆ BEVERAGES d.o.o. za proizvodnju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25420356246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Slavonska Avenija 22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19.315,00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0,0122%</w:t>
            </w:r>
          </w:p>
        </w:tc>
      </w:tr>
      <w:tr w:rsidTr="005E18BB" w:rsidR="005E18BB" w:rsidRPr="005E18BB">
        <w:trPr>
          <w:trHeight w:val="157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213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STANIĆ, društvo s ograničenom odgovornošću za unutarnju i vanjsku trgovinu, proizvodnju i distribuciju mesa i suhomesnatih proizvoda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50056415529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Sveta Nedjelja, Kerestinečka Cesta 57/A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31.325,25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0,0198%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214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Star Import društvo s ograničenom odgovornošću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78312279901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Kovinska 5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319.745,77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0,2018%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215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STIPE 1 jednostavno društvo s ograničenom odgovornošću, za prijevoz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48822373124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Svirče, Svirče 95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11.665,18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0,0074%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216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STIPE OBRT ZA CESTOVNI PRIJEVOZ, VL. T. MILATIĆ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14708422554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Vrbanj, Svirće 95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19.992,94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0,0126%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217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STRAGA TRANS društvo za prijevoz, trgovinu i usluge s ograničenom odgovornošću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33759398213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Lipik, Matije Gupca 107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21.402,25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0,0135%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218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STRUNJE-TRADE d.o.o. za prijevoz, unutarnju i vanjsku trgovinu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97670986612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Privlaka, Bana Jelačića 11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13.085,40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0,0083%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219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SVIJET VILIČARA društvo s ograničenom ogovornošću za trgovinu,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19580573386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Samobor, Ulica Grada Wirgesa 10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41.925,10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PROTIV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0,0265%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220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ŠELIDIN, obrt za trgovinu, usluge i prijevoz, vl. Mirjana Sarunović, Dumovec, Fruškogorska 1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84967683746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Sesvete-Kraljevec, Fruškogorska Ulica 1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11.718,75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0,0074%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221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ŠKOJO d.o.o.za proizvodnju,trgovinu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22553687465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Osijek, Ulica Borova 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14.503,45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0,0092%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222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ŠKOLSKA KNJIGA d.d. izdavaštvo, trgovina i usluge 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38967655335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Zagreb, Masarykova 28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53.335,50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0,0337%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223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TAHOGRAF, d.o.o. za proizvodnju, usluge i trgovinu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73777060562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Sveta Nedelja, Brezje, Dr. Franje Tuđmana 24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37.309,35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0,0235%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224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TAHO-ST d.o.o.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96320385428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Solin, Matoševa 16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5.203,03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0,0033%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225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TEHNIX društvo s ograničenom odgovornošću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78013846555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Donji Kraljevec, Braće Radića 35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569.043,28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0,3591%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226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TIFON, društvo s ograničenom odgovornošću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77607495225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Zadarska ulica 80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416.772,37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PROTIV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0,2630%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227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TISAK trgovačko dioničko društvo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75917721668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Zagreb, Slavonska avenija 11a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84.187.683,93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53,1283%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228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TOKIĆ, trgovina, izvoz-uvoz, zastupanje i proizvodnja, društvo s ograničenom odgovornošću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74867487620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Sesvete, Ulica 144. Brigade Hrvatske vojske 1 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41.262,89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0,0260%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229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TOSH INFORMATIKA d.o.o. za informatiku i trgovinu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00594458145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Pisarovina, Bratina 214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12.487,50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0,0079%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230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TPZ, društvo s ograničenom odgovornošću za proizvodnju,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68119083236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Novoselska 25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17.038,31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0,0108%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231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TRANSPORTI LONČAR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90103464467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Maruševec, Cerje Nebojse 56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23.625,00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0,0149%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232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TRGO-SIROVINA društvo s ograničenom odgovornošću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79051341589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Donja Zdenčina, Petra Svačića 10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184.044,30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0,1161%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233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TROGIR HOLDING d.o.o. za komunalne djelatnosti, parking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09746817380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Trogir, Put Muline 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122.398,30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0,0772%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234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TUČEPI, društvo s ograničenom odgovornošću za komunalne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25263140544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Tučepi, Kraj 39/A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50.338,73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0,0318%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235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TURIST-PATRICIJA d.o.o. za prijevoz, usluge, turizam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46552812451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Pojatno, Matije Gupca 46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18.750,00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0,0118%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236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TVORNICA KRUHA ZADAR dioničko društvo za proizvodnju mlinarskih i pekarskih proizvoda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90373162012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Zadar, Gaženička Cesta 5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8.996,00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0,0057%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237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UNIKOM d.o.o. za komunalno gospodarstvo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07507345484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Osijek, Ružina 11A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789.107,10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0,4980%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238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UNIVERZAL d.o.o. za komunalne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34319609112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Vladimira Nazora 68, 31400 Đakovo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4.039,30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0,0025%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239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UPRAVITELJ GRADNJA - ODRŽAVANJE d.o.o. za upravljanje i održavanje zgrada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13039232608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Oreškovićeva 25, 10000 Zagreb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3.905,99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0,0025%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240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USLUGA POREČ društvo s ograničenom odgovornošću za komunalne poslove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31073587765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Poreč, Mlinska 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82.839,24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0,0523%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241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Ustanova za zdravstvenu skrb NEMETOVA - PRIMA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15051150334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Nemetova 2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13.809,16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0,0087%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242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V. gimnazija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82578349629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Klaićeva 1, 10000 Zagreb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480,00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0,0003%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243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V.S.T. društvo s ograničenom odgovornošću za prijevoz i međunarodno otpremništvo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27297557092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Svetonedeljska cesta 89, 10436 Žitarka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2.030,42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0,0013%</w:t>
            </w:r>
          </w:p>
        </w:tc>
      </w:tr>
      <w:tr w:rsidTr="005E18BB" w:rsidR="005E18BB" w:rsidRPr="005E18BB">
        <w:trPr>
          <w:trHeight w:val="157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244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VAGE društvo s ograničenom odgovornošću za proizvodnju i servis mjernih uređaja i opreme za mjerenje, vanjsku i unutarnju trgovinu i marketing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30335873024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Koledovčina 2a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148.612,50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0,0938%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245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VELPRO - CENTAR društvo s ograničenom odgovornošću za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46660800468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Marijana Čavića 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252.535,77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0,1594%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246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VETEL d.o.o. za trgovinu, marketing i zastupanje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25336476983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Majstorska 6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24.956.209,88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15,7491%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247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VG Čistoća d.o.o. za održavanje čistoće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23915011506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Velika Gorica, Kneza Ljudevita Posavskog 45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152.206,15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0,0961%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248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VIPnet, društvo s ograničenom odgovornošću za usluge javnih telekomunikacija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29524210204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Vrtni put 1, 10000 Zagreb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4.261,89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0,0027%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249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VJESNIK dioničko društvo tiskarsko izdavačke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83180487843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Slavonska avenija 4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50.213,40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0,0317%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250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VLAHOVAC obrt za prijevoz i usluge Vl. Stjepan Vlahovac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07166698938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Velika Gorica, B. Radića 155, Mraclin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47.665,96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0,0301%</w:t>
            </w:r>
          </w:p>
        </w:tc>
      </w:tr>
      <w:tr w:rsidTr="005E18BB" w:rsidR="005E18BB" w:rsidRPr="005E18BB">
        <w:trPr>
          <w:trHeight w:val="157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251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VODOVOD I KANALIZACIJA, društvo s ograničenom odgovornošću za vodoopskrbu, odvodnju i pročišćavanje otpadnih voda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56826138353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Biokovska 3, 21000 Split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2.720,55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0,0017%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252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VOX KOMUNIKACIJE, društvo za promidžbu i usluge, d.o.o.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24533297794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Ulica Vice Vukova 6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14.222,87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0,0090%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253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VUKOVARSKI POLJOPRIVREDNO INDUSTRIJSKI KOMBINAT d.d.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06849543412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Sajmište 113C, 32000 Vukovar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3.579,92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0,0023%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254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VULKAL d.o.o. za prozvodnju,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90439696130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Samoborska Cesta 310, 10000 Zagreb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12.349,08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0,0078%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255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Wiener osiguranje Vienna Insurance Group dioničko društvo za osiguranje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52848403362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Slovenska ulica 24, 10000 Zagreb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11.586,83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0,0073%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256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Z.I.T.O. društvo s ograničenom odgovornošću za trgovinu i proizvodnju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09878963768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Sveti Križ Začretje, Mirkovec 66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13.279,00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0,0084%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257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ZAGREBAČKA BANKA DIONIČKO DRUŠTVO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92963223473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Trg bana Josipa Jelačića 10, 10000 Zagreb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27.869.302,61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17,5875%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258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ZAGREBAČKI HOLDING d.o.o. - PODRUŽNICA ČISTOĆA, PODRUŽNICA ZRINJEVAC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85584865987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Radnička cesta 82, 10000 Zagreb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24.468,53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0,0154%</w:t>
            </w:r>
          </w:p>
        </w:tc>
      </w:tr>
      <w:tr w:rsidTr="005E18BB" w:rsidR="005E18BB" w:rsidRPr="005E18BB">
        <w:trPr>
          <w:trHeight w:val="220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259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85584865987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Ulica grada Vukovara 41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16.942,05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0,0107%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260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ZAPREŠIĆ, društvo s ograničenom odgovornošću za obavljanje komunalnih djelatnosti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96412232479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Zaprešić, Zelengaj 15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82.283,76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0,0519%</w:t>
            </w:r>
          </w:p>
        </w:tc>
      </w:tr>
      <w:tr w:rsidTr="005E18BB" w:rsidR="005E18BB" w:rsidRPr="005E18BB">
        <w:trPr>
          <w:trHeight w:val="126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lastRenderedPageBreak/>
              <w:t>261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ZAPREŠIĆANKA društvo s ograničenom odgovornošću za trgovinu, marketing, usluge, turizam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35851564566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Zaprešić, Pojatno, Zagrebačka cesta 3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85.250,00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0,0538%</w:t>
            </w:r>
          </w:p>
        </w:tc>
      </w:tr>
      <w:tr w:rsidTr="005E18BB" w:rsidR="005E18BB" w:rsidRPr="005E18BB">
        <w:trPr>
          <w:trHeight w:val="94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262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ZE - TRA društvo s ograničenom odgovornošću za proizvodnju, marketing i transport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84412170391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Sveti Ivan Zelina, Krečaves 91A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53.220,75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0,0336%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263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ZLINJE d.o.o. za proizvodnju, trgovinu, usluge i maslinarstvo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93525268432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 xml:space="preserve">Blato, Ulica 1  30/1 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193.668,15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0,1222%</w:t>
            </w:r>
          </w:p>
        </w:tc>
      </w:tr>
      <w:tr w:rsidTr="005E18BB" w:rsidR="005E18BB" w:rsidRPr="005E18BB">
        <w:trPr>
          <w:trHeight w:val="630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264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ZVIJEZDA dioničko društvo za proizvodnju, trgovinu i usluge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91492011748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color w:val="000000"/>
              </w:rPr>
            </w:pPr>
            <w:r w:rsidRPr="005E18BB">
              <w:rPr>
                <w:color w:val="000000"/>
              </w:rPr>
              <w:t>Zagreb, Marijana Čavića 1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 xml:space="preserve">9.027,07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ZA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color w:val="000000"/>
              </w:rPr>
            </w:pPr>
            <w:r w:rsidRPr="005E18BB">
              <w:rPr>
                <w:color w:val="000000"/>
              </w:rPr>
              <w:t>0,0057%</w:t>
            </w:r>
          </w:p>
        </w:tc>
      </w:tr>
      <w:tr w:rsidTr="005E18BB" w:rsidR="005E18BB" w:rsidRPr="005E18BB">
        <w:trPr>
          <w:trHeight w:val="465"/>
        </w:trPr>
        <w:tc>
          <w:tcPr>
            <w:tcW w:type="pct" w:w="2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b/>
                <w:bCs/>
                <w:color w:val="000000"/>
              </w:rPr>
            </w:pPr>
            <w:r w:rsidRPr="005E18BB"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127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b/>
                <w:bCs/>
                <w:color w:val="000000"/>
              </w:rPr>
            </w:pPr>
            <w:r w:rsidRPr="005E18BB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b/>
                <w:bCs/>
                <w:color w:val="000000"/>
              </w:rPr>
            </w:pPr>
            <w:r w:rsidRPr="005E18BB"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98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rPr>
                <w:b/>
                <w:bCs/>
                <w:color w:val="000000"/>
              </w:rPr>
            </w:pPr>
            <w:r w:rsidRPr="005E18BB"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7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b/>
                <w:bCs/>
                <w:color w:val="000000"/>
              </w:rPr>
            </w:pPr>
            <w:r w:rsidRPr="005E18BB">
              <w:rPr>
                <w:b/>
                <w:bCs/>
                <w:color w:val="000000"/>
              </w:rPr>
              <w:t>158.461.127,07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center"/>
              <w:rPr>
                <w:color w:val="000000"/>
              </w:rPr>
            </w:pPr>
            <w:r w:rsidRPr="005E18BB">
              <w:rPr>
                <w:color w:val="000000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18BB" w:rsidP="005E18BB" w:rsidR="005E18BB" w:rsidRPr="005E18BB">
            <w:pPr>
              <w:jc w:val="right"/>
              <w:rPr>
                <w:b/>
                <w:bCs/>
                <w:color w:val="000000"/>
              </w:rPr>
            </w:pPr>
            <w:r w:rsidRPr="005E18BB">
              <w:rPr>
                <w:b/>
                <w:bCs/>
                <w:color w:val="000000"/>
              </w:rPr>
              <w:t>100,0000%</w:t>
            </w:r>
          </w:p>
        </w:tc>
      </w:tr>
    </w:tbl>
    <w:p w:rsidRDefault="003621DC" w:rsidP="005A27E5" w:rsidR="003621DC" w:rsidRPr="00DE48C5">
      <w:pPr>
        <w:widowControl w:val="false"/>
        <w:overflowPunct w:val="false"/>
        <w:autoSpaceDE w:val="false"/>
        <w:autoSpaceDN w:val="false"/>
        <w:adjustRightInd w:val="false"/>
        <w:spacing w:before="5"/>
        <w:textAlignment w:val="baseline"/>
        <w:rPr>
          <w:b/>
          <w:bCs/>
          <w:sz w:val="25"/>
          <w:szCs w:val="25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310"/>
        <w:gridCol w:w="7035"/>
        <w:gridCol w:w="313"/>
        <w:gridCol w:w="310"/>
        <w:gridCol w:w="3466"/>
        <w:gridCol w:w="310"/>
        <w:gridCol w:w="2474"/>
      </w:tblGrid>
      <w:tr w:rsidTr="00D13A7C" w:rsidR="008F2CA3">
        <w:trPr>
          <w:trHeight w:val="799"/>
        </w:trPr>
        <w:tc>
          <w:tcPr>
            <w:tcW w:type="pct" w:w="5000"/>
            <w:gridSpan w:val="7"/>
            <w:tcBorders>
              <w:top w:val="nil"/>
              <w:left w:val="nil"/>
              <w:bottom w:space="0" w:sz="8" w:color="auto" w:val="single"/>
              <w:right w:val="nil"/>
            </w:tcBorders>
            <w:shd w:fill="B4C6E7" w:color="000000" w:val="clear"/>
            <w:noWrap/>
            <w:vAlign w:val="center"/>
            <w:hideMark/>
          </w:tcPr>
          <w:p w:rsidRDefault="008F2CA3" w:rsidR="008F2CA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GLASOVI PREMA IZNOSU TRAŽBINA</w:t>
            </w:r>
          </w:p>
        </w:tc>
      </w:tr>
      <w:tr w:rsidTr="00D13A7C" w:rsidR="008F2CA3">
        <w:trPr>
          <w:trHeight w:val="540"/>
        </w:trPr>
        <w:tc>
          <w:tcPr>
            <w:tcW w:type="pct" w:w="10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2584"/>
            <w:gridSpan w:val="2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Vjerovnici tip namirenja A</w:t>
            </w:r>
          </w:p>
        </w:tc>
        <w:tc>
          <w:tcPr>
            <w:tcW w:type="pct" w:w="10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121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Broj glasova</w:t>
            </w:r>
          </w:p>
        </w:tc>
        <w:tc>
          <w:tcPr>
            <w:tcW w:type="pct" w:w="10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8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% glasova</w:t>
            </w:r>
          </w:p>
        </w:tc>
      </w:tr>
      <w:tr w:rsidTr="00D13A7C" w:rsidR="008F2CA3">
        <w:trPr>
          <w:trHeight w:val="540"/>
        </w:trPr>
        <w:tc>
          <w:tcPr>
            <w:tcW w:type="pct" w:w="109"/>
            <w:tcBorders>
              <w:top w:val="nil"/>
              <w:left w:space="0" w:sz="8" w:color="auto" w:val="sing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2474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rPr>
                <w:color w:val="000000"/>
              </w:rPr>
            </w:pPr>
            <w:r>
              <w:rPr>
                <w:color w:val="000000"/>
              </w:rPr>
              <w:t>UKUPNI IZNOS TRAŽBINA</w:t>
            </w:r>
          </w:p>
        </w:tc>
        <w:tc>
          <w:tcPr>
            <w:tcW w:type="pct" w:w="109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109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1219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158.461.127,07</w:t>
            </w:r>
          </w:p>
        </w:tc>
        <w:tc>
          <w:tcPr>
            <w:tcW w:type="pct" w:w="109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869"/>
            <w:tcBorders>
              <w:top w:space="0" w:sz="8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100,000%</w:t>
            </w:r>
          </w:p>
        </w:tc>
      </w:tr>
      <w:tr w:rsidTr="00D13A7C" w:rsidR="008F2CA3">
        <w:trPr>
          <w:trHeight w:val="540"/>
        </w:trPr>
        <w:tc>
          <w:tcPr>
            <w:tcW w:type="pct" w:w="109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247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Vjerovnici glasovali "ZA"</w:t>
            </w:r>
          </w:p>
        </w:tc>
        <w:tc>
          <w:tcPr>
            <w:tcW w:type="pct" w:w="10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10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121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125.965.238,20</w:t>
            </w:r>
          </w:p>
        </w:tc>
        <w:tc>
          <w:tcPr>
            <w:tcW w:type="pct" w:w="10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8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79,493%</w:t>
            </w:r>
          </w:p>
        </w:tc>
      </w:tr>
      <w:tr w:rsidTr="00D13A7C" w:rsidR="008F2CA3">
        <w:trPr>
          <w:trHeight w:val="540"/>
        </w:trPr>
        <w:tc>
          <w:tcPr>
            <w:tcW w:type="pct" w:w="109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247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rPr>
                <w:color w:val="000000"/>
              </w:rPr>
            </w:pPr>
            <w:r>
              <w:rPr>
                <w:color w:val="000000"/>
              </w:rPr>
              <w:t>Vjerovnici glasovali "PROTIV"</w:t>
            </w:r>
          </w:p>
        </w:tc>
        <w:tc>
          <w:tcPr>
            <w:tcW w:type="pct" w:w="10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10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121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32.495.888,87</w:t>
            </w:r>
          </w:p>
        </w:tc>
        <w:tc>
          <w:tcPr>
            <w:tcW w:type="pct" w:w="10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8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20,507%</w:t>
            </w:r>
          </w:p>
        </w:tc>
      </w:tr>
    </w:tbl>
    <w:p w:rsidRDefault="00417B9B" w:rsidP="003D6D6A" w:rsidR="00417B9B">
      <w:pPr>
        <w:jc w:val="both"/>
        <w:rPr>
          <w:b/>
        </w:rPr>
      </w:pPr>
    </w:p>
    <w:p w:rsidRDefault="008F2CA3" w:rsidP="003D6D6A" w:rsidR="008F2CA3">
      <w:pPr>
        <w:jc w:val="both"/>
        <w:rPr>
          <w:b/>
        </w:rPr>
      </w:pPr>
    </w:p>
    <w:p w:rsidRDefault="008F2CA3" w:rsidP="003D6D6A" w:rsidR="008F2CA3">
      <w:pPr>
        <w:jc w:val="both"/>
        <w:rPr>
          <w:b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310"/>
        <w:gridCol w:w="7317"/>
        <w:gridCol w:w="310"/>
        <w:gridCol w:w="310"/>
        <w:gridCol w:w="3045"/>
        <w:gridCol w:w="310"/>
        <w:gridCol w:w="2616"/>
      </w:tblGrid>
      <w:tr w:rsidTr="008F2CA3" w:rsidR="008F2CA3">
        <w:trPr>
          <w:trHeight w:val="799"/>
        </w:trPr>
        <w:tc>
          <w:tcPr>
            <w:tcW w:type="pct" w:w="5000"/>
            <w:gridSpan w:val="7"/>
            <w:tcBorders>
              <w:top w:val="nil"/>
              <w:left w:val="nil"/>
              <w:bottom w:space="0" w:sz="8" w:color="auto" w:val="single"/>
              <w:right w:val="nil"/>
            </w:tcBorders>
            <w:shd w:fill="A9D08E" w:color="000000" w:val="clear"/>
            <w:noWrap/>
            <w:vAlign w:val="center"/>
            <w:hideMark/>
          </w:tcPr>
          <w:p w:rsidRDefault="008F2CA3" w:rsidR="008F2CA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GLASOVI PREMA BROJU VJEROVNIKA</w:t>
            </w:r>
          </w:p>
        </w:tc>
      </w:tr>
      <w:tr w:rsidTr="008F2CA3" w:rsidR="008F2CA3">
        <w:trPr>
          <w:trHeight w:val="540"/>
        </w:trPr>
        <w:tc>
          <w:tcPr>
            <w:tcW w:type="pct" w:w="10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2682"/>
            <w:gridSpan w:val="2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Svi vjerovnici s pravom glasa</w:t>
            </w:r>
          </w:p>
        </w:tc>
        <w:tc>
          <w:tcPr>
            <w:tcW w:type="pct" w:w="10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107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Broj glasova</w:t>
            </w:r>
          </w:p>
        </w:tc>
        <w:tc>
          <w:tcPr>
            <w:tcW w:type="pct" w:w="10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9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% glasova</w:t>
            </w:r>
          </w:p>
        </w:tc>
      </w:tr>
      <w:tr w:rsidTr="008F2CA3" w:rsidR="008F2CA3">
        <w:trPr>
          <w:trHeight w:val="540"/>
        </w:trPr>
        <w:tc>
          <w:tcPr>
            <w:tcW w:type="pct" w:w="109"/>
            <w:tcBorders>
              <w:top w:val="nil"/>
              <w:left w:space="0" w:sz="8" w:color="auto" w:val="sing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2573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rPr>
                <w:color w:val="000000"/>
              </w:rPr>
            </w:pPr>
            <w:r>
              <w:rPr>
                <w:color w:val="000000"/>
              </w:rPr>
              <w:t>UKUPNI BROJ VJEROVNIKA</w:t>
            </w:r>
          </w:p>
        </w:tc>
        <w:tc>
          <w:tcPr>
            <w:tcW w:type="pct" w:w="109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109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1071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264 </w:t>
            </w:r>
          </w:p>
        </w:tc>
        <w:tc>
          <w:tcPr>
            <w:tcW w:type="pct" w:w="109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920"/>
            <w:tcBorders>
              <w:top w:space="0" w:sz="8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100,0000%</w:t>
            </w:r>
          </w:p>
        </w:tc>
      </w:tr>
      <w:tr w:rsidTr="008F2CA3" w:rsidR="008F2CA3">
        <w:trPr>
          <w:trHeight w:val="540"/>
        </w:trPr>
        <w:tc>
          <w:tcPr>
            <w:tcW w:type="pct" w:w="109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257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Vjerovnici glasovali "ZA"</w:t>
            </w:r>
          </w:p>
        </w:tc>
        <w:tc>
          <w:tcPr>
            <w:tcW w:type="pct" w:w="10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10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107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160 </w:t>
            </w:r>
          </w:p>
        </w:tc>
        <w:tc>
          <w:tcPr>
            <w:tcW w:type="pct" w:w="10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9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60,6061%</w:t>
            </w:r>
          </w:p>
        </w:tc>
      </w:tr>
      <w:tr w:rsidTr="008F2CA3" w:rsidR="008F2CA3">
        <w:trPr>
          <w:trHeight w:val="540"/>
        </w:trPr>
        <w:tc>
          <w:tcPr>
            <w:tcW w:type="pct" w:w="109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257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rPr>
                <w:color w:val="000000"/>
              </w:rPr>
            </w:pPr>
            <w:r>
              <w:rPr>
                <w:color w:val="000000"/>
              </w:rPr>
              <w:t>Vjerovnici glasovali "PROTIV"</w:t>
            </w:r>
          </w:p>
        </w:tc>
        <w:tc>
          <w:tcPr>
            <w:tcW w:type="pct" w:w="10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10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107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104 </w:t>
            </w:r>
          </w:p>
        </w:tc>
        <w:tc>
          <w:tcPr>
            <w:tcW w:type="pct" w:w="10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9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F2CA3" w:rsidR="008F2C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39,3939%</w:t>
            </w:r>
          </w:p>
        </w:tc>
      </w:tr>
    </w:tbl>
    <w:p w:rsidRDefault="005E18BB" w:rsidP="003D6D6A" w:rsidR="005E18BB">
      <w:pPr>
        <w:jc w:val="both"/>
        <w:rPr>
          <w:b/>
        </w:rPr>
      </w:pPr>
    </w:p>
    <w:p w:rsidRDefault="005A27E5" w:rsidP="00C11863" w:rsidR="005A27E5" w:rsidRPr="003D6D6A">
      <w:pPr>
        <w:jc w:val="both"/>
      </w:pPr>
      <w:r w:rsidRPr="003D6D6A">
        <w:t xml:space="preserve">Glasovanje dovršeno u </w:t>
      </w:r>
      <w:r w:rsidR="00972255">
        <w:t>10,45</w:t>
      </w:r>
      <w:r w:rsidRPr="003D6D6A">
        <w:t xml:space="preserve"> sati.</w:t>
      </w:r>
    </w:p>
    <w:p w:rsidRDefault="005A27E5" w:rsidP="003621DC" w:rsidR="005A27E5" w:rsidRPr="003D6D6A">
      <w:pPr>
        <w:jc w:val="both"/>
      </w:pPr>
    </w:p>
    <w:p w:rsidRDefault="005A27E5" w:rsidP="005A27E5" w:rsidR="005A27E5" w:rsidRPr="003D6D6A">
      <w:pPr>
        <w:ind w:firstLine="720"/>
        <w:jc w:val="both"/>
      </w:pPr>
    </w:p>
    <w:p w:rsidRDefault="005A27E5" w:rsidP="00C11863" w:rsidR="005A27E5" w:rsidRPr="003D6D6A">
      <w:pPr>
        <w:jc w:val="both"/>
      </w:pPr>
      <w:r w:rsidRPr="003D6D6A">
        <w:t xml:space="preserve">Radi utvrđivanja rezultata glasovanju sud donosi </w:t>
      </w:r>
    </w:p>
    <w:p w:rsidRDefault="005A27E5" w:rsidP="005A27E5" w:rsidR="005A27E5" w:rsidRPr="003D6D6A">
      <w:pPr>
        <w:ind w:firstLine="720"/>
        <w:jc w:val="both"/>
      </w:pPr>
    </w:p>
    <w:p w:rsidRDefault="005A27E5" w:rsidP="005A27E5" w:rsidR="005A27E5" w:rsidRPr="003D6D6A">
      <w:pPr>
        <w:ind w:firstLine="720"/>
        <w:jc w:val="center"/>
      </w:pPr>
      <w:r w:rsidRPr="003D6D6A">
        <w:t>zaključak</w:t>
      </w:r>
    </w:p>
    <w:p w:rsidRDefault="005A27E5" w:rsidP="005A27E5" w:rsidR="005A27E5" w:rsidRPr="003D6D6A">
      <w:pPr>
        <w:ind w:firstLine="720"/>
        <w:jc w:val="both"/>
      </w:pPr>
    </w:p>
    <w:p w:rsidRDefault="005A27E5" w:rsidP="00C11863" w:rsidR="005A27E5" w:rsidRPr="003D6D6A">
      <w:pPr>
        <w:jc w:val="both"/>
      </w:pPr>
      <w:r w:rsidRPr="003D6D6A">
        <w:t>Odre</w:t>
      </w:r>
      <w:r w:rsidR="00972255">
        <w:t xml:space="preserve">đuje se stanka u trajanju od 20 </w:t>
      </w:r>
      <w:r w:rsidRPr="003D6D6A">
        <w:t>min.</w:t>
      </w:r>
    </w:p>
    <w:p w:rsidRDefault="005A27E5" w:rsidP="005A27E5" w:rsidR="005A27E5" w:rsidRPr="003D6D6A">
      <w:pPr>
        <w:ind w:firstLine="720"/>
        <w:jc w:val="both"/>
      </w:pPr>
    </w:p>
    <w:p w:rsidRDefault="005A27E5" w:rsidP="00C11863" w:rsidR="005A27E5" w:rsidRPr="003D6D6A">
      <w:pPr>
        <w:jc w:val="both"/>
      </w:pPr>
      <w:r w:rsidRPr="003D6D6A">
        <w:t xml:space="preserve">Nastavljeno u </w:t>
      </w:r>
      <w:r w:rsidR="00972255">
        <w:t>11,05</w:t>
      </w:r>
      <w:r w:rsidR="003D6D6A">
        <w:t xml:space="preserve"> </w:t>
      </w:r>
      <w:r w:rsidRPr="003D6D6A">
        <w:t>sati</w:t>
      </w:r>
    </w:p>
    <w:p w:rsidRDefault="005A27E5" w:rsidP="005A27E5" w:rsidR="005A27E5" w:rsidRPr="003D6D6A">
      <w:pPr>
        <w:ind w:firstLine="720"/>
        <w:jc w:val="both"/>
      </w:pPr>
    </w:p>
    <w:p w:rsidRDefault="00204E30" w:rsidP="005A27E5" w:rsidR="00204E30" w:rsidRPr="00DE48C5">
      <w:pPr>
        <w:ind w:firstLine="720"/>
        <w:jc w:val="both"/>
        <w:rPr>
          <w:b/>
        </w:rPr>
        <w:sectPr w:rsidSect="005E18BB" w:rsidR="00204E30" w:rsidRPr="00DE48C5">
          <w:pgSz w:orient="landscape" w:h="11906" w:w="16838"/>
          <w:pgMar w:gutter="0" w:footer="709" w:header="709" w:left="1418" w:bottom="1418" w:right="1418" w:top="1418"/>
          <w:cols w:space="708"/>
          <w:titlePg/>
          <w:docGrid w:linePitch="360"/>
        </w:sectPr>
      </w:pPr>
    </w:p>
    <w:p w:rsidRDefault="005A27E5" w:rsidP="005A27E5" w:rsidR="005A27E5" w:rsidRPr="003D6D6A">
      <w:pPr>
        <w:jc w:val="both"/>
      </w:pPr>
      <w:r w:rsidRPr="003D6D6A">
        <w:lastRenderedPageBreak/>
        <w:t>Utvrđuje se da su u nastavku ročišta prisutni vjerovnici ko</w:t>
      </w:r>
      <w:r w:rsidR="00C11863">
        <w:t xml:space="preserve">ji su prisustvovali i ročištu </w:t>
      </w:r>
      <w:r w:rsidRPr="003D6D6A">
        <w:t>za glasovanje o stečajnom planu.</w:t>
      </w:r>
    </w:p>
    <w:p w:rsidRDefault="005A27E5" w:rsidP="005A27E5" w:rsidR="005A27E5" w:rsidRPr="003D6D6A">
      <w:pPr>
        <w:jc w:val="both"/>
      </w:pPr>
    </w:p>
    <w:p w:rsidRDefault="005A27E5" w:rsidP="003D6D6A" w:rsidR="005A27E5" w:rsidRPr="003D6D6A">
      <w:pPr>
        <w:pStyle w:val="Tijeloteksta-uvlaka3"/>
      </w:pPr>
      <w:r w:rsidRPr="003D6D6A">
        <w:t>Nakon privedenog glasovanja  sudac utvrđuje rezultate glasovanja i to kako slijedi:</w:t>
      </w:r>
    </w:p>
    <w:p w:rsidRDefault="005A27E5" w:rsidP="005A27E5" w:rsidR="005A27E5" w:rsidRPr="003D6D6A">
      <w:pPr>
        <w:ind w:firstLine="720"/>
        <w:jc w:val="both"/>
      </w:pPr>
    </w:p>
    <w:p w:rsidRDefault="005A27E5" w:rsidP="005A27E5" w:rsidR="005A27E5" w:rsidRPr="003D6D6A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3D6D6A">
        <w:rPr>
          <w:sz w:val="24"/>
          <w:szCs w:val="24"/>
        </w:rPr>
        <w:t>U odnosu na većinu svih vjerovnika:</w:t>
      </w:r>
    </w:p>
    <w:p w:rsidRDefault="00C11863" w:rsidP="00C11863" w:rsidR="00C11863">
      <w:pPr>
        <w:jc w:val="both"/>
        <w:rPr>
          <w:b/>
        </w:rPr>
      </w:pPr>
    </w:p>
    <w:p w:rsidRDefault="005A27E5" w:rsidP="00C11863" w:rsidR="005A27E5" w:rsidRPr="008C4E1B">
      <w:pPr>
        <w:jc w:val="both"/>
      </w:pPr>
      <w:r w:rsidRPr="008C4E1B">
        <w:t>Od ukupno  vjerovnika sa utvrđenim tražbinama koji imaju pravo glasa:</w:t>
      </w:r>
    </w:p>
    <w:p w:rsidRDefault="00C11863" w:rsidP="00C11863" w:rsidR="005A27E5" w:rsidRPr="008C4E1B">
      <w:pPr>
        <w:jc w:val="both"/>
      </w:pPr>
      <w:r>
        <w:t xml:space="preserve">- </w:t>
      </w:r>
      <w:r w:rsidR="005A27E5" w:rsidRPr="008C4E1B">
        <w:t>ZA prihvaćanje izmijenjenog plana</w:t>
      </w:r>
      <w:r w:rsidR="00972255">
        <w:t xml:space="preserve"> restrukturiranja glasovala su 160</w:t>
      </w:r>
      <w:r w:rsidR="00EF56D1" w:rsidRPr="008C4E1B">
        <w:t xml:space="preserve"> od ukupno </w:t>
      </w:r>
      <w:r w:rsidR="00972255">
        <w:t xml:space="preserve">264 </w:t>
      </w:r>
      <w:r w:rsidR="005A27E5" w:rsidRPr="008C4E1B">
        <w:t xml:space="preserve">vjerovnika  ili </w:t>
      </w:r>
      <w:r w:rsidR="00972255">
        <w:t>60,61</w:t>
      </w:r>
      <w:r w:rsidR="005A27E5" w:rsidRPr="008C4E1B">
        <w:t xml:space="preserve"> %  </w:t>
      </w:r>
    </w:p>
    <w:p w:rsidRDefault="00C11863" w:rsidP="00972255" w:rsidR="005A27E5" w:rsidRPr="00972255">
      <w:pPr>
        <w:jc w:val="both"/>
      </w:pPr>
      <w:r>
        <w:t xml:space="preserve">- </w:t>
      </w:r>
      <w:r w:rsidR="005A27E5" w:rsidRPr="008C4E1B">
        <w:t xml:space="preserve">PROTIV prihvaćanja  plana </w:t>
      </w:r>
      <w:r w:rsidR="00EF56D1" w:rsidRPr="008C4E1B">
        <w:t xml:space="preserve">restrukturiranja glasovalo je </w:t>
      </w:r>
      <w:r w:rsidR="00972255">
        <w:t>104 vjerovnika od ukupno 264 ili 39,39 %.</w:t>
      </w:r>
    </w:p>
    <w:p w:rsidRDefault="005A27E5" w:rsidP="005A27E5" w:rsidR="005A27E5">
      <w:pPr>
        <w:ind w:firstLine="720"/>
        <w:jc w:val="both"/>
        <w:rPr>
          <w:b/>
          <w:i/>
        </w:rPr>
      </w:pPr>
    </w:p>
    <w:p w:rsidRDefault="001B603C" w:rsidP="001B603C" w:rsidR="001B603C" w:rsidRPr="001B603C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1B603C">
        <w:rPr>
          <w:sz w:val="24"/>
          <w:szCs w:val="24"/>
        </w:rPr>
        <w:t>U odnosu na iznos</w:t>
      </w:r>
      <w:r w:rsidR="001113B2">
        <w:rPr>
          <w:sz w:val="24"/>
          <w:szCs w:val="24"/>
        </w:rPr>
        <w:t xml:space="preserve"> tražbina:</w:t>
      </w:r>
    </w:p>
    <w:p w:rsidRDefault="001B603C" w:rsidP="001B603C" w:rsidR="001B603C">
      <w:pPr>
        <w:jc w:val="both"/>
      </w:pPr>
    </w:p>
    <w:p w:rsidRDefault="001B603C" w:rsidP="001B603C" w:rsidR="001B603C" w:rsidRPr="008C4E1B">
      <w:pPr>
        <w:jc w:val="both"/>
      </w:pPr>
      <w:r w:rsidRPr="008C4E1B">
        <w:t>Od ukupno  vjerovnika sa utvrđenim tražbinama koji imaju pravo glasa:</w:t>
      </w:r>
    </w:p>
    <w:p w:rsidRDefault="001B603C" w:rsidP="001B603C" w:rsidR="001B603C" w:rsidRPr="008C4E1B">
      <w:pPr>
        <w:jc w:val="both"/>
      </w:pPr>
      <w:r>
        <w:t xml:space="preserve">- </w:t>
      </w:r>
      <w:r w:rsidRPr="008C4E1B">
        <w:t>ZA prihvaćanje izmijenjenog plana</w:t>
      </w:r>
      <w:r w:rsidR="00A40DF2">
        <w:t xml:space="preserve"> restrukturiranja glasovalo se</w:t>
      </w:r>
      <w:r>
        <w:t xml:space="preserve"> u ukupnom iznosu od 125.965.238.20 kn ili 79,493</w:t>
      </w:r>
      <w:r w:rsidRPr="008C4E1B">
        <w:t xml:space="preserve"> %  </w:t>
      </w:r>
    </w:p>
    <w:p w:rsidRDefault="001B603C" w:rsidP="001B603C" w:rsidR="001B603C" w:rsidRPr="00972255">
      <w:pPr>
        <w:jc w:val="both"/>
      </w:pPr>
      <w:r>
        <w:t xml:space="preserve">- PROTIV prihvaćanja </w:t>
      </w:r>
      <w:r w:rsidRPr="008C4E1B">
        <w:t xml:space="preserve">plana restrukturiranja glasovalo </w:t>
      </w:r>
      <w:r w:rsidR="00A40DF2">
        <w:t xml:space="preserve">se </w:t>
      </w:r>
      <w:r>
        <w:t>u ukupnom iznosu od 32.495.888,87</w:t>
      </w:r>
      <w:r w:rsidR="00A40DF2">
        <w:t xml:space="preserve"> kn</w:t>
      </w:r>
      <w:r>
        <w:t xml:space="preserve"> ili 20,507 %.</w:t>
      </w:r>
    </w:p>
    <w:p w:rsidRDefault="001B603C" w:rsidP="005A27E5" w:rsidR="001B603C" w:rsidRPr="00DE48C5">
      <w:pPr>
        <w:ind w:firstLine="720"/>
        <w:jc w:val="both"/>
        <w:rPr>
          <w:b/>
          <w:i/>
        </w:rPr>
      </w:pPr>
    </w:p>
    <w:p w:rsidRDefault="005A27E5" w:rsidP="005A27E5" w:rsidR="005A27E5" w:rsidRPr="008C4E1B">
      <w:pPr>
        <w:pStyle w:val="Tijeloteksta"/>
        <w:tabs>
          <w:tab w:pos="426" w:val="left"/>
        </w:tabs>
      </w:pPr>
      <w:r w:rsidRPr="00DE48C5">
        <w:rPr>
          <w:b/>
        </w:rPr>
        <w:tab/>
        <w:t xml:space="preserve"> </w:t>
      </w:r>
      <w:r w:rsidRPr="00DE48C5">
        <w:rPr>
          <w:b/>
        </w:rPr>
        <w:tab/>
      </w:r>
      <w:r w:rsidRPr="008C4E1B">
        <w:t>Sud donosi  sljedeći</w:t>
      </w:r>
    </w:p>
    <w:p w:rsidRDefault="005A27E5" w:rsidP="005A27E5" w:rsidR="005A27E5" w:rsidRPr="008C4E1B">
      <w:pPr>
        <w:pStyle w:val="Tijeloteksta"/>
        <w:tabs>
          <w:tab w:pos="426" w:val="left"/>
        </w:tabs>
        <w:jc w:val="center"/>
      </w:pPr>
      <w:r w:rsidRPr="008C4E1B">
        <w:t>ZAKLJUČAK</w:t>
      </w:r>
    </w:p>
    <w:p w:rsidRDefault="005A27E5" w:rsidP="005A27E5" w:rsidR="005A27E5" w:rsidRPr="008C4E1B">
      <w:pPr>
        <w:pStyle w:val="Tijeloteksta"/>
        <w:tabs>
          <w:tab w:pos="426" w:val="left"/>
        </w:tabs>
        <w:jc w:val="center"/>
      </w:pPr>
    </w:p>
    <w:p w:rsidRDefault="005A27E5" w:rsidP="008C4E1B" w:rsidR="005A27E5" w:rsidRPr="008C4E1B">
      <w:pPr>
        <w:pStyle w:val="Tijeloteksta"/>
        <w:tabs>
          <w:tab w:pos="426" w:val="left"/>
        </w:tabs>
      </w:pPr>
      <w:r w:rsidRPr="008C4E1B">
        <w:tab/>
        <w:t>Odluka će uslijediti pisanim putem.</w:t>
      </w:r>
    </w:p>
    <w:p w:rsidRDefault="005A27E5" w:rsidP="005A27E5" w:rsidR="005A27E5" w:rsidRPr="00DE48C5">
      <w:pPr>
        <w:jc w:val="both"/>
        <w:rPr>
          <w:b/>
        </w:rPr>
      </w:pPr>
    </w:p>
    <w:p w:rsidRDefault="005A27E5" w:rsidP="005A27E5" w:rsidR="005A27E5" w:rsidRPr="008C4E1B">
      <w:pPr>
        <w:jc w:val="both"/>
      </w:pPr>
      <w:r w:rsidRPr="008C4E1B">
        <w:t xml:space="preserve">Dovršeno u </w:t>
      </w:r>
      <w:r w:rsidR="008D4477">
        <w:t>11,15</w:t>
      </w:r>
      <w:r w:rsidR="00D16F66" w:rsidRPr="008C4E1B">
        <w:t xml:space="preserve"> </w:t>
      </w:r>
      <w:r w:rsidRPr="008C4E1B">
        <w:t>sati.</w:t>
      </w:r>
    </w:p>
    <w:p w:rsidRDefault="005A27E5" w:rsidP="005A27E5" w:rsidR="005A27E5" w:rsidRPr="008C4E1B">
      <w:pPr>
        <w:jc w:val="both"/>
      </w:pPr>
    </w:p>
    <w:p w:rsidRDefault="005A27E5" w:rsidP="005A27E5" w:rsidR="005A27E5" w:rsidRPr="008C4E1B">
      <w:pPr>
        <w:jc w:val="both"/>
      </w:pPr>
    </w:p>
    <w:p w:rsidRDefault="005A27E5" w:rsidP="005A27E5" w:rsidR="005A27E5" w:rsidRPr="008C4E1B">
      <w:pPr>
        <w:jc w:val="both"/>
      </w:pPr>
      <w:r w:rsidRPr="008C4E1B">
        <w:t xml:space="preserve">                                                                   SUDAC:</w:t>
      </w:r>
      <w:r w:rsidRPr="008C4E1B">
        <w:tab/>
      </w:r>
    </w:p>
    <w:p w:rsidRDefault="005A27E5" w:rsidP="005A27E5" w:rsidR="005A27E5" w:rsidRPr="008C4E1B">
      <w:pPr>
        <w:jc w:val="both"/>
      </w:pPr>
      <w:r w:rsidRPr="008C4E1B">
        <w:t xml:space="preserve">                                                         Vesna Sremac Šoštar</w:t>
      </w:r>
      <w:r w:rsidRPr="008C4E1B">
        <w:tab/>
      </w:r>
      <w:r w:rsidRPr="008C4E1B">
        <w:tab/>
      </w:r>
      <w:r w:rsidRPr="008C4E1B">
        <w:tab/>
        <w:t xml:space="preserve">                     </w:t>
      </w:r>
      <w:r w:rsidRPr="008C4E1B">
        <w:tab/>
      </w:r>
      <w:r w:rsidRPr="008C4E1B">
        <w:tab/>
      </w:r>
      <w:r w:rsidRPr="008C4E1B">
        <w:tab/>
        <w:t xml:space="preserve">                                                   </w:t>
      </w:r>
    </w:p>
    <w:p w:rsidRDefault="005A27E5" w:rsidP="005A27E5" w:rsidR="005A27E5" w:rsidRPr="008C4E1B">
      <w:pPr>
        <w:jc w:val="both"/>
      </w:pPr>
      <w:r w:rsidRPr="008C4E1B">
        <w:t xml:space="preserve">                </w:t>
      </w:r>
    </w:p>
    <w:p w:rsidRDefault="005A27E5" w:rsidP="005A27E5" w:rsidR="005A27E5" w:rsidRPr="008C4E1B">
      <w:pPr>
        <w:jc w:val="both"/>
      </w:pPr>
      <w:r w:rsidRPr="008C4E1B">
        <w:t xml:space="preserve">                                                                 </w:t>
      </w:r>
      <w:r w:rsidR="008D4477">
        <w:t xml:space="preserve">   </w:t>
      </w:r>
      <w:r w:rsidRPr="008C4E1B">
        <w:t>Zapisničar:</w:t>
      </w:r>
    </w:p>
    <w:p w:rsidRDefault="005A27E5" w:rsidP="005A27E5" w:rsidR="005A27E5" w:rsidRPr="008C4E1B">
      <w:pPr>
        <w:jc w:val="both"/>
      </w:pPr>
      <w:r w:rsidRPr="008C4E1B">
        <w:tab/>
      </w:r>
      <w:r w:rsidRPr="008C4E1B">
        <w:tab/>
      </w:r>
      <w:r w:rsidRPr="008C4E1B">
        <w:tab/>
      </w:r>
      <w:r w:rsidRPr="008C4E1B">
        <w:tab/>
      </w:r>
      <w:r w:rsidRPr="008C4E1B">
        <w:tab/>
        <w:t xml:space="preserve">  </w:t>
      </w:r>
      <w:r w:rsidR="003A7F25" w:rsidRPr="008C4E1B">
        <w:t xml:space="preserve">      Matea Bizjak</w:t>
      </w:r>
    </w:p>
    <w:p w:rsidRDefault="005A27E5" w:rsidP="005A27E5" w:rsidR="005A27E5" w:rsidRPr="008C4E1B">
      <w:pPr>
        <w:jc w:val="both"/>
      </w:pPr>
    </w:p>
    <w:p w:rsidRDefault="005A27E5" w:rsidP="005A27E5" w:rsidR="005A27E5" w:rsidRPr="008C4E1B">
      <w:pPr>
        <w:jc w:val="both"/>
      </w:pPr>
    </w:p>
    <w:p w:rsidRDefault="005A27E5" w:rsidP="005A27E5" w:rsidR="005A27E5" w:rsidRPr="008C4E1B">
      <w:pPr>
        <w:jc w:val="both"/>
      </w:pPr>
    </w:p>
    <w:p w:rsidRDefault="005A27E5" w:rsidP="005A27E5" w:rsidR="005A27E5" w:rsidRPr="008C4E1B">
      <w:pPr>
        <w:jc w:val="both"/>
      </w:pPr>
      <w:r w:rsidRPr="008C4E1B">
        <w:t>Povjerenik:</w:t>
      </w:r>
    </w:p>
    <w:p w:rsidRDefault="00C11863" w:rsidP="005A27E5" w:rsidR="005A27E5" w:rsidRPr="008C4E1B">
      <w:pPr>
        <w:jc w:val="both"/>
      </w:pPr>
      <w:r>
        <w:t>Sandra Gregorić Jelinek</w:t>
      </w:r>
    </w:p>
    <w:p w:rsidRDefault="005A27E5" w:rsidP="005A27E5" w:rsidR="005A27E5" w:rsidRPr="008C4E1B">
      <w:pPr>
        <w:jc w:val="both"/>
      </w:pPr>
    </w:p>
    <w:p w:rsidRDefault="005A27E5" w:rsidP="005A27E5" w:rsidR="005A27E5" w:rsidRPr="008C4E1B"/>
    <w:p w:rsidRDefault="008D4477" w:rsidP="005A27E5" w:rsidR="008D4477"/>
    <w:p w:rsidRDefault="008D4477" w:rsidP="005A27E5" w:rsidR="008D4477"/>
    <w:p w:rsidRDefault="008D4477" w:rsidP="005A27E5" w:rsidR="008D4477"/>
    <w:p w:rsidRDefault="008D4477" w:rsidP="005A27E5" w:rsidR="008D4477"/>
    <w:p w:rsidRDefault="008D4477" w:rsidP="005A27E5" w:rsidR="008D4477"/>
    <w:p w:rsidRDefault="008D4477" w:rsidP="005A27E5" w:rsidR="008D4477"/>
    <w:p w:rsidRDefault="005A27E5" w:rsidP="005A27E5" w:rsidR="005A27E5" w:rsidRPr="008C4E1B">
      <w:r w:rsidRPr="008C4E1B">
        <w:lastRenderedPageBreak/>
        <w:t>VJEROVNICI:</w:t>
      </w:r>
    </w:p>
    <w:p w:rsidRDefault="005A27E5" w:rsidP="005A27E5" w:rsidR="005A27E5" w:rsidRPr="008C4E1B">
      <w:pPr>
        <w:jc w:val="both"/>
      </w:pPr>
    </w:p>
    <w:p w:rsidRDefault="008D4477" w:rsidP="008D4477" w:rsidR="008D4477">
      <w:pPr>
        <w:jc w:val="both"/>
      </w:pPr>
      <w:r>
        <w:t xml:space="preserve">A K Z-M društvo s ograničenom odgovornošću za trgovinu, usluge i proizvodnju Velika Gorica, Kolodvorska 52,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ADAPTA LOGISTIK d.o.o. za trgovinu i usluge Zagreb, Stjepana Ladiše 3 </w:t>
      </w:r>
    </w:p>
    <w:p w:rsidRDefault="008D4477" w:rsidP="008D4477" w:rsidR="008D4477">
      <w:pPr>
        <w:jc w:val="both"/>
      </w:pPr>
      <w:r>
        <w:t>ADRIA OIL društvo s ograničenom odgovornošću za prodaju naftnih derivata Kastav, Spinčić 38</w:t>
      </w:r>
    </w:p>
    <w:p w:rsidRDefault="008D4477" w:rsidP="008D4477" w:rsidR="008D4477">
      <w:pPr>
        <w:jc w:val="both"/>
      </w:pPr>
      <w:r>
        <w:t>AG SJAJ d.o.o. za čišćenje svih vrsta objekata Zagreb, Fallerovo Šetalište  22</w:t>
      </w:r>
    </w:p>
    <w:p w:rsidRDefault="008D4477" w:rsidP="008D4477" w:rsidR="008D4477">
      <w:pPr>
        <w:jc w:val="both"/>
      </w:pPr>
      <w:r>
        <w:t xml:space="preserve">AGRA-TRGOVINA, trgovačko društvo s ograničenom odgovornošću Gornji Stupnik, Pavlovićka 2/I, zastupano po Ivan Kapor, odvjetnik, prema punomoći koji predaje u sudski spis </w:t>
      </w:r>
    </w:p>
    <w:p w:rsidRDefault="008D4477" w:rsidP="008D4477" w:rsidR="008D4477">
      <w:pPr>
        <w:jc w:val="both"/>
      </w:pPr>
      <w:r>
        <w:t>AGROKOR koncern za upravljanje društvima, proizvodnju i trgovinu poljoprivrednim proizvodima, dioničko društvo Zagreb, Trg Dražena Petrovića 3, zastupano po Tina Škarica, prema punomoći koje predaje u sudski spis</w:t>
      </w:r>
    </w:p>
    <w:p w:rsidRDefault="008D4477" w:rsidP="008D4477" w:rsidR="008D4477">
      <w:pPr>
        <w:jc w:val="both"/>
      </w:pPr>
      <w:r>
        <w:t xml:space="preserve">ALCA ZAGREB trgovačko društvo s ograničenom odgovornošću za uvoz, izvoz i trgovinu na veliko i malo Zagreb, Koledovčina 2,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ALIQUANTUM IDEA društvo s ograničenom odgovornošću za trgovinu i usluge Zagreb, Fallerovo Šetalište 70, zastupano po Ivan Kapor, odvjetnik, prema punomoći koji predaje u sudski spis </w:t>
      </w:r>
    </w:p>
    <w:p w:rsidRDefault="008D4477" w:rsidP="008D4477" w:rsidR="008D4477">
      <w:pPr>
        <w:jc w:val="both"/>
      </w:pPr>
    </w:p>
    <w:p w:rsidRDefault="008D4477" w:rsidP="008D4477" w:rsidR="008D4477">
      <w:pPr>
        <w:jc w:val="both"/>
      </w:pPr>
      <w:r>
        <w:t>ARBUROŽA d.o.o. za upravljanje i održavanje javnih i zelenih površina Novalja, Čiponjac Jug 6</w:t>
      </w:r>
    </w:p>
    <w:p w:rsidRDefault="008D4477" w:rsidP="008D4477" w:rsidR="008D4477">
      <w:pPr>
        <w:jc w:val="both"/>
      </w:pPr>
      <w:r>
        <w:t xml:space="preserve">AUDIT društvo s ograničenom odgovornošću za revizijske usluge Zagreb, Radnička cesta 54, zastupano po Ivan Kapor, odvjetnik, prema punomoći koji predaje u sudski spis, Josip Štefičić osobno </w:t>
      </w:r>
    </w:p>
    <w:p w:rsidRDefault="008D4477" w:rsidP="008D4477" w:rsidR="008D4477">
      <w:pPr>
        <w:jc w:val="both"/>
      </w:pPr>
      <w:r>
        <w:t xml:space="preserve">AUTO HRVATSKA PRODAJNO SERVISNI CENTRI d.o.o. za usluge i trgovinu Zastavnice 25c, 10257 Hrvatski Leskovac,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AUTO KREŠO d.o.o. za trgovinu i usluge Zagreb, Biokovska 1b,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AUTOKLUB JASTREBARSKO Jastrebarsko, Trešnjevka 4, zastupano po Ivan Kapor, odvjetnik, prema punomoći koji predaje u sudski spis </w:t>
      </w:r>
    </w:p>
    <w:p w:rsidRDefault="008D4477" w:rsidP="008D4477" w:rsidR="008D4477">
      <w:pPr>
        <w:jc w:val="both"/>
      </w:pPr>
      <w:r>
        <w:t>AUTO-REMETINEC dioničko društvo za autoservisne i remontne usluge, promet auto dijelova i vozila, ispitivanje tehničke ispravnosti, registraciju vozila i zastupanje u obaveznom osiguranju od automobilske odgovornosti i u osiguranju vozača i putnika od posljedica nesretnog slučaja-nezgode Zagreb-Novi Zagreb, Remetinec 5F</w:t>
      </w:r>
    </w:p>
    <w:p w:rsidRDefault="008D4477" w:rsidP="008D4477" w:rsidR="008D4477">
      <w:pPr>
        <w:jc w:val="both"/>
      </w:pPr>
      <w:r>
        <w:t xml:space="preserve">AUTOSERVIS PETAR KEKEZ,obrt za popravak vozila i trgovinu, vl. Petar Kekez, HRVACE Hrvace, Hrvace 2A, zastupano po Ivan Kapor, odvjetnik, prema punomoći koji predaje u sudski spis </w:t>
      </w:r>
    </w:p>
    <w:p w:rsidRDefault="008D4477" w:rsidP="008D4477" w:rsidR="008D4477">
      <w:pPr>
        <w:jc w:val="both"/>
      </w:pPr>
      <w:r>
        <w:t>BABIĆ društvo s ograničenom odgovornošću za održavanje čistoće Cestica, Ljudevita Gaja 44</w:t>
      </w:r>
    </w:p>
    <w:p w:rsidRDefault="008D4477" w:rsidP="008D4477" w:rsidR="008D4477">
      <w:pPr>
        <w:jc w:val="both"/>
      </w:pPr>
      <w:r>
        <w:t>BAČANI-TRANSPORTI društvo s ograničenom odgovornošću za prijevoz, usluge, trgovinu, uvoz-izvoz i turističku agenciju Zabok, Matije Gupca 28</w:t>
      </w:r>
    </w:p>
    <w:p w:rsidRDefault="008D4477" w:rsidP="008D4477" w:rsidR="008D4477">
      <w:pPr>
        <w:jc w:val="both"/>
      </w:pPr>
      <w:r>
        <w:t>BADEL proizvodnja alkohola, alkoholnih pića i octa d.o.o. Quirinova 8, 44000 Sisak</w:t>
      </w:r>
    </w:p>
    <w:p w:rsidRDefault="008D4477" w:rsidP="008D4477" w:rsidR="008D4477">
      <w:pPr>
        <w:jc w:val="both"/>
      </w:pPr>
      <w:r>
        <w:t>BARANJSKA ČISTOĆA d.o.o. za održavanje čistoće i odlaganje komunalnog otpada Beli Manastir, Ulica Republike 11</w:t>
      </w:r>
    </w:p>
    <w:p w:rsidRDefault="008D4477" w:rsidP="008D4477" w:rsidR="008D4477">
      <w:pPr>
        <w:jc w:val="both"/>
      </w:pPr>
      <w:r>
        <w:t>Baranjski vodovod d.o.o. za vodoopskrbu i odvodnju Beli Manastir Beli Manastir, A.Stepinca 7</w:t>
      </w:r>
    </w:p>
    <w:p w:rsidRDefault="008D4477" w:rsidP="008D4477" w:rsidR="008D4477">
      <w:pPr>
        <w:jc w:val="both"/>
      </w:pPr>
      <w:r>
        <w:lastRenderedPageBreak/>
        <w:t>BENKOVIĆ društvo s ograničenom odgovornošću za usluge Benkovac, Šetalište Kneza Branimira 12</w:t>
      </w:r>
    </w:p>
    <w:p w:rsidRDefault="008D4477" w:rsidP="008D4477" w:rsidR="008D4477">
      <w:pPr>
        <w:jc w:val="both"/>
      </w:pPr>
      <w:r>
        <w:t>BOŠANA, društvo s ograničenom odgovornošću za turizam i usluge Biograd Na Moru, Kralja Petra Svačića 26</w:t>
      </w:r>
    </w:p>
    <w:p w:rsidRDefault="008D4477" w:rsidP="008D4477" w:rsidR="008D4477">
      <w:pPr>
        <w:jc w:val="both"/>
      </w:pPr>
      <w:r>
        <w:t xml:space="preserve">BUKOVČAK obrt za prijevoz vl.Robert Bukovčak Belovar, Prigorska 32,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BUSINESS MEDIA CROATIA d.o.o. za trgovinu i usluge Zagreb, Savska cesta 182, zastupano po Toma Trbuljak, odvj. vježbenik </w:t>
      </w:r>
    </w:p>
    <w:p w:rsidRDefault="008D4477" w:rsidP="008D4477" w:rsidR="008D4477">
      <w:pPr>
        <w:jc w:val="both"/>
      </w:pPr>
      <w:r>
        <w:t xml:space="preserve">C.I.A.K. društvo s ograničenom odgovornošću za proizvodnju, unutarnju i vanjsku trgovinu, zastupanje i usluge Donji Stupnik, Stupničke šipkovine 1,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CARGO CARE društvo s ograničenom odgovornošću, za prijevoz i trgovnu Split, Ispod Sv. Lovre 2/D,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Caritas Zagrebačke nadbiskupije Zagreb, Kaptol 31,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CARPUSINA d.o.o. za poslovanje nekretninama Zagreb, Slavonska Avenija 26/1,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Cestovni prijevoz robe DRUŽIJANIĆ,vlasnica Iva Družijanić Metković,Opuzenska 3 Metković, Opuzenska 3 </w:t>
      </w:r>
    </w:p>
    <w:p w:rsidRDefault="008D4477" w:rsidP="008D4477" w:rsidR="008D4477">
      <w:pPr>
        <w:jc w:val="both"/>
      </w:pPr>
      <w:r>
        <w:t>CHROMOS BOJE I LAKOVI, dioničko društvo za proizvodnju boja i lakova Zagreb, Radnička cesta 173/d</w:t>
      </w:r>
    </w:p>
    <w:p w:rsidRDefault="008D4477" w:rsidP="008D4477" w:rsidR="008D4477">
      <w:pPr>
        <w:jc w:val="both"/>
      </w:pPr>
      <w:r>
        <w:t xml:space="preserve">CONTRADA d.o.o. za obavljanje komunalnih djelatnosti Vodnjan, Trg Slobode 2, zastupano po Ivan Kapor, odvjetnik, prema punomoći koji predaje u sudski spis </w:t>
      </w:r>
    </w:p>
    <w:p w:rsidRDefault="008D4477" w:rsidP="008D4477" w:rsidR="008D4477">
      <w:pPr>
        <w:jc w:val="both"/>
      </w:pPr>
      <w:r>
        <w:t>CROATIA osiguranje d.d. Vatroslava Jagića 33, 10000 Zagreb, zastupano po Luka Zrinšćak, prema pun. Koju predaje u spis</w:t>
      </w:r>
    </w:p>
    <w:p w:rsidRDefault="008D4477" w:rsidP="008D4477" w:rsidR="008D4477">
      <w:pPr>
        <w:jc w:val="both"/>
      </w:pPr>
      <w:r>
        <w:t>CROATIAŠPED, dioničko društvo za međunarodnu i tuzemnu špediciju Zagreb, Strojarska Cesta 19</w:t>
      </w:r>
    </w:p>
    <w:p w:rsidRDefault="008D4477" w:rsidP="008D4477" w:rsidR="008D4477">
      <w:pPr>
        <w:jc w:val="both"/>
      </w:pPr>
      <w:r>
        <w:t xml:space="preserve">CROM d.o.o. za uvoz-izvoz, zastupanje, trgovinu na veliko i malo i proizvodnju Zagreb, Obrtnička 2, zastupano po Ivan Kapor, odvjetnik, prema punomoći koji predaje u sudski spis </w:t>
      </w:r>
    </w:p>
    <w:p w:rsidRDefault="008D4477" w:rsidP="008D4477" w:rsidR="008D4477">
      <w:pPr>
        <w:jc w:val="both"/>
      </w:pPr>
      <w:r>
        <w:t>ČISTI OTOK d.o.o. za komunalne djelatnosti Vir, Put Mula 16</w:t>
      </w:r>
    </w:p>
    <w:p w:rsidRDefault="008D4477" w:rsidP="008D4477" w:rsidR="008D4477">
      <w:pPr>
        <w:jc w:val="both"/>
      </w:pPr>
      <w:r>
        <w:t>ČISTOĆA CETINSKE KRAJINE d.o.o. za obavljanje komunalnih djelatnosti Sinj, 126. Brigade HV -a 13</w:t>
      </w:r>
    </w:p>
    <w:p w:rsidRDefault="008D4477" w:rsidP="008D4477" w:rsidR="008D4477">
      <w:pPr>
        <w:jc w:val="both"/>
      </w:pPr>
      <w:r>
        <w:t>ČISTOĆA d.o.o. za održavanje čistoće i odlaganje komunalnog otpada Karlovac, Gažanski trg 8</w:t>
      </w:r>
    </w:p>
    <w:p w:rsidRDefault="008D4477" w:rsidP="008D4477" w:rsidR="008D4477">
      <w:pPr>
        <w:jc w:val="both"/>
      </w:pPr>
      <w:r>
        <w:t xml:space="preserve">ČISTOĆA društvo s ograničenom odgovornošću za gospodarenje otpadom, čistoću, proizvodnju i usluge Varaždin, Ognjena Price 13,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ČISTOĆA društvo s ograničenom odgovornošću za obavljanje komunalnih djelatnosti održavanja čistoće i odlaganja komunalnog otpada Split, Put Plokita 81,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Čistoća Duga Resa društvo s ograničenom odgovornošću za komunalne djelatnosti Duga Resa, Kolodvorska 1,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ČISTOĆA I ODRŽAVANJE KOLAN d.o.o. za komunalne djelatnosti Kolan, Trg Kralja Tomislava 6, zastupano po Ivan Kapor, odvjetnik, prema punomoći koji predaje u sudski spis </w:t>
      </w:r>
    </w:p>
    <w:p w:rsidRDefault="008D4477" w:rsidP="008D4477" w:rsidR="008D4477">
      <w:pPr>
        <w:jc w:val="both"/>
      </w:pPr>
      <w:r>
        <w:t>ČISTOĆA I ZELENILO društvo s ograničenom odgovornošću za obavljanje određenih komunalnih i ostalih djelatnosti Knin, Trg Oluje 5. kolovoza 1995. kbr. 9</w:t>
      </w:r>
    </w:p>
    <w:p w:rsidRDefault="008D4477" w:rsidP="008D4477" w:rsidR="008D4477">
      <w:pPr>
        <w:jc w:val="both"/>
      </w:pPr>
      <w:r>
        <w:t>ČISTOĆA METKOVIĆ d.o.o. za obavljanje komunalnih djelatnosti Metković, Mostarska 10</w:t>
      </w:r>
    </w:p>
    <w:p w:rsidRDefault="008D4477" w:rsidP="008D4477" w:rsidR="008D4477">
      <w:pPr>
        <w:jc w:val="both"/>
      </w:pPr>
      <w:r>
        <w:t xml:space="preserve">ČISTOĆA PAG društvo s ograničenom odgovornošću za komunalne usluge Pag, Braće Fabijanić 1, zastupano po Ivan Kapor, odvjetnik, prema punomoći koji predaje u sudski spis </w:t>
      </w:r>
    </w:p>
    <w:p w:rsidRDefault="008D4477" w:rsidP="008D4477" w:rsidR="008D4477">
      <w:pPr>
        <w:jc w:val="both"/>
      </w:pPr>
      <w:r>
        <w:lastRenderedPageBreak/>
        <w:t>ČISTOĆA ŽUPANJA društvo s ograničenom odgovornošću za komunalne usluge Županja, Veliki Kraj 132</w:t>
      </w:r>
    </w:p>
    <w:p w:rsidRDefault="008D4477" w:rsidP="008D4477" w:rsidR="008D4477">
      <w:pPr>
        <w:jc w:val="both"/>
      </w:pPr>
      <w:r>
        <w:t>ČISTOĆA, usluge održavanja čistoće d.o.o Zadar, Stjepana Radića 33</w:t>
      </w:r>
    </w:p>
    <w:p w:rsidRDefault="008D4477" w:rsidP="008D4477" w:rsidR="008D4477">
      <w:pPr>
        <w:jc w:val="both"/>
      </w:pPr>
      <w:r>
        <w:t xml:space="preserve">DIGITALNI TAHOGRAF d.o.o. za trgovinu i usluge Lučko, Ventilatorska 8A, zastupano po Ivan Kapor, odvjetnik, prema punomoći koji predaje u sudski spis </w:t>
      </w:r>
    </w:p>
    <w:p w:rsidRDefault="008D4477" w:rsidP="008D4477" w:rsidR="008D4477">
      <w:pPr>
        <w:jc w:val="both"/>
      </w:pPr>
      <w:r>
        <w:t>DIOKI Organska petrokemija dioničko društvo u stečaju Zagreb, Čulinečka cesta 252</w:t>
      </w:r>
    </w:p>
    <w:p w:rsidRDefault="008D4477" w:rsidP="008D4477" w:rsidR="008D4477">
      <w:pPr>
        <w:jc w:val="both"/>
      </w:pPr>
      <w:r>
        <w:t xml:space="preserve">DOROSLOV društvo s ograničenom odgovornošću za komunalne djelatnosti Donji Miholjac, NASELJE TRŽNICA 2/A,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DREAM CAR društvo s ograničenom odgovornošću za trgovinu motornim vozilima Osijek, Dubrovačka 30, zastupano po Ivan Kapor, odvjetnik, prema punomoći koji predaje u sudski spis </w:t>
      </w:r>
    </w:p>
    <w:p w:rsidRDefault="008D4477" w:rsidP="008D4477" w:rsidR="008D4477">
      <w:pPr>
        <w:jc w:val="both"/>
      </w:pPr>
      <w:r>
        <w:t>DUNDOVO društvo s ograničenom odgovornošću za trgovinu i usluge Rab, Trg Municipium Arba A.D.Xa.C. 2</w:t>
      </w:r>
    </w:p>
    <w:p w:rsidRDefault="008D4477" w:rsidP="008D4477" w:rsidR="008D4477">
      <w:pPr>
        <w:jc w:val="both"/>
      </w:pPr>
      <w:r>
        <w:t xml:space="preserve">DU-PLAST Vl. Nikola Pokrajčić Sesvete-Kraljevec, Pere Pirkera 31, zastupano po Ivan Kapor, odvjetnik, prema punomoći koji predaje u sudski spis </w:t>
      </w:r>
    </w:p>
    <w:p w:rsidRDefault="008D4477" w:rsidP="008D4477" w:rsidR="008D4477">
      <w:pPr>
        <w:jc w:val="both"/>
      </w:pPr>
      <w:r>
        <w:t>EGMONT nakladnička djelatnost d.o.o. Zagreb, Višnjevac 3</w:t>
      </w:r>
    </w:p>
    <w:p w:rsidRDefault="008D4477" w:rsidP="008D4477" w:rsidR="008D4477">
      <w:pPr>
        <w:jc w:val="both"/>
      </w:pPr>
      <w:r>
        <w:t>EKO - MURVICA komunalno trgovačko društvo s ograničenom odgovornošću Crikvenica, Trg Stjepana Radića 1/II</w:t>
      </w:r>
    </w:p>
    <w:p w:rsidRDefault="008D4477" w:rsidP="008D4477" w:rsidR="008D4477">
      <w:pPr>
        <w:jc w:val="both"/>
      </w:pPr>
      <w:r>
        <w:t>EKO ISTRA obrt za čišćenje odvodnih cijevi vl. Ivan Tomić Pula, Put Od Fortica 181</w:t>
      </w:r>
    </w:p>
    <w:p w:rsidRDefault="008D4477" w:rsidP="008D4477" w:rsidR="008D4477">
      <w:pPr>
        <w:jc w:val="both"/>
      </w:pPr>
      <w:r>
        <w:t xml:space="preserve">EKO PAPIR društvo s ograničenom odgovornošću za proizvodnju i prodaju papirnatih vrećica Peteranec, Braće Radića 2,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EKO-IMOTSKI, jednostavno društvo s ograničenom odgovornošću za trgovinu i usluge Glavina Donja, Glavina Donja 335/A,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ELECTRON vl. Berislav Benković Jastrebarsko, Donja Reka 29A,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Emil Frey Auto Centar društvo s ograničenom odgovornošću za trgovinu i usluge Zagreb, Kovinska 5, zastupano po Saša Zebec, odvj. vježbenik po pun koja je u spisu </w:t>
      </w:r>
    </w:p>
    <w:p w:rsidRDefault="008D4477" w:rsidP="008D4477" w:rsidR="008D4477">
      <w:pPr>
        <w:jc w:val="both"/>
      </w:pPr>
      <w:r>
        <w:t>Energija Gradec društvo s ograničenom odgovornošću za proizvodnju, distribuciju i trgovinu električnom energijom Zagreb, Trg Dražena Petrovića 3</w:t>
      </w:r>
    </w:p>
    <w:p w:rsidRDefault="008D4477" w:rsidP="008D4477" w:rsidR="008D4477">
      <w:pPr>
        <w:jc w:val="both"/>
      </w:pPr>
      <w:r>
        <w:t>EURO DAUS dioničko društvo za trgovinu i servis vozila Split, Put Mostina 1</w:t>
      </w:r>
    </w:p>
    <w:p w:rsidRDefault="008D4477" w:rsidP="008D4477" w:rsidR="008D4477">
      <w:pPr>
        <w:jc w:val="both"/>
      </w:pPr>
      <w:r>
        <w:t>EUROAGRAM TIS društvo s ograničenom odgovornošću za tehnički pregled i promet vozila Zagreb, Ulica Grada Vukovara 282</w:t>
      </w:r>
    </w:p>
    <w:p w:rsidRDefault="008D4477" w:rsidP="008D4477" w:rsidR="008D4477">
      <w:pPr>
        <w:jc w:val="both"/>
      </w:pPr>
      <w:r>
        <w:t>EUROHERC osiguranje - dioničko društvo za osiguranje imovine i osoba i druge poslove osiguranja Zagreb, Ulica Grada Vukovara 282</w:t>
      </w:r>
    </w:p>
    <w:p w:rsidRDefault="008D4477" w:rsidP="008D4477" w:rsidR="008D4477">
      <w:pPr>
        <w:jc w:val="both"/>
      </w:pPr>
      <w:r>
        <w:t xml:space="preserve">EUROINSPEKT CROATIAKONTROLA društvo s ograničenom odgovornošću za kontrolu robe i inženjering Zagreb, Karlovačka Cesta 4L </w:t>
      </w:r>
    </w:p>
    <w:p w:rsidRDefault="008D4477" w:rsidP="008D4477" w:rsidR="008D4477">
      <w:pPr>
        <w:jc w:val="both"/>
      </w:pPr>
      <w:r>
        <w:t>EUROTEK TREBNJE D.O.O. Veliki Gaber, Bič 11</w:t>
      </w:r>
    </w:p>
    <w:p w:rsidRDefault="008D4477" w:rsidP="008D4477" w:rsidR="008D4477">
      <w:pPr>
        <w:jc w:val="both"/>
      </w:pPr>
      <w:r>
        <w:t>EUROVIBA društvo s ograničenom odgovornošću za trgovinu na veliko i malo i proizvodnju kruha i peciva Zagreb, Marijana Čavića 1/a, zastupano po Tina Škarica, prema punomoći koje predaje u sudski spis</w:t>
      </w:r>
    </w:p>
    <w:p w:rsidRDefault="008D4477" w:rsidP="008D4477" w:rsidR="008D4477">
      <w:pPr>
        <w:jc w:val="both"/>
      </w:pPr>
      <w:r>
        <w:t xml:space="preserve">FEROS d.o.o. za trgovinu Zagreb, Čulinečka 234, zastupano po Ivan Kapor, odvjetnik, prema punomoći koji predaje u sudski spis </w:t>
      </w:r>
    </w:p>
    <w:p w:rsidRDefault="008D4477" w:rsidP="008D4477" w:rsidR="008D4477">
      <w:pPr>
        <w:jc w:val="both"/>
      </w:pPr>
      <w:r>
        <w:t>FLORA VTC društvo s ograničenom odgovornošću za obavljanje komunalnih djelatnosti Virovitica, Vukovarska cesta 5</w:t>
      </w:r>
    </w:p>
    <w:p w:rsidRDefault="008D4477" w:rsidP="008D4477" w:rsidR="008D4477">
      <w:pPr>
        <w:jc w:val="both"/>
      </w:pPr>
      <w:r>
        <w:t xml:space="preserve">GACKA društvo s ograničenom odgovornošću za komunalne djelatnosti, zaštitu i gospodarenje rijekom Gackom i turistička agencija Otočac, Bartola Kašića 5/a, zastupano po Ivan Kapor, odvjetnik, prema punomoći koji predaje u sudski spis </w:t>
      </w:r>
    </w:p>
    <w:p w:rsidRDefault="008D4477" w:rsidP="008D4477" w:rsidR="008D4477">
      <w:pPr>
        <w:jc w:val="both"/>
      </w:pPr>
      <w:r>
        <w:lastRenderedPageBreak/>
        <w:t>GLOBUS obrt za trgovinu i usluge vl. Marijan Ivanović Pitomača, Vladimira Nazora 3</w:t>
      </w:r>
    </w:p>
    <w:p w:rsidRDefault="008D4477" w:rsidP="008D4477" w:rsidR="008D4477">
      <w:pPr>
        <w:jc w:val="both"/>
      </w:pPr>
      <w:r>
        <w:t>GORENJE SUROVINA d.o.o. družba za predelavo odpadkov Maribor, Ulica Vita Kraigherja 5</w:t>
      </w:r>
    </w:p>
    <w:p w:rsidRDefault="008D4477" w:rsidP="008D4477" w:rsidR="008D4477">
      <w:pPr>
        <w:jc w:val="both"/>
      </w:pPr>
      <w:r>
        <w:t>GOSPODARENJE OTPADOM SISAK d.o.o. za postupanje s komunalnim otpadom Sisak, Trg Josipa Mađerića 1</w:t>
      </w:r>
    </w:p>
    <w:p w:rsidRDefault="008D4477" w:rsidP="008D4477" w:rsidR="008D4477">
      <w:pPr>
        <w:jc w:val="both"/>
      </w:pPr>
      <w:r>
        <w:t>GRAD IMOTSKI Imotski, A. Starčevića 23</w:t>
      </w:r>
    </w:p>
    <w:p w:rsidRDefault="008D4477" w:rsidP="008D4477" w:rsidR="008D4477">
      <w:pPr>
        <w:jc w:val="both"/>
      </w:pPr>
      <w:r>
        <w:t>GRAD SPLIT Obala kneza Branimira 17, 21000 Split</w:t>
      </w:r>
    </w:p>
    <w:p w:rsidRDefault="008D4477" w:rsidP="008D4477" w:rsidR="008D4477">
      <w:pPr>
        <w:jc w:val="both"/>
      </w:pPr>
      <w:r>
        <w:t xml:space="preserve">GRADINA VIS d.o.o. za komunalne djelatnosti i pružanje usluga u nautičkom turizmu Vis, Biskupa Mihe Pušića 2,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GRADSKA ČISTOĆA DRNIŠ d.o.o. za gospodarenje otpadom, obavljanje određenih komunalnih i ostalih djelatnosti Drniš, S.Radića 69, zastupano po Ivan Kapor, odvjetnik, prema punomoći koji predaje u sudski spis </w:t>
      </w:r>
    </w:p>
    <w:p w:rsidRDefault="008D4477" w:rsidP="008D4477" w:rsidR="008D4477">
      <w:pPr>
        <w:jc w:val="both"/>
      </w:pPr>
      <w:r>
        <w:t>GRADSKA ČISTOĆA društvo s ograničenom odgovornošću za održavanje čistoće i odlaganje komunalnog otpada Šibenik, Stjepana Radića 100</w:t>
      </w:r>
    </w:p>
    <w:p w:rsidRDefault="008D4477" w:rsidP="008D4477" w:rsidR="008D4477">
      <w:pPr>
        <w:jc w:val="both"/>
      </w:pPr>
      <w:r>
        <w:t>GRADSKA ČISTOĆA I USLUGE društvo s ograničenom odgovornošću za komunalne djelatnosti Vrgorac, Težačka 8</w:t>
      </w:r>
    </w:p>
    <w:p w:rsidRDefault="008D4477" w:rsidP="008D4477" w:rsidR="008D4477">
      <w:pPr>
        <w:jc w:val="both"/>
      </w:pPr>
      <w:r>
        <w:t>GRADSKO KOMUNALNO DRUŠTVO SENJ društvo s ograničenom odgovornošću za komunalne djelatnosti Senj, Splitska 2, zastupano po Ivani Sedlar, odvj. prema zamjeničkoj pun. koju predaje u spis</w:t>
      </w:r>
    </w:p>
    <w:p w:rsidRDefault="008D4477" w:rsidP="008D4477" w:rsidR="008D4477">
      <w:pPr>
        <w:jc w:val="both"/>
      </w:pPr>
      <w:r>
        <w:t>Gradsko komunalno poduzeće ČAKOM d.o.o. Mihovljan, Mihovljanska 10</w:t>
      </w:r>
    </w:p>
    <w:p w:rsidRDefault="008D4477" w:rsidP="008D4477" w:rsidR="008D4477">
      <w:pPr>
        <w:jc w:val="both"/>
      </w:pPr>
      <w:r>
        <w:t>Gradsko komunalno poduzeće KOMUNALAC društvo s ograničenom odgovornošću Mosna ulica 15, 48000 Koprivnica</w:t>
      </w:r>
    </w:p>
    <w:p w:rsidRDefault="008D4477" w:rsidP="008D4477" w:rsidR="008D4477">
      <w:pPr>
        <w:jc w:val="both"/>
      </w:pPr>
      <w:r>
        <w:t>Gradsko komunalno poduzeće PRE-KOM društvo s ograničenom odgovornošću za obavljanje komunalnih djelatnosti Prelog, Ulica Kralja Zvonimira 9</w:t>
      </w:r>
    </w:p>
    <w:p w:rsidRDefault="008D4477" w:rsidP="008D4477" w:rsidR="008D4477">
      <w:pPr>
        <w:jc w:val="both"/>
      </w:pPr>
      <w:r>
        <w:t xml:space="preserve">GRAFIKA MARKULIN d.o.o. za izdavačku i tiskarsku djelatnost Lukavec, Dolenska 32, zastupano po Ivan Kapor, odvjetnik, prema punomoći koji predaje u sudski spis </w:t>
      </w:r>
    </w:p>
    <w:p w:rsidRDefault="008D4477" w:rsidP="008D4477" w:rsidR="008D4477">
      <w:pPr>
        <w:jc w:val="both"/>
      </w:pPr>
      <w:r>
        <w:t>GREBEN BRELA, društvo s ogrančenom odgovornošću za komunalne djelatnosti Brela, Trg žrtava Domovinskog rata 1</w:t>
      </w:r>
    </w:p>
    <w:p w:rsidRDefault="008D4477" w:rsidP="008D4477" w:rsidR="008D4477">
      <w:pPr>
        <w:jc w:val="both"/>
      </w:pPr>
      <w:r>
        <w:t xml:space="preserve">GUARDIAN - LONČAR komnditno društvo za zaštitu osoba i imovine Zagreb, Veslačka 2 </w:t>
      </w:r>
    </w:p>
    <w:p w:rsidRDefault="008D4477" w:rsidP="008D4477" w:rsidR="008D4477">
      <w:pPr>
        <w:jc w:val="both"/>
      </w:pPr>
      <w:r>
        <w:t xml:space="preserve">GUMIIMPEX - GUMI RECIKLAŽA I PROIZVODNJA d.d. Varaždin, Mihovila Pavleka Miškine 64/c, zastupano po Ivan Kapor, odvjetnik, prema punomoći koji predaje u sudski spis </w:t>
      </w:r>
    </w:p>
    <w:p w:rsidRDefault="008D4477" w:rsidP="008D4477" w:rsidR="008D4477">
      <w:pPr>
        <w:jc w:val="both"/>
      </w:pPr>
      <w:r>
        <w:t>HANSA-FLEX Croatia d.o.o. za proizvodnju i trgovinu Zagreb, III. Resnik 9</w:t>
      </w:r>
    </w:p>
    <w:p w:rsidRDefault="008D4477" w:rsidP="008D4477" w:rsidR="008D4477">
      <w:pPr>
        <w:jc w:val="both"/>
      </w:pPr>
      <w:r>
        <w:t xml:space="preserve">Heavy Duty d.o.o. za usluge Zagreb, Slavonska avenija 26/1, zastupano po Ivan Kapor, odvjetnik, prema punomoći koji predaje u sudski spis </w:t>
      </w:r>
    </w:p>
    <w:p w:rsidRDefault="008D4477" w:rsidP="008D4477" w:rsidR="008D4477">
      <w:pPr>
        <w:jc w:val="both"/>
      </w:pPr>
      <w:r>
        <w:t>HEP ELEKTRA d.o.o. za opskrbu električnom energijom Ulica grada Vukovara 37, 10000 Zagreb</w:t>
      </w:r>
    </w:p>
    <w:p w:rsidRDefault="008D4477" w:rsidP="008D4477" w:rsidR="008D4477">
      <w:pPr>
        <w:jc w:val="both"/>
      </w:pPr>
      <w:r>
        <w:t xml:space="preserve">HIDRO - SPOJ OBRT ZA PROIZVODNJU I UGOSTITELJSTVO vl. Zdravko Sohora i Marina Sohora Vrbovec, Vrbovečki Pavlovec 79 </w:t>
      </w:r>
    </w:p>
    <w:p w:rsidRDefault="008D4477" w:rsidP="008D4477" w:rsidR="008D4477">
      <w:pPr>
        <w:jc w:val="both"/>
      </w:pPr>
      <w:r>
        <w:t xml:space="preserve">HLUPIĆ prijevoz i rad građ. strojevima, obrt vl. Hlupić Josip Pregrada, Marinci 39/1, zastupano po Ivan Kapor, odvjetnik, prema punomoći koji predaje u sudski spis </w:t>
      </w:r>
    </w:p>
    <w:p w:rsidRDefault="008D4477" w:rsidP="008D4477" w:rsidR="008D4477">
      <w:pPr>
        <w:jc w:val="both"/>
      </w:pPr>
      <w:r>
        <w:t>HP - Hrvatska pošta d.d. Jurišićeva 13, 10000 Zagreb</w:t>
      </w:r>
    </w:p>
    <w:p w:rsidRDefault="008D4477" w:rsidP="008D4477" w:rsidR="008D4477">
      <w:pPr>
        <w:jc w:val="both"/>
      </w:pPr>
      <w:r>
        <w:t>HRVATSKA OSIGURAVAJUĆA KUĆA - dioničko društvo za osiguranje Zagreb, Capraška Ulica 6</w:t>
      </w:r>
    </w:p>
    <w:p w:rsidRDefault="008D4477" w:rsidP="008D4477" w:rsidR="008D4477">
      <w:pPr>
        <w:jc w:val="both"/>
      </w:pPr>
      <w:r>
        <w:t>Hrvatska radiotelevizija Zagreb, Prisavlje 3</w:t>
      </w:r>
    </w:p>
    <w:p w:rsidRDefault="008D4477" w:rsidP="008D4477" w:rsidR="008D4477">
      <w:pPr>
        <w:jc w:val="both"/>
      </w:pPr>
      <w:r>
        <w:t>Hrvatski Telekom d.d. Zagreb, Roberta Frangeša Mihanovića 9</w:t>
      </w:r>
    </w:p>
    <w:p w:rsidRDefault="008D4477" w:rsidP="008D4477" w:rsidR="008D4477">
      <w:pPr>
        <w:jc w:val="both"/>
      </w:pPr>
      <w:r>
        <w:t>INA-Industrija nafte, dioničko društvo Zagreb-Novi Zagreb, Avenija Većeslava Holjevca 10, zastupana po Kristina Smiljanić, odvj. vježbenica, prema pun. u spisu</w:t>
      </w:r>
    </w:p>
    <w:p w:rsidRDefault="008D4477" w:rsidP="008D4477" w:rsidR="008D4477">
      <w:pPr>
        <w:jc w:val="both"/>
      </w:pPr>
      <w:r>
        <w:t>INDUSTROOPREMA d.o.o. za trgovinu Zagreb, CMP Obrtnička 1</w:t>
      </w:r>
    </w:p>
    <w:p w:rsidRDefault="008D4477" w:rsidP="008D4477" w:rsidR="008D4477">
      <w:pPr>
        <w:jc w:val="both"/>
      </w:pPr>
      <w:r>
        <w:lastRenderedPageBreak/>
        <w:t>INSPEKT, tehničko ispitivanje i analiza, kontrola i druge usluge, d.o.o. Zagreb-Novi Zagreb, Avenija Dubrovnik 15</w:t>
      </w:r>
    </w:p>
    <w:p w:rsidRDefault="008D4477" w:rsidP="008D4477" w:rsidR="008D4477">
      <w:pPr>
        <w:jc w:val="both"/>
      </w:pPr>
      <w:r>
        <w:t xml:space="preserve">IVAKOP, društvo s ograničenom odgovornošću za komunalne djelatnosti Ivanić-Grad, Savska 50,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IVIČEK d.o.o. za proizvodnju, vanjsku i unutarnju trgovinu Zagreb, Lučko, Hrvatskoselska 32, zastupano po Ivan Kapor, odvjetnik, prema punomoći koji predaje u sudski spis </w:t>
      </w:r>
    </w:p>
    <w:p w:rsidRDefault="008D4477" w:rsidP="008D4477" w:rsidR="008D4477">
      <w:pPr>
        <w:jc w:val="both"/>
      </w:pPr>
      <w:r>
        <w:t>IVKOM dioničko društvo, za komunalne poslove Ivanec, Vladimira Nazora 96/b</w:t>
      </w:r>
    </w:p>
    <w:p w:rsidRDefault="008D4477" w:rsidP="008D4477" w:rsidR="008D4477">
      <w:pPr>
        <w:jc w:val="both"/>
      </w:pPr>
      <w:r>
        <w:t xml:space="preserve">JAKOB BECKER d. o. o. za uklanjanje otpada, proizvodnju i usluge Gornja Vrba, Vrbska ulica 16, zastupano po Ivan Kapor, odvjetnik, prema punomoći koji predaje u sudski spis </w:t>
      </w:r>
    </w:p>
    <w:p w:rsidRDefault="008D4477" w:rsidP="008D4477" w:rsidR="008D4477">
      <w:pPr>
        <w:jc w:val="both"/>
      </w:pPr>
      <w:r>
        <w:t>JAMNICA dioničko društvo za proizvodnju mineralnih voda Zagreb, Getaldićeva 3, zastupano po Tina Škarica, prema punomoći koje predaje u sudski spis</w:t>
      </w:r>
    </w:p>
    <w:p w:rsidRDefault="008D4477" w:rsidP="008D4477" w:rsidR="008D4477">
      <w:pPr>
        <w:jc w:val="both"/>
      </w:pPr>
      <w:r>
        <w:t xml:space="preserve">JELKOM, društvo s ograničenom odgovornošću za komunalnu djelatnost Vrboska, zastupano po Ivan Kapor, odvjetnik, prema punomoći koji predaje u sudski spis </w:t>
      </w:r>
    </w:p>
    <w:p w:rsidRDefault="008D4477" w:rsidP="008D4477" w:rsidR="008D4477">
      <w:pPr>
        <w:jc w:val="both"/>
      </w:pPr>
      <w:r>
        <w:t>JEŽINAC društvo s ograničenom odgovornošću za obavljanje komunalnih djelatnosti Tisno, Uska Ulica 1</w:t>
      </w:r>
    </w:p>
    <w:p w:rsidRDefault="008D4477" w:rsidP="008D4477" w:rsidR="008D4477">
      <w:pPr>
        <w:jc w:val="both"/>
      </w:pPr>
      <w:r>
        <w:t>JOLLY AUTO LINE društvo s ograničenom odgovornošću za trgovinu i usluge Ante Šupuka 10, 22000 Šibenik</w:t>
      </w:r>
    </w:p>
    <w:p w:rsidRDefault="008D4477" w:rsidP="008D4477" w:rsidR="008D4477">
      <w:pPr>
        <w:jc w:val="both"/>
      </w:pPr>
      <w:r>
        <w:t>KEMIS-TERMOCLEAN d.o.o. za industrijska čišćenja i gospodarenja otpadom Slavonska avenija 264, 10000 Zagreb</w:t>
      </w:r>
    </w:p>
    <w:p w:rsidRDefault="008D4477" w:rsidP="008D4477" w:rsidR="008D4477">
      <w:pPr>
        <w:jc w:val="both"/>
      </w:pPr>
      <w:r>
        <w:t>KOMBEL društvo s ograničenom odgovornošću za komunalne djelatnosti Belišće, Radnička 1/B</w:t>
      </w:r>
    </w:p>
    <w:p w:rsidRDefault="008D4477" w:rsidP="008D4477" w:rsidR="008D4477">
      <w:pPr>
        <w:jc w:val="both"/>
      </w:pPr>
      <w:r>
        <w:t>KOM-ILOK društvo s ograničenom odgovornošću za komunalne djelatnosti Ilok, Julija Benešića 49</w:t>
      </w:r>
    </w:p>
    <w:p w:rsidRDefault="008D4477" w:rsidP="008D4477" w:rsidR="008D4477">
      <w:pPr>
        <w:jc w:val="both"/>
      </w:pPr>
      <w:r>
        <w:t xml:space="preserve">KOMTEKS D.O.O. Tržić, Loka 119,P.P.82,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KOMUNALAC d.o.o. za komunalno gospodarstvo Vukovar, Sajmište 174, </w:t>
      </w:r>
    </w:p>
    <w:p w:rsidRDefault="008D4477" w:rsidP="008D4477" w:rsidR="008D4477">
      <w:pPr>
        <w:jc w:val="both"/>
      </w:pPr>
      <w:r>
        <w:t>KOMUNALAC društvo s ograničenom odgovornošću za komunalne djelatnosti Vrbovsko, Željeznička 1/a</w:t>
      </w:r>
    </w:p>
    <w:p w:rsidRDefault="008D4477" w:rsidP="008D4477" w:rsidR="008D4477">
      <w:pPr>
        <w:jc w:val="both"/>
      </w:pPr>
      <w:r>
        <w:t xml:space="preserve">KOMUNALAC društvo s ograničenom odgovornošću za komunalnu djelatnost Garešnica, Mate Lovraka 30, zastupano po Ivan Kapor, odvjetnik, prema punomoći koji predaje u sudski spis </w:t>
      </w:r>
    </w:p>
    <w:p w:rsidRDefault="008D4477" w:rsidP="008D4477" w:rsidR="008D4477">
      <w:pPr>
        <w:jc w:val="both"/>
      </w:pPr>
      <w:r>
        <w:t>KOMUNALAC društvo s ograničenom odgovornošću za obavljanje komunalnih djelatnosti Samobor, Ulica 151. samoborske brigade HV 2, zastupano po Zvonka Šestak, po punomoći</w:t>
      </w:r>
    </w:p>
    <w:p w:rsidRDefault="008D4477" w:rsidP="008D4477" w:rsidR="008D4477">
      <w:pPr>
        <w:jc w:val="both"/>
      </w:pPr>
      <w:r>
        <w:t>KOMUNALAC društvo s ograničenom odgovornošću za obavljanje komunalnih djelatnosti Bjelovar, Ferde Livadića 14/a</w:t>
      </w:r>
    </w:p>
    <w:p w:rsidRDefault="008D4477" w:rsidP="008D4477" w:rsidR="008D4477">
      <w:pPr>
        <w:jc w:val="both"/>
      </w:pPr>
      <w:r>
        <w:t xml:space="preserve">KOMUNALAC GOSPIĆ d. o. o. za obavljanje komunalnih djelatnosti Gospić, Bužminska 10, zastupano po Ivan Kapor, odvjetnik, prema punomoći koji predaje u sudski spis </w:t>
      </w:r>
    </w:p>
    <w:p w:rsidRDefault="008D4477" w:rsidP="008D4477" w:rsidR="008D4477">
      <w:pPr>
        <w:jc w:val="both"/>
      </w:pPr>
      <w:r>
        <w:t>KOMUNALAC KOMUNALNO PODUZEĆE KONJŠČINA društvo s ograničenom odgovornošću Konjšćina, Jertovec 150</w:t>
      </w:r>
    </w:p>
    <w:p w:rsidRDefault="008D4477" w:rsidP="008D4477" w:rsidR="008D4477">
      <w:pPr>
        <w:jc w:val="both"/>
      </w:pPr>
      <w:r>
        <w:t>KOMUNALAC POŽEGA društvo s ograničenom odgovornošću za komunalne djelatnosti Požega, Vukovarska 8</w:t>
      </w:r>
    </w:p>
    <w:p w:rsidRDefault="008D4477" w:rsidP="008D4477" w:rsidR="008D4477">
      <w:pPr>
        <w:jc w:val="both"/>
      </w:pPr>
      <w:r>
        <w:t>KOMUNALAC VRBOVEC, društvo s ograničenom odgovornošću za komunalne i uslužne djelatnosti Vrbovec, Kolodvorska 29</w:t>
      </w:r>
    </w:p>
    <w:p w:rsidRDefault="008D4477" w:rsidP="008D4477" w:rsidR="008D4477">
      <w:pPr>
        <w:jc w:val="both"/>
      </w:pPr>
      <w:r>
        <w:t>KOMUNALAC, d. o. o. za vodoopskrbu i druge komunalne djelatnosti Delnice, Frana Supila 173</w:t>
      </w:r>
    </w:p>
    <w:p w:rsidRDefault="008D4477" w:rsidP="008D4477" w:rsidR="008D4477">
      <w:pPr>
        <w:jc w:val="both"/>
      </w:pPr>
      <w:r>
        <w:t>KOMUNALAC, društvo s ograničenom odgovornošću za pružanje komunalnih usluge Pakrac, Ulica križnog puta 18</w:t>
      </w:r>
    </w:p>
    <w:p w:rsidRDefault="008D4477" w:rsidP="008D4477" w:rsidR="008D4477">
      <w:pPr>
        <w:jc w:val="both"/>
      </w:pPr>
      <w:r>
        <w:t>KOMUNALAC, društvo s ograničenom odgovornošću za usluge u komunalnom gospodarstvu Slavonski Brod, ul. Stjepana pl. Horvata 38</w:t>
      </w:r>
    </w:p>
    <w:p w:rsidRDefault="008D4477" w:rsidP="008D4477" w:rsidR="008D4477">
      <w:pPr>
        <w:jc w:val="both"/>
      </w:pPr>
      <w:r>
        <w:t>KOMUNALNE DJELATNOSTI d.o.o. za komunalne djelatnosti Vela Luka, Obala 2 1</w:t>
      </w:r>
    </w:p>
    <w:p w:rsidRDefault="008D4477" w:rsidP="008D4477" w:rsidR="008D4477">
      <w:pPr>
        <w:jc w:val="both"/>
      </w:pPr>
      <w:r>
        <w:lastRenderedPageBreak/>
        <w:t>KOMUNALNE I PRIJEVOZNIČKE USLUGE VL. MIRJANA SOLIN Cerna, Nikole Jurišića 9</w:t>
      </w:r>
    </w:p>
    <w:p w:rsidRDefault="008D4477" w:rsidP="008D4477" w:rsidR="008D4477">
      <w:pPr>
        <w:jc w:val="both"/>
      </w:pPr>
      <w:r>
        <w:t>KOMUNALNE USLUGE CRES LOŠINJ, društvo s ograničenom odgovornošću za pružanje komunalnih usluga Cres, Turion 20/A</w:t>
      </w:r>
    </w:p>
    <w:p w:rsidRDefault="008D4477" w:rsidP="008D4477" w:rsidR="008D4477" w:rsidRPr="007E68D2">
      <w:pPr>
        <w:jc w:val="both"/>
      </w:pPr>
      <w:r>
        <w:t>KOMUNALNE USLUGE ĐURĐEVAC društvo s ograničenom odgovornošću za obavljanje komunalnih djelatnosti Đurđevac, Radnička Cesta 61,</w:t>
      </w:r>
      <w:r w:rsidRPr="007E68D2">
        <w:t xml:space="preserve"> </w:t>
      </w:r>
      <w:r>
        <w:t xml:space="preserve">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KOMUNALNI SERVIS d. o. o. za komunalnu djelatnost Rovinj, Trg Na Lokvi 3/a, zastupano po Ivan Kapor, odvjetnik, prema punomoći koji predaje u sudski spis </w:t>
      </w:r>
    </w:p>
    <w:p w:rsidRDefault="008D4477" w:rsidP="008D4477" w:rsidR="008D4477">
      <w:pPr>
        <w:jc w:val="both"/>
      </w:pPr>
      <w:r>
        <w:t>Komunalno društvo GRAD d.o.o. Supetar, Petra Jakšića 17</w:t>
      </w:r>
    </w:p>
    <w:p w:rsidRDefault="008D4477" w:rsidP="008D4477" w:rsidR="008D4477">
      <w:pPr>
        <w:jc w:val="both"/>
      </w:pPr>
      <w:r>
        <w:t>KOMUNALNO DRUŠTVO STON d.o.o. za komunalne djelatnosti Ston, Trg Kralja Tomislava 1</w:t>
      </w:r>
    </w:p>
    <w:p w:rsidRDefault="008D4477" w:rsidP="008D4477" w:rsidR="008D4477">
      <w:pPr>
        <w:jc w:val="both"/>
      </w:pPr>
      <w:r>
        <w:t>KOMUNALNO PODUZEĆE društvo s ograničenom odgovornošću za obavljanje komunalne djelatnosti Križevci Križevci, Ulica Drage Grdenića  7</w:t>
      </w:r>
    </w:p>
    <w:p w:rsidRDefault="008D4477" w:rsidP="008D4477" w:rsidR="008D4477">
      <w:pPr>
        <w:jc w:val="both"/>
      </w:pPr>
      <w:r>
        <w:t>Komunalno trgovačko društvo Bilan d.o.o. Orebić, Fiskovićeva 2</w:t>
      </w:r>
    </w:p>
    <w:p w:rsidRDefault="008D4477" w:rsidP="008D4477" w:rsidR="008D4477">
      <w:pPr>
        <w:jc w:val="both"/>
      </w:pPr>
      <w:r>
        <w:t xml:space="preserve">KOMUNALNO TRGOVAČKO DRUŠTVO ČABAR društvo s ograničenom odgovornošću za komunalne djelatnosti Čabar, Trg Kralja Tomislava 9,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Komunalno trgovačko društvo HOBER, društvo sa ograničenom odgovornošću Korčula, Hrvatske Bratske Zajednice. 69/II,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Komunalno trgovačko društvo MINDEL d.o.o. za komunalne djelatnosti Lumbarda, Prvi žal bb,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KOMUNALNO-ZABOK d.o.o. za obradu otpadaka Zabok, Zivtov Trg 3, zastupano po Ivan Kapor, odvjetnik, prema punomoći koji predaje u sudski spis </w:t>
      </w:r>
    </w:p>
    <w:p w:rsidRDefault="008D4477" w:rsidP="008D4477" w:rsidR="008D4477">
      <w:pPr>
        <w:jc w:val="both"/>
      </w:pPr>
      <w:r>
        <w:t>Konica Minolta Hrvatska - poslovna rješenja, d.o.o. za trgovinu i usluge Horvatova 82, 10000 Zagreb</w:t>
      </w:r>
    </w:p>
    <w:p w:rsidRDefault="008D4477" w:rsidP="008D4477" w:rsidR="008D4477">
      <w:pPr>
        <w:jc w:val="both"/>
      </w:pPr>
      <w:r>
        <w:t>KONZUM trgovina na veliko i malo d.d. Zagreb, Marijana Čavića 1/a, zastupano po Tina Škarica, prema punomoći koje predaje u sudski spis</w:t>
      </w:r>
    </w:p>
    <w:p w:rsidRDefault="008D4477" w:rsidP="008D4477" w:rsidR="008D4477">
      <w:pPr>
        <w:jc w:val="both"/>
      </w:pPr>
      <w:r>
        <w:t xml:space="preserve">KRAKOM, društvo s ograničenom odgovornošću za obavljanje komunalnih usluga Krapina, Gajeva 20, zastupano po Ivan Kapor, odvjetnik, prema punomoći koji predaje u sudski spis </w:t>
      </w:r>
    </w:p>
    <w:p w:rsidRDefault="008D4477" w:rsidP="008D4477" w:rsidR="008D4477">
      <w:pPr>
        <w:jc w:val="both"/>
      </w:pPr>
      <w:r>
        <w:t>KRŠĆANSKA SADAŠNJOST društvo s ograničenom odgovornošću za nakladničku i tiskarsku djelatnosti Zagreb, Marulićev Trg 14</w:t>
      </w:r>
    </w:p>
    <w:p w:rsidRDefault="008D4477" w:rsidP="008D4477" w:rsidR="008D4477">
      <w:pPr>
        <w:jc w:val="both"/>
      </w:pPr>
      <w:r>
        <w:t>LABUD tvornica sredstava za pranje, kozmetičkih i kemijskih proizvoda d.o.o. Zagreb, Radnička cesta 173/r</w:t>
      </w:r>
    </w:p>
    <w:p w:rsidRDefault="008D4477" w:rsidP="008D4477" w:rsidR="008D4477">
      <w:pPr>
        <w:jc w:val="both"/>
      </w:pPr>
      <w:r>
        <w:t xml:space="preserve">LANAC društvo s ograničenom odgovornošću za proizvodnju, servisne usluge i trgovinu Zagreb, Šenoina 23,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LANDIA d.o.o. za usluge i trgovinu Tordinci, Vukovarska Ulica 27, zastupano po Ivan Kapor, odvjetnik, prema punomoći koji predaje u sudski spis </w:t>
      </w:r>
    </w:p>
    <w:p w:rsidRDefault="008D4477" w:rsidP="008D4477" w:rsidR="008D4477">
      <w:pPr>
        <w:jc w:val="both"/>
      </w:pPr>
      <w:r>
        <w:t>LEĆ društvo s ograničenom odgovornošću za obavljanje komunalnih djelatnosti Vodice, Obala Juričev Ive Cota 9</w:t>
      </w:r>
    </w:p>
    <w:p w:rsidRDefault="008D4477" w:rsidP="008D4477" w:rsidR="008D4477">
      <w:pPr>
        <w:jc w:val="both"/>
      </w:pPr>
      <w:r>
        <w:t>LEDO dioničko društvo za proizvodnju i promet sladoleda i smrznute hrane Zagreb, Marijana Čavića 1a, zastupano po Tina Škarica, prema punomoći koje predaje u sudski spis</w:t>
      </w:r>
    </w:p>
    <w:p w:rsidRDefault="008D4477" w:rsidP="008D4477" w:rsidR="008D4477">
      <w:pPr>
        <w:jc w:val="both"/>
      </w:pPr>
      <w:r>
        <w:t>LIMES PLUS društvo s ograničenom odgovornošću za katalošku prodaju uredskog pribora Kamenarka 29, 10000 Zagreb</w:t>
      </w:r>
    </w:p>
    <w:p w:rsidRDefault="008D4477" w:rsidP="008D4477" w:rsidR="008D4477">
      <w:pPr>
        <w:jc w:val="both"/>
      </w:pPr>
      <w:r>
        <w:t xml:space="preserve">LOGISTIKA ŠURIĆ obrt za prijevoz, trg. i usluge vl. Denis ŠurIĆ Koprivnica, IV. Vinogradski odvojak 2, zastupano po Ivan Kapor, odvjetnik, prema punomoći koji predaje u sudski spis </w:t>
      </w:r>
    </w:p>
    <w:p w:rsidRDefault="008D4477" w:rsidP="008D4477" w:rsidR="008D4477">
      <w:pPr>
        <w:jc w:val="both"/>
      </w:pPr>
      <w:r>
        <w:lastRenderedPageBreak/>
        <w:t xml:space="preserve">LUKOM - društvo s ograničenom odgovornošću za komunalne djelatnosti Ludbreg, Koprivnička 17,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LJEKARNE PRIMA PHARME  Zagreb, Capraška 1, zastupano po Tina Kauzlarić, odvj. vježbenica, prema pun. </w:t>
      </w:r>
    </w:p>
    <w:p w:rsidRDefault="008D4477" w:rsidP="008D4477" w:rsidR="008D4477">
      <w:pPr>
        <w:jc w:val="both"/>
      </w:pPr>
      <w:r>
        <w:t xml:space="preserve">M.B. AUTO d.o.o. za trgovinu i usluge Zagreb, Koledovčina 8, zastupano po Ivan Kapor, odvjetnik, prema punomoći koji predaje u sudski spis </w:t>
      </w:r>
    </w:p>
    <w:p w:rsidRDefault="008D4477" w:rsidP="008D4477" w:rsidR="008D4477">
      <w:pPr>
        <w:jc w:val="both"/>
      </w:pPr>
      <w:r>
        <w:t>MAKARSKI KOMUNALAC društvo s ograničenom odgovornošću za obavljanje komunalnih poslova Makarska, Trg Tina Ujevića 1, Pp 22</w:t>
      </w:r>
    </w:p>
    <w:p w:rsidRDefault="008D4477" w:rsidP="008D4477" w:rsidR="008D4477">
      <w:pPr>
        <w:jc w:val="both"/>
      </w:pPr>
      <w:r>
        <w:t xml:space="preserve">MALVA d.o.o. za proizvodnju, trgovinu i usluge Vinkovci, Alojzija Stepinca 43,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MB AUTO PRODAJNO SERVISNI CENTAR d.o.o. za trgovinu i usluge Zagreb, Koledovčina 8, zastupano po Ivan Kapor, odvjetnik, prema punomoći koji predaje u sudski spis  </w:t>
      </w:r>
    </w:p>
    <w:p w:rsidRDefault="008D4477" w:rsidP="008D4477" w:rsidR="008D4477">
      <w:pPr>
        <w:jc w:val="both"/>
      </w:pPr>
      <w:r>
        <w:t xml:space="preserve">MC ČIŠĆENJE d.o.o. za proizvodnju, trgovinu i usluge Sisak, Nikole Tesle 17, zastupano po Ivan Kapor, odvjetnik, prema punomoći koji predaje u sudski spis </w:t>
      </w:r>
    </w:p>
    <w:p w:rsidRDefault="008D4477" w:rsidP="008D4477" w:rsidR="008D4477" w:rsidRPr="007E68D2">
      <w:pPr>
        <w:jc w:val="both"/>
      </w:pPr>
      <w:r>
        <w:t>MEDIA SEDAM STUDIO d.o.o. za usluge Zagreb, Remete 44 E,</w:t>
      </w:r>
      <w:r w:rsidRPr="007E68D2">
        <w:t xml:space="preserve"> </w:t>
      </w:r>
      <w:r>
        <w:t xml:space="preserve">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MEDIKA, dioničko društvo za trgovinu lijekovima i sanitetskim materijalom Zagreb, Capraška 1, zastupano po Tina Kauzlarić, odvj. vježbenica </w:t>
      </w:r>
    </w:p>
    <w:p w:rsidRDefault="008D4477" w:rsidP="008D4477" w:rsidR="008D4477">
      <w:pPr>
        <w:jc w:val="both"/>
      </w:pPr>
      <w:r>
        <w:t>METALOOBRADA društvo s ograničenom odgovornošću za proizvodnju, trgovinu i usluge Jakovlje, Zagrebačka 162 a</w:t>
      </w:r>
    </w:p>
    <w:p w:rsidRDefault="008D4477" w:rsidP="008D4477" w:rsidR="008D4477">
      <w:pPr>
        <w:jc w:val="both"/>
      </w:pPr>
      <w:r>
        <w:t>MICHIELI-TOMIĆ, društvo s ograničenom odgovornošću za trgovinu i usluge Gornji Humac , Gornji Humac 37</w:t>
      </w:r>
    </w:p>
    <w:p w:rsidRDefault="008D4477" w:rsidP="008D4477" w:rsidR="008D4477">
      <w:pPr>
        <w:jc w:val="both"/>
      </w:pPr>
      <w:r>
        <w:t>MURTELA društvo s ograničenom odgovornošću za komunalne djelatnosti Murter, Ul.Butina 2</w:t>
      </w:r>
    </w:p>
    <w:p w:rsidRDefault="008D4477" w:rsidP="008D4477" w:rsidR="008D4477">
      <w:pPr>
        <w:jc w:val="both"/>
      </w:pPr>
      <w:r>
        <w:t xml:space="preserve">N. T. - EKO društvo s ograničenom odgovornošću za trgovinu i usluge Donja Zdenčina, Petra Svačića 10,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NAPI NALETILIĆ d.o.o. za usluge Ločilnička 21, 10000 Zagreb, zastupano po Ivan Kapor, odvjetnik, prema punomoći koji predaje u sudski spis </w:t>
      </w:r>
    </w:p>
    <w:p w:rsidRDefault="008D4477" w:rsidP="008D4477" w:rsidR="008D4477">
      <w:pPr>
        <w:jc w:val="both"/>
      </w:pPr>
      <w:r>
        <w:t>NARODNI LIST MARKETING vl. NOVELA ŠKULIĆ-PERINOVIĆ Poljana zemaljskog odbora 2, 23000 Zadar</w:t>
      </w:r>
    </w:p>
    <w:p w:rsidRDefault="008D4477" w:rsidP="008D4477" w:rsidR="008D4477">
      <w:pPr>
        <w:jc w:val="both"/>
      </w:pPr>
      <w:r>
        <w:t xml:space="preserve">NAŠIČKI PARK društvo s ograničenom odgovornošću za komunalne djelatnosti Markovac Našički, Radnička 2/2,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NOVA SPLET društvo s ograničenom odgovornošću za trgovinu i usluge Zagreb, Slavonska avenija 22e,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NOVOKOM društvo s ograničenom odgovornošću za komunalne djelatnosti Novi Marof, Zagorska 31,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NOVOKOM društvo s ograničenom odgovornošću za komunalno gospodarstvo Novska, Adalberta Knoppa 1A, zastupano po Ivan Kapor, odvjetnik, prema punomoći koji predaje u sudski spis </w:t>
      </w:r>
    </w:p>
    <w:p w:rsidRDefault="008D4477" w:rsidP="008D4477" w:rsidR="008D4477">
      <w:pPr>
        <w:jc w:val="both"/>
      </w:pPr>
      <w:r>
        <w:t>OBRT JURANIĆ DELNICE Delnice, Kuti 4</w:t>
      </w:r>
    </w:p>
    <w:p w:rsidRDefault="008D4477" w:rsidP="008D4477" w:rsidR="008D4477">
      <w:pPr>
        <w:jc w:val="both"/>
      </w:pPr>
      <w:r>
        <w:t>ODLAGALIŠTE društvo s ograničenom odgovornošću za upravljanje odlagalištem komunalnog otpada Nova Gradiška, Ljudevita Gaja 56</w:t>
      </w:r>
    </w:p>
    <w:p w:rsidRDefault="008D4477" w:rsidP="008D4477" w:rsidR="008D4477">
      <w:pPr>
        <w:jc w:val="both"/>
      </w:pPr>
      <w:r>
        <w:t xml:space="preserve">ODVODNJA d.o.o. za trgovinu i usluge Split, Neslanovac 13 </w:t>
      </w:r>
    </w:p>
    <w:p w:rsidRDefault="008D4477" w:rsidP="008D4477" w:rsidR="008D4477">
      <w:pPr>
        <w:jc w:val="both"/>
      </w:pPr>
      <w:r>
        <w:t>OPĆINA MUĆ Donji Muć, Donji Muć 254</w:t>
      </w:r>
    </w:p>
    <w:p w:rsidRDefault="008D4477" w:rsidP="008D4477" w:rsidR="008D4477">
      <w:pPr>
        <w:jc w:val="both"/>
      </w:pPr>
      <w:r>
        <w:t>OPĆINA STON Ston, Trg Kralja Tomislava 1</w:t>
      </w:r>
    </w:p>
    <w:p w:rsidRDefault="008D4477" w:rsidP="008D4477" w:rsidR="008D4477">
      <w:pPr>
        <w:jc w:val="both"/>
      </w:pPr>
      <w:r>
        <w:t xml:space="preserve">Osnovna škola Eugena Kumičića Velika Gorica, Josipa Pucekovića 4, zastupano po Ivan Kapor, odvjetnik, prema punomoći koji predaje u sudski spis </w:t>
      </w:r>
    </w:p>
    <w:p w:rsidRDefault="008D4477" w:rsidP="008D4477" w:rsidR="008D4477">
      <w:pPr>
        <w:jc w:val="both"/>
      </w:pPr>
      <w:r>
        <w:lastRenderedPageBreak/>
        <w:t xml:space="preserve">OSNOVNA ŠKOLA EUGENA KVATERNIKA Školska 4, 10410 Velika Gorica,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Osnovna škola Nikole Hribara Velika Gorica, Ruđera Boškovića 11,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Osnovna škola Novo Čiče Trg Antuna Cvetkovića 27, 10410 Novo Čiče, zastupano po Ivan Kapor, odvjetnik, prema punomoći koji predaje u sudski spis </w:t>
      </w:r>
    </w:p>
    <w:p w:rsidRDefault="008D4477" w:rsidP="008D4477" w:rsidR="008D4477">
      <w:pPr>
        <w:jc w:val="both"/>
      </w:pPr>
      <w:r>
        <w:t>Osnovna škola Vukovina Školska 20A, 10410 Gornje Podotočje, zastupano po Damir Bedić, ravnatelj</w:t>
      </w:r>
    </w:p>
    <w:p w:rsidRDefault="008D4477" w:rsidP="008D4477" w:rsidR="008D4477">
      <w:pPr>
        <w:jc w:val="both"/>
      </w:pPr>
      <w:r>
        <w:t>OTP Leasing dioničko društvo za usluge IZLUČNI VJEROVNIK Zagreb, Avenija Dubrovnik 16/V</w:t>
      </w:r>
    </w:p>
    <w:p w:rsidRDefault="008D4477" w:rsidP="008D4477" w:rsidR="008D4477">
      <w:pPr>
        <w:jc w:val="both"/>
      </w:pPr>
      <w:r>
        <w:t>PARALELA društvo s ograničenom odgovornošću za prijevoz i trgovinu u stečaju Čepin, Ferdinanda Speisera 1</w:t>
      </w:r>
    </w:p>
    <w:p w:rsidRDefault="008D4477" w:rsidP="008D4477" w:rsidR="008D4477">
      <w:pPr>
        <w:jc w:val="both"/>
      </w:pPr>
      <w:r>
        <w:t>PARVUS d.o.o. za trgovinu na malo i veliko, usluge, zastupstvo, proizvodnju, uvoz i izvoz Zagreb, Janka Holjca 54</w:t>
      </w:r>
    </w:p>
    <w:p w:rsidRDefault="008D4477" w:rsidP="008D4477" w:rsidR="008D4477">
      <w:pPr>
        <w:jc w:val="both"/>
      </w:pPr>
      <w:r>
        <w:t xml:space="preserve">PEOVICA društvo s ograničenom odgovornošću za održavanje čistoće, javnih površina i drugih komunalnih djelatnosti Omiš, Vladimira Nazora 12,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PET CENTAR društvo s ograničenom odgovornošću za trgovinu i usluge Zagreb, Heinzelova 60 </w:t>
      </w:r>
    </w:p>
    <w:p w:rsidRDefault="008D4477" w:rsidP="008D4477" w:rsidR="008D4477">
      <w:pPr>
        <w:jc w:val="both"/>
      </w:pPr>
      <w:r>
        <w:t>PIK VRBOVEC-MESNA INDUSTRIJA, dioničko društvo za proizvodnju i promet mesa i mesnih prerađevina Vrbovec, Zagrebačka 148, zastupano po Tina Škarica, prema punomoći koje predaje u sudski spis</w:t>
      </w:r>
    </w:p>
    <w:p w:rsidRDefault="008D4477" w:rsidP="008D4477" w:rsidR="008D4477">
      <w:pPr>
        <w:jc w:val="both"/>
      </w:pPr>
      <w:r>
        <w:t>PIK-VINKOVCI dioničko društvo za poljoprivrednu proizvodnju, prehrambenu industriju i promet Vinkovci, Ul. Matije Gupca 130, zastupano po Tina Škarica, prema punomoći koje predaje u sudski spis</w:t>
      </w:r>
    </w:p>
    <w:p w:rsidRDefault="008D4477" w:rsidP="008D4477" w:rsidR="008D4477">
      <w:pPr>
        <w:jc w:val="both"/>
      </w:pPr>
      <w:r>
        <w:t xml:space="preserve">Piškornica - sanacijsko odlagalište društvo s ograničenom odgovornošću za sanaciju odlagališta otpada Koprivnički Ivanec, Matije Gupca 12 </w:t>
      </w:r>
    </w:p>
    <w:p w:rsidRDefault="008D4477" w:rsidP="008D4477" w:rsidR="008D4477">
      <w:pPr>
        <w:jc w:val="both"/>
      </w:pPr>
      <w:r>
        <w:t xml:space="preserve">PONGRA-GORICA društvo s ograničenom odgovornošću za trgovinu i usluge Omišalj, Pušća 150, zastupano po Ivan Kapor, odvjetnik, prema punomoći koji predaje u sudski spis </w:t>
      </w:r>
    </w:p>
    <w:p w:rsidRDefault="008D4477" w:rsidP="008D4477" w:rsidR="008D4477">
      <w:pPr>
        <w:jc w:val="both"/>
      </w:pPr>
      <w:r>
        <w:t>PORAT POVLJANA društvo s ograničenom odgovornošću za turizam, trgovinu i usluge, putnička agencija Povljana, Trg Bana Jelačića 13/A</w:t>
      </w:r>
    </w:p>
    <w:p w:rsidRDefault="008D4477" w:rsidP="008D4477" w:rsidR="008D4477">
      <w:pPr>
        <w:jc w:val="both"/>
      </w:pPr>
      <w:r>
        <w:t xml:space="preserve">PricewaterhouseCoopers Savjetovanje društvo s ograničenom odgovornošću za savjetovanje Zagreb, Kneza Ljudevita Posavskog 31 </w:t>
      </w:r>
    </w:p>
    <w:p w:rsidRDefault="008D4477" w:rsidP="008D4477" w:rsidR="008D4477">
      <w:pPr>
        <w:jc w:val="both"/>
      </w:pPr>
      <w:r>
        <w:t>PROJEKTGRADNJA d.o.o. za izvođenje i projektiranje građevinskih objekata Gornja Vrba, Vrbska ulica 3, zastupano po Tina Škarica, prema punomoći koje predaje u sudski spis</w:t>
      </w:r>
    </w:p>
    <w:p w:rsidRDefault="008D4477" w:rsidP="008D4477" w:rsidR="008D4477">
      <w:pPr>
        <w:jc w:val="both"/>
      </w:pPr>
      <w:r>
        <w:t xml:space="preserve">PRO-TEH MONT j.d.o.o. za montažu i usluge Krapina, Doliće 72B, zastupano po Ivan Kapor, odvjetnik, prema punomoći koji predaje u sudski spis </w:t>
      </w:r>
    </w:p>
    <w:p w:rsidRDefault="008D4477" w:rsidP="008D4477" w:rsidR="008D4477">
      <w:pPr>
        <w:jc w:val="both"/>
      </w:pPr>
      <w:r>
        <w:t>PRVO PLINARSKO DRUŠTVO d.o.o. za distribuciju plina Vukovar, A.Stepinca 27</w:t>
      </w:r>
    </w:p>
    <w:p w:rsidRDefault="008D4477" w:rsidP="008D4477" w:rsidR="008D4477">
      <w:pPr>
        <w:jc w:val="both"/>
      </w:pPr>
      <w:r>
        <w:t>PULA HERCULANEA d. o. o. za obavljanje komunalnih djelatnosti Pula, Trg I. Istarske Brigade 14</w:t>
      </w:r>
    </w:p>
    <w:p w:rsidRDefault="008D4477" w:rsidP="008D4477" w:rsidR="008D4477">
      <w:pPr>
        <w:jc w:val="both"/>
      </w:pPr>
      <w:r>
        <w:t xml:space="preserve">PUMPA SERVIS d.o.o. servis, unutarnja i vanjska trgovina Osijek, Josipa Andrića 4, zastupano po Ivan Kapor, odvjetnik, prema punomoći koji predaje u sudski spis </w:t>
      </w:r>
    </w:p>
    <w:p w:rsidRDefault="008D4477" w:rsidP="008D4477" w:rsidR="008D4477">
      <w:pPr>
        <w:jc w:val="both"/>
      </w:pPr>
      <w:r>
        <w:t>REM PRESS d.o.o. za trgovinu i usluge Zagreb, Radnička Cesta 184</w:t>
      </w:r>
    </w:p>
    <w:p w:rsidRDefault="008D4477" w:rsidP="008D4477" w:rsidR="008D4477">
      <w:pPr>
        <w:jc w:val="both"/>
      </w:pPr>
      <w:r>
        <w:t xml:space="preserve">RETA d.o.o. za proizvodnju, trgovinu i usluge Karlovac, Zagrebačka 37 </w:t>
      </w:r>
    </w:p>
    <w:p w:rsidRDefault="008D4477" w:rsidP="008D4477" w:rsidR="008D4477">
      <w:pPr>
        <w:jc w:val="both"/>
      </w:pPr>
      <w:r>
        <w:t xml:space="preserve">ROBE I MIMA j.d.o.o. za proizvodnju i trgovinu Šibenik, Rakovo Selo 100A, zastupano po Ivan Kapor, odvjetnik, prema punomoći koji predaje u sudski spis </w:t>
      </w:r>
    </w:p>
    <w:p w:rsidRDefault="008D4477" w:rsidP="008D4477" w:rsidR="008D4477">
      <w:pPr>
        <w:jc w:val="both"/>
      </w:pPr>
      <w:r>
        <w:t>Robna kuća Sjenjak društvo s ograničenom odgovornošću Osijek, Frankopanska 99</w:t>
      </w:r>
    </w:p>
    <w:p w:rsidRDefault="008D4477" w:rsidP="008D4477" w:rsidR="008D4477">
      <w:pPr>
        <w:jc w:val="both"/>
      </w:pPr>
      <w:r>
        <w:t>ROTO DINAMIC društvo s ograničenom odgovornošću za unutarnju i vanjsku trgovinu Zagreb, Samoborska cesta 102, zastupano po Tina Škarica, prema punomoći koje predaje u sudski spis</w:t>
      </w:r>
    </w:p>
    <w:p w:rsidRDefault="008D4477" w:rsidP="008D4477" w:rsidR="008D4477" w:rsidRPr="005F3094">
      <w:pPr>
        <w:jc w:val="both"/>
      </w:pPr>
      <w:r>
        <w:lastRenderedPageBreak/>
        <w:t>ROTO ULAGANJA društvo s ograničenom odgovornošću za upravljanje društvima Rijeka, Tome Strižića 8,</w:t>
      </w:r>
      <w:r w:rsidRPr="005F3094">
        <w:t xml:space="preserve"> </w:t>
      </w:r>
      <w:r>
        <w:t>zastupano po Tina Škarica, prema punomoći koje predaje u sudski spis</w:t>
      </w:r>
    </w:p>
    <w:p w:rsidRDefault="008D4477" w:rsidP="008D4477" w:rsidR="008D4477">
      <w:pPr>
        <w:jc w:val="both"/>
      </w:pPr>
      <w:r>
        <w:t xml:space="preserve">R-PIM, projektiranje, građenje i marketing, d.o.o. Strmec Samoborski, Mihanovićeva 21,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S.T.P. društvo s ograničenom odgovornošću za servis, trgovinu i promet Lučko, Lučki Odvojak 1,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SAMSIC d.o.o. za usluge Zagreb, Radnička Cesta 37/b, zastupano po Ivan Kapor, odvjetnik, prema punomoći koji predaje u sudski spis </w:t>
      </w:r>
    </w:p>
    <w:p w:rsidRDefault="008D4477" w:rsidP="008D4477" w:rsidR="008D4477">
      <w:pPr>
        <w:jc w:val="both"/>
      </w:pPr>
      <w:r>
        <w:t>SERVA Servis i prodaja vatrogasnih aparata Krapina, Magistratska 42</w:t>
      </w:r>
    </w:p>
    <w:p w:rsidRDefault="008D4477" w:rsidP="008D4477" w:rsidR="008D4477">
      <w:pPr>
        <w:jc w:val="both"/>
      </w:pPr>
      <w:r>
        <w:t>SIGA ZAGREB d.o.o. za graditeljstvo, trgovinu i usluge Zagreb, Side Košutić 6, Ivica Sinković, direktor</w:t>
      </w:r>
    </w:p>
    <w:p w:rsidRDefault="008D4477" w:rsidP="008D4477" w:rsidR="008D4477" w:rsidRPr="00715AF6">
      <w:pPr>
        <w:jc w:val="both"/>
      </w:pPr>
      <w:r>
        <w:t>SLATINA KOM društvo s ograničenom odgovornošću za komunalne djelatnosti Slatina, Trg Ruđera Boškovića 16/B,</w:t>
      </w:r>
      <w:r w:rsidRPr="00715AF6">
        <w:t xml:space="preserve"> </w:t>
      </w:r>
      <w:r>
        <w:t xml:space="preserve">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SLAVONIJA-BOŠKOVIĆ društvo s ograničenom odgovornošću za trgovinu i usluge Cerna, Josipa Jurja Strossmayera 23,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SLOBODNA DALMACIJA PRINT d.o.o. za tiskarske usluge Dugopolje, Dugopoljska 11, zastupano po Ivan Kapor, odvjetnik, prema punomoći koji predaje u sudski spis </w:t>
      </w:r>
    </w:p>
    <w:p w:rsidRDefault="008D4477" w:rsidP="008D4477" w:rsidR="008D4477">
      <w:pPr>
        <w:jc w:val="both"/>
      </w:pPr>
      <w:r>
        <w:t>SLR Steyrermühl Logistik &amp; Recycling GmbH Steyrermühl, Fabriksplatz 1</w:t>
      </w:r>
    </w:p>
    <w:p w:rsidRDefault="008D4477" w:rsidP="008D4477" w:rsidR="008D4477" w:rsidRPr="004053F4">
      <w:pPr>
        <w:jc w:val="both"/>
      </w:pPr>
      <w:r>
        <w:t>SOCIJALNA ZADRUGA HUMANA NOVA ZAGREB socijalna zadruga Vlaška 70/A, 10000 Zagreb,</w:t>
      </w:r>
      <w:r w:rsidRPr="004053F4">
        <w:t xml:space="preserve"> </w:t>
      </w:r>
      <w:r>
        <w:t xml:space="preserve">zastupano po Ivan Kapor, odvjetnik, prema punomoći koji predaje u sudski spis </w:t>
      </w:r>
    </w:p>
    <w:p w:rsidRDefault="008D4477" w:rsidP="008D4477" w:rsidR="008D4477">
      <w:pPr>
        <w:jc w:val="both"/>
      </w:pPr>
      <w:r>
        <w:t>SOKOL MARIĆ d.o.o. za usluge zaštite osoba i imovine Zagreb, Trg maršala Tita 8/II</w:t>
      </w:r>
    </w:p>
    <w:p w:rsidRDefault="008D4477" w:rsidP="008D4477" w:rsidR="008D4477">
      <w:pPr>
        <w:jc w:val="both"/>
      </w:pPr>
      <w:r>
        <w:t xml:space="preserve">SOM HIDRAULIKA d.o.o. za proizvodnju i trgovinu Zagreb, II Resnik 20/A,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STAMBENO KOMUNALNO GOSPODARSTVO društvo s ograničenom odgovornošću za komunalne djelatnosti, upravljanje zgradama i poslovanje nekretninama Ogulin, Ivana Gorana Kovačića 8,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STANIĆ BEVERAGES d.o.o. za proizvodnju i usluge Zagreb, Slavonska Avenija 22, zastupano po Ivan Kapor, odvjetnik, prema punomoći koji predaje u sudski spis </w:t>
      </w:r>
    </w:p>
    <w:p w:rsidRDefault="008D4477" w:rsidP="008D4477" w:rsidR="008D4477">
      <w:pPr>
        <w:jc w:val="both"/>
      </w:pPr>
      <w:r>
        <w:t>STANIĆ, društvo s ograničenom odgovornošću za unutarnju i vanjsku trgovinu, proizvodnju i distribuciju mesa i suhomesnatih proizvoda Sveta Nedjelja, Kerestinečka Cesta 57/A</w:t>
      </w:r>
    </w:p>
    <w:p w:rsidRDefault="008D4477" w:rsidP="008D4477" w:rsidR="008D4477">
      <w:pPr>
        <w:jc w:val="both"/>
      </w:pPr>
      <w:r>
        <w:t>Star Import društvo s ograničenom odgovornošću za trgovinu i usluge Zagreb, Kovinska 5</w:t>
      </w:r>
    </w:p>
    <w:p w:rsidRDefault="008D4477" w:rsidP="008D4477" w:rsidR="008D4477">
      <w:pPr>
        <w:jc w:val="both"/>
      </w:pPr>
      <w:r>
        <w:t xml:space="preserve">STIPE 1 jednostavno društvo s ograničenom odgovornošću, za prijevoz i usluge Svirče, Svirče 95,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STIPE OBRT ZA CESTOVNI PRIJEVOZ, VL. T. MILATIĆ Vrbanj, Svirće 95,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STRAGA TRANS društvo za prijevoz, trgovinu i usluge s ograničenom odgovornošću Lipik, Matije Gupca 107, zastupano po Ivan Kapor, odvjetnik, prema punomoći koji predaje u sudski spis </w:t>
      </w:r>
    </w:p>
    <w:p w:rsidRDefault="008D4477" w:rsidP="008D4477" w:rsidR="008D4477">
      <w:pPr>
        <w:jc w:val="both"/>
      </w:pPr>
      <w:r>
        <w:t>STRUNJE-TRADE d.o.o. za prijevoz, unutarnju i vanjsku trgovinu Privlaka, Bana Jelačića 11</w:t>
      </w:r>
    </w:p>
    <w:p w:rsidRDefault="008D4477" w:rsidP="008D4477" w:rsidR="008D4477">
      <w:pPr>
        <w:jc w:val="both"/>
      </w:pPr>
      <w:r>
        <w:t xml:space="preserve">SVIJET VILIČARA društvo s ograničenom ogovornošću za trgovinu, usluge Samobor, Ulica Grada Wirgesa 10, Sandra Matijević prema pun.u spisu </w:t>
      </w:r>
    </w:p>
    <w:p w:rsidRDefault="008D4477" w:rsidP="008D4477" w:rsidR="008D4477">
      <w:pPr>
        <w:jc w:val="both"/>
      </w:pPr>
      <w:r>
        <w:t xml:space="preserve">ŠELIDIN, obrt za trgovinu, usluge i prijevoz, vl. Mirjana Sarunović, Dumovec, Fruškogorska 1 Sesvete-Kraljevec, Fruškogorska Ulica 1 </w:t>
      </w:r>
    </w:p>
    <w:p w:rsidRDefault="008D4477" w:rsidP="008D4477" w:rsidR="008D4477">
      <w:pPr>
        <w:jc w:val="both"/>
      </w:pPr>
      <w:r>
        <w:t xml:space="preserve">ŠKOJO d.o.o.za proizvodnju,trgovinu i usluge Osijek, Ulica Borova 1,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ŠKOLSKA KNJIGA d.d. izdavaštvo, trgovina i usluge  Zagreb, Masarykova 28 </w:t>
      </w:r>
    </w:p>
    <w:p w:rsidRDefault="008D4477" w:rsidP="008D4477" w:rsidR="008D4477">
      <w:pPr>
        <w:jc w:val="both"/>
      </w:pPr>
      <w:r>
        <w:lastRenderedPageBreak/>
        <w:t xml:space="preserve">TAHOGRAF, d.o.o. za proizvodnju, usluge i trgovinu Sveta Nedelja, Brezje, Dr. Franje Tuđmana 24, zastupano po Ivan Kapor, odvjetnik, prema punomoći koji predaje u sudski spis </w:t>
      </w:r>
    </w:p>
    <w:p w:rsidRDefault="008D4477" w:rsidP="008D4477" w:rsidR="008D4477">
      <w:pPr>
        <w:jc w:val="both"/>
      </w:pPr>
      <w:r>
        <w:t>TAHO-ST d.o.o. za trgovinu i usluge Solin, Matoševa 16</w:t>
      </w:r>
    </w:p>
    <w:p w:rsidRDefault="008D4477" w:rsidP="008D4477" w:rsidR="008D4477">
      <w:pPr>
        <w:jc w:val="both"/>
      </w:pPr>
      <w:r>
        <w:t xml:space="preserve">TEHNIX društvo s ograničenom odgovornošću Donji Kraljevec, Braće Radića 35, zastupano po Ivan Kapor, odvjetnik, prema punomoći koji predaje u sudski spis </w:t>
      </w:r>
    </w:p>
    <w:p w:rsidRDefault="008D4477" w:rsidP="008D4477" w:rsidR="008D4477">
      <w:pPr>
        <w:jc w:val="both"/>
      </w:pPr>
      <w:r>
        <w:t>TIFON, društvo s ograničenom odgovornošću za trgovinu i usluge Zagreb, Zadarska ulica 80</w:t>
      </w:r>
    </w:p>
    <w:p w:rsidRDefault="008D4477" w:rsidP="008D4477" w:rsidR="008D4477">
      <w:pPr>
        <w:jc w:val="both"/>
      </w:pPr>
      <w:r>
        <w:t>TISAK trgovačko dioničko društvo Zagreb, Slavonska avenija 11a, zastupano po Tina Škarica, prema punomoći koje predaje u sudski spis</w:t>
      </w:r>
    </w:p>
    <w:p w:rsidRDefault="008D4477" w:rsidP="008D4477" w:rsidR="008D4477">
      <w:pPr>
        <w:jc w:val="both"/>
      </w:pPr>
      <w:r>
        <w:t xml:space="preserve">TOKIĆ, trgovina, izvoz-uvoz, zastupanje i proizvodnja, društvo s ograničenom odgovornošću Sesvete, Ulica 144. Brigade Hrvatske vojske 1 a,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TOSH INFORMATIKA d.o.o. za informatiku i trgovinu Pisarovina, Bratina 214,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TPZ, društvo s ograničenom odgovornošću za proizvodnju, trgovinu i usluge Zagreb, Novoselska 25,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TRANSPORTI LONČAR Maruševec, Cerje Nebojse 56,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TRGO-SIROVINA društvo s ograničenom odgovornošću za trgovinu i usluge Donja Zdenčina, Petra Svačića 10, zastupano po Ivan Kapor, odvjetnik, prema punomoći koji predaje u sudski spis </w:t>
      </w:r>
    </w:p>
    <w:p w:rsidRDefault="008D4477" w:rsidP="008D4477" w:rsidR="008D4477">
      <w:pPr>
        <w:jc w:val="both"/>
      </w:pPr>
      <w:r>
        <w:t>TROGIR HOLDING d.o.o. za komunalne djelatnosti, parking i usluge Trogir, Put Muline 2</w:t>
      </w:r>
    </w:p>
    <w:p w:rsidRDefault="008D4477" w:rsidP="008D4477" w:rsidR="008D4477">
      <w:pPr>
        <w:jc w:val="both"/>
      </w:pPr>
      <w:r>
        <w:t xml:space="preserve">TUČEPI, društvo s ograničenom odgovornošću za komunalne djelatnosti Tučepi, Kraj 39/A,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TURIST-PATRICIJA d.o.o. za prijevoz, usluge, turizam Pojatno, Matije Gupca 46, zastupano po Ivan Kapor, odvjetnik, prema punomoći koji predaje u sudski spis </w:t>
      </w:r>
    </w:p>
    <w:p w:rsidRDefault="008D4477" w:rsidP="008D4477" w:rsidR="008D4477">
      <w:pPr>
        <w:jc w:val="both"/>
      </w:pPr>
      <w:r>
        <w:t>TVORNICA KRUHA ZADAR dioničko društvo za proizvodnju mlinarskih i pekarskih proizvoda Zadar, Gaženička Cesta 5</w:t>
      </w:r>
    </w:p>
    <w:p w:rsidRDefault="008D4477" w:rsidP="008D4477" w:rsidR="008D4477">
      <w:pPr>
        <w:jc w:val="both"/>
      </w:pPr>
      <w:r>
        <w:t xml:space="preserve">UNIKOM d.o.o. za komunalno gospodarstvo Osijek, Ružina 11A,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UNIVERZAL d.o.o. za komunalne djelatnosti Vladimira Nazora 68, 31400 Đakovo, zastupano po Ivan Kapor, odvjetnik, prema punomoći koji predaje u sudski spis </w:t>
      </w:r>
    </w:p>
    <w:p w:rsidRDefault="008D4477" w:rsidP="008D4477" w:rsidR="008D4477">
      <w:pPr>
        <w:jc w:val="both"/>
      </w:pPr>
      <w:r>
        <w:t>UPRAVITELJ GRADNJA - ODRŽAVANJE d.o.o. za upravljanje i održavanje zgrada Oreškovićeva 25, 10000 Zagreb</w:t>
      </w:r>
    </w:p>
    <w:p w:rsidRDefault="008D4477" w:rsidP="008D4477" w:rsidR="008D4477">
      <w:pPr>
        <w:jc w:val="both"/>
      </w:pPr>
      <w:r>
        <w:t>USLUGA POREČ društvo s ograničenom odgovornošću za komunalne poslove Poreč, Mlinska 1</w:t>
      </w:r>
    </w:p>
    <w:p w:rsidRDefault="008D4477" w:rsidP="008D4477" w:rsidR="008D4477">
      <w:pPr>
        <w:jc w:val="both"/>
      </w:pPr>
      <w:r>
        <w:t>Ustanova za zdravstvenu skrb NEMETOVA - PRIMA Zagreb, Nemetova 2</w:t>
      </w:r>
    </w:p>
    <w:p w:rsidRDefault="008D4477" w:rsidP="008D4477" w:rsidR="008D4477">
      <w:pPr>
        <w:jc w:val="both"/>
      </w:pPr>
      <w:r>
        <w:t xml:space="preserve">V. gimnazija Klaićeva 1, 10000 Zagreb, zastupano po Ivan Kapor, odvjetnik, prema punomoći koji predaje u sudski spis </w:t>
      </w:r>
    </w:p>
    <w:p w:rsidRDefault="008D4477" w:rsidP="008D4477" w:rsidR="008D4477">
      <w:pPr>
        <w:jc w:val="both"/>
      </w:pPr>
      <w:r>
        <w:t>V.S.T. društvo s ograničenom odgovornošću za prijevoz i međunarodno otpremništvo Svetonedeljska cesta 89, 10436 Žitarka</w:t>
      </w:r>
    </w:p>
    <w:p w:rsidRDefault="008D4477" w:rsidP="008D4477" w:rsidR="008D4477">
      <w:pPr>
        <w:jc w:val="both"/>
      </w:pPr>
      <w:r>
        <w:t>VAGE društvo s ograničenom odgovornošću za proizvodnju i servis mjernih uređaja i opreme za mjerenje, vanjsku i unutarnju trgovinu i marketing Zagreb, Koledovčina 2a</w:t>
      </w:r>
    </w:p>
    <w:p w:rsidRDefault="008D4477" w:rsidP="008D4477" w:rsidR="008D4477">
      <w:pPr>
        <w:jc w:val="both"/>
      </w:pPr>
      <w:r>
        <w:t>VELPRO - CENTAR društvo s ograničenom odgovornošću za trgovinu i usluge Zagreb, Marijana Čavića 1, zastupano po Tina Škarica, prema punomoći koje predaje u sudski spis</w:t>
      </w:r>
    </w:p>
    <w:p w:rsidRDefault="008D4477" w:rsidP="008D4477" w:rsidR="008D4477">
      <w:pPr>
        <w:jc w:val="both"/>
      </w:pPr>
      <w:r>
        <w:t>VETEL d.o.o. za trgovinu, marketing i zastupanje Zagreb, Majstorska 6</w:t>
      </w:r>
    </w:p>
    <w:p w:rsidRDefault="008D4477" w:rsidP="008D4477" w:rsidR="008D4477">
      <w:pPr>
        <w:jc w:val="both"/>
      </w:pPr>
      <w:r>
        <w:t>VG Čistoća d.o.o. za održavanje čistoće Velika Gorica, Kneza Ljudevita Posavskog 45</w:t>
      </w:r>
    </w:p>
    <w:p w:rsidRDefault="008D4477" w:rsidP="008D4477" w:rsidR="008D4477">
      <w:pPr>
        <w:jc w:val="both"/>
      </w:pPr>
      <w:r>
        <w:t>VIPnet, društvo s ograničenom odgovornošću za usluge javnih telekomunikacija Vrtni put 1, 10000 Zagreb</w:t>
      </w:r>
    </w:p>
    <w:p w:rsidRDefault="008D4477" w:rsidP="008D4477" w:rsidR="008D4477">
      <w:pPr>
        <w:jc w:val="both"/>
      </w:pPr>
      <w:r>
        <w:lastRenderedPageBreak/>
        <w:t xml:space="preserve">VJESNIK dioničko društvo tiskarsko izdavačke djelatnosti Zagreb, Slavonska avenija 4, zastupano po Ivan Kapor, odvjetnik, prema punomoći koji predaje u sudski spis </w:t>
      </w:r>
    </w:p>
    <w:p w:rsidRDefault="008D4477" w:rsidP="008D4477" w:rsidR="008D4477">
      <w:pPr>
        <w:jc w:val="both"/>
      </w:pPr>
      <w:r>
        <w:t>VLAHOVAC obrt za prijevoz i usluge Vl. Stjepan Vlahovac Velika Gorica, B. Radića 155, Mraclin</w:t>
      </w:r>
    </w:p>
    <w:p w:rsidRDefault="008D4477" w:rsidP="008D4477" w:rsidR="008D4477">
      <w:pPr>
        <w:jc w:val="both"/>
      </w:pPr>
      <w:r>
        <w:t>VODOVOD I KANALIZACIJA, društvo s ograničenom odgovornošću za vodoopskrbu, odvodnju i pročišćavanje otpadnih voda Biokovska 3, 21000 Split</w:t>
      </w:r>
    </w:p>
    <w:p w:rsidRDefault="008D4477" w:rsidP="008D4477" w:rsidR="008D4477">
      <w:pPr>
        <w:jc w:val="both"/>
      </w:pPr>
      <w:r>
        <w:t>VOX KOMUNIKACIJE, društvo za promidžbu i usluge, d.o.o. Zagreb, Ulica Vice Vukova 6</w:t>
      </w:r>
    </w:p>
    <w:p w:rsidRDefault="008D4477" w:rsidP="008D4477" w:rsidR="008D4477" w:rsidRPr="005F3094">
      <w:pPr>
        <w:jc w:val="both"/>
      </w:pPr>
      <w:r>
        <w:t>VUKOVARSKI POLJOPRIVREDNO INDUSTRIJSKI KOMBINAT d.d. Sajmište 113C, 32000 Vukovar,</w:t>
      </w:r>
      <w:r w:rsidRPr="005F3094">
        <w:t xml:space="preserve"> </w:t>
      </w:r>
      <w:r>
        <w:t>zastupano po Tina Škarica, prema punomoći koje predaje u sudski spis</w:t>
      </w:r>
    </w:p>
    <w:p w:rsidRDefault="008D4477" w:rsidP="008D4477" w:rsidR="008D4477">
      <w:pPr>
        <w:jc w:val="both"/>
      </w:pPr>
      <w:r>
        <w:t xml:space="preserve">VULKAL d.o.o. za prozvodnju, trgovinu i usluge Samoborska Cesta 310, 10000 Zagreb, zastupano po Ivan Kapor, odvjetnik, prema punomoći koji predaje u sudski spis </w:t>
      </w:r>
    </w:p>
    <w:p w:rsidRDefault="008D4477" w:rsidP="008D4477" w:rsidR="008D4477">
      <w:pPr>
        <w:jc w:val="both"/>
      </w:pPr>
      <w:r>
        <w:t>Wiener osiguranje Vienna Insurance Group dioničko društvo za osiguranje Slovenska ulica 24, 10000 Zagreb, zastupano po Monika Trkulja, odvj. vježbenica</w:t>
      </w:r>
    </w:p>
    <w:p w:rsidRDefault="008D4477" w:rsidP="008D4477" w:rsidR="008D4477">
      <w:pPr>
        <w:jc w:val="both"/>
      </w:pPr>
      <w:r>
        <w:t xml:space="preserve">Z.I.T.O. društvo s ograničenom odgovornošću za trgovinu i proizvodnju Sveti Križ Začretje, Mirkovec 66, zastupano po Ivan Kapor, odvjetnik, prema punomoći koji predaje u sudski spis </w:t>
      </w:r>
    </w:p>
    <w:p w:rsidRDefault="008D4477" w:rsidP="008D4477" w:rsidR="008D4477">
      <w:pPr>
        <w:jc w:val="both"/>
      </w:pPr>
      <w:r>
        <w:t>ZAGREBAČKA BANKA DIONIČKO DRUŠTVO Trg bana Josipa Jelačića 10, 10000 Zagreb, zastupano po Zoran Županović, Su-1182/14</w:t>
      </w:r>
    </w:p>
    <w:p w:rsidRDefault="008D4477" w:rsidP="008D4477" w:rsidR="008D4477">
      <w:pPr>
        <w:jc w:val="both"/>
      </w:pPr>
      <w:r>
        <w:t>ZAGREBAČKI HOLDING d.o.o. - PODRUŽNICA ČISTOĆA, PODRUŽNICA ZRINJEVAC Radnička cesta 82, 10000 Zagreb</w:t>
      </w:r>
    </w:p>
    <w:p w:rsidRDefault="008D4477" w:rsidP="008D4477" w:rsidR="008D4477">
      <w:pPr>
        <w:jc w:val="both"/>
      </w:pPr>
      <w:r>
        <w:t>ZAGREBAČKI HOLDING, društvo s ograničenom odgovornošću za javni prijevoz, opskrbu vodom, održavanje čistoće, putnička agencija, šport, upravljanje objektima i poslovanje nekretninama Zagreb, Ulica grada Vukovara 41</w:t>
      </w:r>
    </w:p>
    <w:p w:rsidRDefault="008D4477" w:rsidP="008D4477" w:rsidR="008D4477">
      <w:pPr>
        <w:jc w:val="both"/>
      </w:pPr>
      <w:r>
        <w:t>ZAPREŠIĆ, društvo s ograničenom odgovornošću za obavljanje komunalnih djelatnosti Zaprešić, Zelengaj 15, zastupano po Dražen Stanić, prema pun koju predaje u spis</w:t>
      </w:r>
    </w:p>
    <w:p w:rsidRDefault="008D4477" w:rsidP="008D4477" w:rsidR="008D4477">
      <w:pPr>
        <w:jc w:val="both"/>
      </w:pPr>
      <w:r>
        <w:t>ZAPREŠIĆANKA društvo s ograničenom odgovornošću za trgovinu, marketing, usluge, turizam Zaprešić, Pojatno, Zagrebačka cesta 3</w:t>
      </w:r>
    </w:p>
    <w:p w:rsidRDefault="008D4477" w:rsidP="008D4477" w:rsidR="008D4477">
      <w:pPr>
        <w:jc w:val="both"/>
      </w:pPr>
      <w:r>
        <w:t xml:space="preserve">ZE - TRA društvo s ograničenom odgovornošću za proizvodnju, marketing i transport Sveti Ivan Zelina, Krečaves 91A, zastupano po Ivan Kapor, odvjetnik, prema punomoći koji predaje u sudski spis </w:t>
      </w:r>
    </w:p>
    <w:p w:rsidRDefault="008D4477" w:rsidP="008D4477" w:rsidR="008D4477">
      <w:pPr>
        <w:jc w:val="both"/>
      </w:pPr>
      <w:r>
        <w:t xml:space="preserve">ZLINJE d.o.o. za proizvodnju, trgovinu, usluge i maslinarstvo Blato, Ulica 1  30/1 </w:t>
      </w:r>
    </w:p>
    <w:p w:rsidRDefault="008D4477" w:rsidP="008D4477" w:rsidR="008D4477">
      <w:pPr>
        <w:jc w:val="both"/>
      </w:pPr>
      <w:r>
        <w:t>ZVIJEZDA dioničko društvo za proizvodnju, trgovinu i usluge Zagreb, Marijana Čavića 1, zastupano po Tina Škarica, prema punomoći koje predaje u sudski spis</w:t>
      </w:r>
    </w:p>
    <w:p w:rsidRDefault="005A27E5" w:rsidP="005A27E5" w:rsidR="005A27E5" w:rsidRPr="00DE48C5">
      <w:pPr>
        <w:rPr>
          <w:b/>
        </w:rPr>
      </w:pPr>
    </w:p>
    <w:sectPr w:rsidSect="00972255" w:rsidR="005A27E5" w:rsidRPr="00DE48C5"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FAA" w:rsidP="005A27E5" w:rsidR="00710FAA">
      <w:r>
        <w:separator/>
      </w:r>
    </w:p>
  </w:endnote>
  <w:endnote w:id="0" w:type="continuationSeparator">
    <w:p w:rsidRDefault="00710FAA" w:rsidP="005A27E5" w:rsidR="00710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FAA" w:rsidP="005A27E5" w:rsidR="00710FAA">
      <w:r>
        <w:separator/>
      </w:r>
    </w:p>
  </w:footnote>
  <w:footnote w:id="0" w:type="continuationSeparator">
    <w:p w:rsidRDefault="00710FAA" w:rsidP="005A27E5" w:rsidR="00710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2117216"/>
      <w:docPartObj>
        <w:docPartGallery w:val="Page Numbers (Top of Page)"/>
        <w:docPartUnique/>
      </w:docPartObj>
    </w:sdtPr>
    <w:sdtEndPr/>
    <w:sdtContent>
      <w:p w:rsidRDefault="00710FAA" w:rsidP="003A7F25" w:rsidR="00710FAA">
        <w:pPr>
          <w:pStyle w:val="Zaglavlje"/>
          <w:jc w:val="right"/>
        </w:pPr>
        <w:r>
          <w:t>48.St-3029/17</w:t>
        </w:r>
      </w:p>
      <w:p w:rsidRDefault="00710FAA" w:rsidR="00710FA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1F2">
          <w:rPr>
            <w:noProof/>
          </w:rPr>
          <w:t>56</w:t>
        </w:r>
        <w:r>
          <w:fldChar w:fldCharType="end"/>
        </w:r>
      </w:p>
    </w:sdtContent>
  </w:sdt>
  <w:p w:rsidRDefault="00710FAA" w:rsidR="00710F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FAA" w:rsidP="005A27E5" w:rsidR="00710FAA">
    <w:pPr>
      <w:pStyle w:val="Zaglavlje"/>
      <w:jc w:val="right"/>
    </w:pPr>
    <w:r>
      <w:t>48.St-3029/17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0F15D4"/>
    <w:multiLevelType w:val="hybridMultilevel"/>
    <w:tmpl w:val="E4CCECB2"/>
    <w:lvl w:tplc="A7F04A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4E3285"/>
    <w:multiLevelType w:val="hybridMultilevel"/>
    <w:tmpl w:val="5FCA5CE6"/>
    <w:lvl w:tplc="38A8D3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1B5029"/>
    <w:multiLevelType w:val="hybridMultilevel"/>
    <w:tmpl w:val="FFB42FE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8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10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2E0D762A"/>
    <w:multiLevelType w:val="hybridMultilevel"/>
    <w:tmpl w:val="E7ECD7B0"/>
    <w:lvl w:tplc="D722D1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6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01C2172"/>
    <w:multiLevelType w:val="hybridMultilevel"/>
    <w:tmpl w:val="AC665562"/>
    <w:lvl w:tplc="F9C48D64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21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22">
    <w:nsid w:val="50963FFC"/>
    <w:multiLevelType w:val="hybridMultilevel"/>
    <w:tmpl w:val="19146ED4"/>
    <w:lvl w:tplc="0AA4AF2E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0A80E78"/>
    <w:multiLevelType w:val="hybridMultilevel"/>
    <w:tmpl w:val="3E2EDD08"/>
    <w:lvl w:tplc="8200AA7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5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6">
    <w:nsid w:val="5FB60468"/>
    <w:multiLevelType w:val="hybridMultilevel"/>
    <w:tmpl w:val="3E9C3018"/>
    <w:lvl w:tplc="26E2FDB2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600F5D55"/>
    <w:multiLevelType w:val="hybridMultilevel"/>
    <w:tmpl w:val="E806BA48"/>
    <w:lvl w:tplc="CC323D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9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70C57FFC"/>
    <w:multiLevelType w:val="hybridMultilevel"/>
    <w:tmpl w:val="440E6428"/>
    <w:lvl w:tplc="3006C99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35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36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7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17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0"/>
  </w:num>
  <w:num w:numId="7">
    <w:abstractNumId w:val="7"/>
  </w:num>
  <w:num w:numId="8">
    <w:abstractNumId w:val="0"/>
  </w:num>
  <w:num w:numId="9">
    <w:abstractNumId w:val="37"/>
  </w:num>
  <w:num w:numId="10">
    <w:abstractNumId w:val="11"/>
  </w:num>
  <w:num w:numId="11">
    <w:abstractNumId w:val="33"/>
  </w:num>
  <w:num w:numId="12">
    <w:abstractNumId w:val="10"/>
  </w:num>
  <w:num w:numId="13">
    <w:abstractNumId w:val="29"/>
  </w:num>
  <w:num w:numId="14">
    <w:abstractNumId w:val="20"/>
  </w:num>
  <w:num w:numId="15">
    <w:abstractNumId w:val="16"/>
  </w:num>
  <w:num w:numId="16">
    <w:abstractNumId w:val="6"/>
  </w:num>
  <w:num w:numId="17">
    <w:abstractNumId w:val="25"/>
  </w:num>
  <w:num w:numId="18">
    <w:abstractNumId w:val="35"/>
  </w:num>
  <w:num w:numId="19">
    <w:abstractNumId w:val="34"/>
  </w:num>
  <w:num w:numId="20">
    <w:abstractNumId w:val="15"/>
  </w:num>
  <w:num w:numId="21">
    <w:abstractNumId w:val="28"/>
  </w:num>
  <w:num w:numId="22">
    <w:abstractNumId w:val="9"/>
  </w:num>
  <w:num w:numId="23">
    <w:abstractNumId w:val="21"/>
  </w:num>
  <w:num w:numId="24">
    <w:abstractNumId w:val="8"/>
  </w:num>
  <w:num w:numId="25">
    <w:abstractNumId w:val="13"/>
  </w:num>
  <w:num w:numId="26">
    <w:abstractNumId w:val="19"/>
  </w:num>
  <w:num w:numId="27">
    <w:abstractNumId w:val="12"/>
  </w:num>
  <w:num w:numId="28">
    <w:abstractNumId w:val="18"/>
  </w:num>
  <w:num w:numId="29">
    <w:abstractNumId w:val="24"/>
  </w:num>
  <w:num w:numId="30">
    <w:abstractNumId w:val="4"/>
  </w:num>
  <w:num w:numId="31">
    <w:abstractNumId w:val="2"/>
  </w:num>
  <w:num w:numId="32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31"/>
  </w:num>
  <w:num w:numId="35">
    <w:abstractNumId w:val="14"/>
  </w:num>
  <w:num w:numId="36">
    <w:abstractNumId w:val="3"/>
  </w:num>
  <w:num w:numId="37">
    <w:abstractNumId w:val="26"/>
  </w:num>
  <w:num w:numId="38">
    <w:abstractNumId w:val="27"/>
  </w:num>
  <w:num w:numId="39">
    <w:abstractNumId w:val="23"/>
  </w:num>
  <w:num w:numId="40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762B"/>
    <w:rsid w:val="00041169"/>
    <w:rsid w:val="00062517"/>
    <w:rsid w:val="0008110C"/>
    <w:rsid w:val="0009048E"/>
    <w:rsid w:val="000C036D"/>
    <w:rsid w:val="001113B2"/>
    <w:rsid w:val="00187D69"/>
    <w:rsid w:val="001B603C"/>
    <w:rsid w:val="001D0013"/>
    <w:rsid w:val="001F087F"/>
    <w:rsid w:val="001F3D33"/>
    <w:rsid w:val="001F6547"/>
    <w:rsid w:val="00202A68"/>
    <w:rsid w:val="002043D4"/>
    <w:rsid w:val="00204E30"/>
    <w:rsid w:val="00301F07"/>
    <w:rsid w:val="003621DC"/>
    <w:rsid w:val="003625C7"/>
    <w:rsid w:val="003A7F25"/>
    <w:rsid w:val="003D6262"/>
    <w:rsid w:val="003D6D6A"/>
    <w:rsid w:val="003F1CA1"/>
    <w:rsid w:val="004053F4"/>
    <w:rsid w:val="00417B9B"/>
    <w:rsid w:val="004367BA"/>
    <w:rsid w:val="004521F2"/>
    <w:rsid w:val="00473070"/>
    <w:rsid w:val="004833D7"/>
    <w:rsid w:val="00515995"/>
    <w:rsid w:val="00522BD5"/>
    <w:rsid w:val="00535406"/>
    <w:rsid w:val="0054127B"/>
    <w:rsid w:val="00581CB5"/>
    <w:rsid w:val="005A27E5"/>
    <w:rsid w:val="005D09F4"/>
    <w:rsid w:val="005E18BB"/>
    <w:rsid w:val="005F3094"/>
    <w:rsid w:val="005F4A7A"/>
    <w:rsid w:val="0067336B"/>
    <w:rsid w:val="00676C72"/>
    <w:rsid w:val="00683837"/>
    <w:rsid w:val="006A762B"/>
    <w:rsid w:val="00702EE0"/>
    <w:rsid w:val="007068A0"/>
    <w:rsid w:val="00710FAA"/>
    <w:rsid w:val="00715AF6"/>
    <w:rsid w:val="00761D38"/>
    <w:rsid w:val="00786A29"/>
    <w:rsid w:val="007E68D2"/>
    <w:rsid w:val="00822B5B"/>
    <w:rsid w:val="00840794"/>
    <w:rsid w:val="00840EA2"/>
    <w:rsid w:val="00875AC2"/>
    <w:rsid w:val="00877045"/>
    <w:rsid w:val="00877B72"/>
    <w:rsid w:val="008C4E1B"/>
    <w:rsid w:val="008D4477"/>
    <w:rsid w:val="008F2CA3"/>
    <w:rsid w:val="00905548"/>
    <w:rsid w:val="0092483A"/>
    <w:rsid w:val="009370FE"/>
    <w:rsid w:val="00954F3A"/>
    <w:rsid w:val="00972255"/>
    <w:rsid w:val="009743E7"/>
    <w:rsid w:val="009F16E5"/>
    <w:rsid w:val="00A1683F"/>
    <w:rsid w:val="00A20CCF"/>
    <w:rsid w:val="00A40DF2"/>
    <w:rsid w:val="00A73D12"/>
    <w:rsid w:val="00AA752D"/>
    <w:rsid w:val="00B11E28"/>
    <w:rsid w:val="00B53897"/>
    <w:rsid w:val="00BC3280"/>
    <w:rsid w:val="00C11863"/>
    <w:rsid w:val="00C41A3F"/>
    <w:rsid w:val="00C441E1"/>
    <w:rsid w:val="00C52022"/>
    <w:rsid w:val="00CB4950"/>
    <w:rsid w:val="00CB72FF"/>
    <w:rsid w:val="00CD3AFF"/>
    <w:rsid w:val="00D125A6"/>
    <w:rsid w:val="00D13A7C"/>
    <w:rsid w:val="00D16F66"/>
    <w:rsid w:val="00DE48C5"/>
    <w:rsid w:val="00DF6E72"/>
    <w:rsid w:val="00E33DDA"/>
    <w:rsid w:val="00E414BB"/>
    <w:rsid w:val="00E92E81"/>
    <w:rsid w:val="00EF56D1"/>
    <w:rsid w:val="00F1284B"/>
    <w:rsid w:val="00F15017"/>
    <w:rsid w:val="00F41DBD"/>
    <w:rsid w:val="00F6205B"/>
    <w:rsid w:val="00F65230"/>
    <w:rsid w:val="00F8347F"/>
    <w:rsid w:val="00FB286C"/>
    <w:rsid w:val="00FB4C5A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27E5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A27E5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nhideWhenUsed/>
    <w:qFormat/>
    <w:rsid w:val="005A27E5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27E5"/>
    <w:rPr>
      <w:rFonts w:cs="Arial" w:eastAsia="Times New Roman" w:hAnsi="Arial" w:ascii="Arial"/>
      <w:b/>
      <w:bCs/>
      <w:kern w:val="32"/>
      <w:sz w:val="32"/>
      <w:szCs w:val="32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A27E5"/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styleId="Zaglavlje" w:type="paragraph">
    <w:name w:val="header"/>
    <w:basedOn w:val="Normal"/>
    <w:link w:val="ZaglavljeChar"/>
    <w:unhideWhenUsed/>
    <w:rsid w:val="005A27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27E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5A27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A27E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A27E5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A27E5"/>
    <w:rPr>
      <w:rFonts w:cs="Times New Roman" w:eastAsia="Times New Roman"/>
      <w:szCs w:val="24"/>
      <w:lang w:eastAsia="hr-HR"/>
    </w:rPr>
  </w:style>
  <w:style w:styleId="Tijeloteksta3" w:type="paragraph">
    <w:name w:val="Body Text 3"/>
    <w:basedOn w:val="Normal"/>
    <w:link w:val="Tijeloteksta3Char"/>
    <w:unhideWhenUsed/>
    <w:rsid w:val="005A27E5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customStyle="true" w:styleId="Tijeloteksta3Char" w:type="character">
    <w:name w:val="Tijelo teksta 3 Char"/>
    <w:basedOn w:val="Zadanifontodlomka"/>
    <w:link w:val="Tijeloteksta3"/>
    <w:rsid w:val="005A27E5"/>
    <w:rPr>
      <w:rFonts w:cs="Times New Roman" w:eastAsia="Times New Roman"/>
      <w:b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5A27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5A27E5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5A27E5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5A27E5"/>
    <w:pPr>
      <w:ind w:left="720"/>
      <w:contextualSpacing/>
    </w:pPr>
    <w:rPr>
      <w:sz w:val="20"/>
      <w:szCs w:val="20"/>
    </w:rPr>
  </w:style>
  <w:style w:customStyle="true" w:styleId="TableParagraph" w:type="paragraph">
    <w:name w:val="Table Paragraph"/>
    <w:basedOn w:val="Normal"/>
    <w:uiPriority w:val="1"/>
    <w:qFormat/>
    <w:rsid w:val="005A27E5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customStyle="true" w:styleId="TableContents" w:type="paragraph">
    <w:name w:val="Table Contents"/>
    <w:basedOn w:val="Normal"/>
    <w:rsid w:val="005A27E5"/>
    <w:pPr>
      <w:widowControl w:val="false"/>
      <w:suppressLineNumbers/>
      <w:suppressAutoHyphens/>
      <w:autoSpaceDN w:val="false"/>
    </w:pPr>
    <w:rPr>
      <w:rFonts w:cs="Tahoma" w:eastAsia="Lucida Sans Unicode"/>
      <w:kern w:val="3"/>
    </w:rPr>
  </w:style>
  <w:style w:customStyle="true" w:styleId="Standard" w:type="paragraph">
    <w:name w:val="Standard"/>
    <w:rsid w:val="005A27E5"/>
    <w:pPr>
      <w:widowControl w:val="false"/>
      <w:suppressAutoHyphens/>
      <w:autoSpaceDN w:val="false"/>
      <w:spacing w:lineRule="auto" w:line="240" w:after="0"/>
    </w:pPr>
    <w:rPr>
      <w:rFonts w:cs="Tahoma" w:eastAsia="Lucida Sans Unicode"/>
      <w:kern w:val="3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7E5"/>
    <w:rPr>
      <w:rFonts w:cs="Times New Roman" w:hAnsi="Times New Roman" w:ascii="Times New Roman" w:hint="default"/>
      <w:sz w:val="24"/>
      <w:bdr w:frame="true" w:space="0" w:sz="0" w:color="auto" w:val="none"/>
      <w:lang w:eastAsia="en-US" w:val="hr-HR"/>
    </w:rPr>
  </w:style>
  <w:style w:customStyle="true" w:styleId="PozadinaSvijetloZuta" w:type="character">
    <w:name w:val="Pozadina_SvijetloZuta"/>
    <w:basedOn w:val="Zadanifontodlomka"/>
    <w:rsid w:val="005A27E5"/>
    <w:rPr>
      <w:bdr w:frame="true"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A27E5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A27E5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eastAsia="en-US" w:val="hr-HR"/>
    </w:rPr>
  </w:style>
  <w:style w:styleId="Reetkatablice" w:type="table">
    <w:name w:val="Table Grid"/>
    <w:basedOn w:val="Obinatablica"/>
    <w:uiPriority w:val="59"/>
    <w:rsid w:val="005A27E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2" w:type="table">
    <w:name w:val="Table Normal2"/>
    <w:uiPriority w:val="2"/>
    <w:semiHidden/>
    <w:qFormat/>
    <w:rsid w:val="005A27E5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ijeloteksta2" w:type="paragraph">
    <w:name w:val="Body Text 2"/>
    <w:basedOn w:val="Normal"/>
    <w:link w:val="Tijeloteksta2Char"/>
    <w:uiPriority w:val="99"/>
    <w:unhideWhenUsed/>
    <w:rsid w:val="004367BA"/>
    <w:pPr>
      <w:jc w:val="right"/>
    </w:pPr>
  </w:style>
  <w:style w:customStyle="true" w:styleId="Tijeloteksta2Char" w:type="character">
    <w:name w:val="Tijelo teksta 2 Char"/>
    <w:basedOn w:val="Zadanifontodlomka"/>
    <w:link w:val="Tijeloteksta2"/>
    <w:uiPriority w:val="99"/>
    <w:rsid w:val="004367BA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17B9B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417B9B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417B9B"/>
    <w:pPr>
      <w:ind w:firstLine="720"/>
      <w:jc w:val="both"/>
    </w:pPr>
    <w:rPr>
      <w:b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417B9B"/>
    <w:rPr>
      <w:rFonts w:cs="Times New Roman" w:eastAsia="Times New Roman"/>
      <w:b/>
      <w:szCs w:val="24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17B9B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417B9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D6D6A"/>
  </w:style>
  <w:style w:customStyle="true" w:styleId="xl63" w:type="paragraph">
    <w:name w:val="xl63"/>
    <w:basedOn w:val="Normal"/>
    <w:rsid w:val="003D6D6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64" w:type="paragraph">
    <w:name w:val="xl64"/>
    <w:basedOn w:val="Normal"/>
    <w:rsid w:val="003D6D6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color w:val="000000"/>
    </w:rPr>
  </w:style>
  <w:style w:customStyle="true" w:styleId="xl65" w:type="paragraph">
    <w:name w:val="xl65"/>
    <w:basedOn w:val="Normal"/>
    <w:rsid w:val="003D6D6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66" w:type="paragraph">
    <w:name w:val="xl66"/>
    <w:basedOn w:val="Normal"/>
    <w:rsid w:val="003D6D6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67" w:type="paragraph">
    <w:name w:val="xl67"/>
    <w:basedOn w:val="Normal"/>
    <w:rsid w:val="003D6D6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68" w:type="paragraph">
    <w:name w:val="xl68"/>
    <w:basedOn w:val="Normal"/>
    <w:rsid w:val="003D6D6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69" w:type="paragraph">
    <w:name w:val="xl69"/>
    <w:basedOn w:val="Normal"/>
    <w:rsid w:val="003D6D6A"/>
    <w:pPr>
      <w:spacing w:afterAutospacing="true" w:after="100" w:beforeAutospacing="true" w:before="100"/>
    </w:pPr>
  </w:style>
  <w:style w:customStyle="true" w:styleId="xl70" w:type="paragraph">
    <w:name w:val="xl70"/>
    <w:basedOn w:val="Normal"/>
    <w:rsid w:val="003D6D6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71" w:type="paragraph">
    <w:name w:val="xl71"/>
    <w:basedOn w:val="Normal"/>
    <w:rsid w:val="003D6D6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72" w:type="paragraph">
    <w:name w:val="xl72"/>
    <w:basedOn w:val="Normal"/>
    <w:rsid w:val="003D6D6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73" w:type="paragraph">
    <w:name w:val="xl73"/>
    <w:basedOn w:val="Normal"/>
    <w:rsid w:val="003D6D6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styleId="Hiperveza" w:type="character">
    <w:name w:val="Hyperlink"/>
    <w:basedOn w:val="Zadanifontodlomka"/>
    <w:uiPriority w:val="99"/>
    <w:semiHidden/>
    <w:unhideWhenUsed/>
    <w:rsid w:val="005E18BB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E18BB"/>
    <w:rPr>
      <w:color w:val="954F72"/>
      <w:u w:val="single"/>
    </w:rPr>
  </w:style>
  <w:style w:customStyle="true" w:styleId="xl74" w:type="paragraph">
    <w:name w:val="xl74"/>
    <w:basedOn w:val="Normal"/>
    <w:rsid w:val="005E18BB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75" w:type="paragraph">
    <w:name w:val="xl75"/>
    <w:basedOn w:val="Normal"/>
    <w:rsid w:val="005E18BB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76" w:type="paragraph">
    <w:name w:val="xl76"/>
    <w:basedOn w:val="Normal"/>
    <w:rsid w:val="005E18B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color w:val="000000"/>
    </w:rPr>
  </w:style>
  <w:style w:customStyle="true" w:styleId="xl77" w:type="paragraph">
    <w:name w:val="xl77"/>
    <w:basedOn w:val="Normal"/>
    <w:rsid w:val="005E18B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color w:val="00000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27E5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A27E5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nhideWhenUsed/>
    <w:qFormat/>
    <w:rsid w:val="005A27E5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27E5"/>
    <w:rPr>
      <w:rFonts w:ascii="Arial" w:cs="Arial" w:eastAsia="Times New Roman" w:hAnsi="Arial"/>
      <w:b/>
      <w:bCs/>
      <w:kern w:val="32"/>
      <w:sz w:val="32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A27E5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Zaglavlje" w:type="paragraph">
    <w:name w:val="header"/>
    <w:basedOn w:val="Normal"/>
    <w:link w:val="ZaglavljeChar"/>
    <w:unhideWhenUsed/>
    <w:rsid w:val="005A27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27E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5A27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A27E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A27E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A27E5"/>
    <w:rPr>
      <w:rFonts w:cs="Times New Roman" w:eastAsia="Times New Roman"/>
      <w:szCs w:val="24"/>
      <w:lang w:eastAsia="hr-HR"/>
    </w:rPr>
  </w:style>
  <w:style w:styleId="Tijeloteksta3" w:type="paragraph">
    <w:name w:val="Body Text 3"/>
    <w:basedOn w:val="Normal"/>
    <w:link w:val="Tijeloteksta3Char"/>
    <w:unhideWhenUsed/>
    <w:rsid w:val="005A27E5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5A27E5"/>
    <w:rPr>
      <w:rFonts w:cs="Times New Roman" w:eastAsia="Times New Roman"/>
      <w:b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5A27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5A27E5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5A27E5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5A27E5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5A27E5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customStyle="1" w:styleId="TableContents" w:type="paragraph">
    <w:name w:val="Table Contents"/>
    <w:basedOn w:val="Normal"/>
    <w:rsid w:val="005A27E5"/>
    <w:pPr>
      <w:widowControl w:val="0"/>
      <w:suppressLineNumbers/>
      <w:suppressAutoHyphens/>
      <w:autoSpaceDN w:val="0"/>
    </w:pPr>
    <w:rPr>
      <w:rFonts w:cs="Tahoma" w:eastAsia="Lucida Sans Unicode"/>
      <w:kern w:val="3"/>
    </w:rPr>
  </w:style>
  <w:style w:customStyle="1" w:styleId="Standard" w:type="paragraph">
    <w:name w:val="Standard"/>
    <w:rsid w:val="005A27E5"/>
    <w:pPr>
      <w:widowControl w:val="0"/>
      <w:suppressAutoHyphens/>
      <w:autoSpaceDN w:val="0"/>
      <w:spacing w:after="0" w:line="240" w:lineRule="auto"/>
    </w:pPr>
    <w:rPr>
      <w:rFonts w:cs="Tahoma" w:eastAsia="Lucida Sans Unicode"/>
      <w:kern w:val="3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7E5"/>
    <w:rPr>
      <w:rFonts w:ascii="Times New Roman" w:cs="Times New Roman" w:hAnsi="Times New Roman" w:hint="default"/>
      <w:sz w:val="24"/>
      <w:bdr w:color="auto" w:frame="1" w:space="0" w:sz="0" w:val="none"/>
      <w:lang w:eastAsia="en-US" w:val="hr-HR"/>
    </w:rPr>
  </w:style>
  <w:style w:customStyle="1" w:styleId="PozadinaSvijetloZuta" w:type="character">
    <w:name w:val="Pozadina_SvijetloZuta"/>
    <w:basedOn w:val="Zadanifontodlomka"/>
    <w:rsid w:val="005A27E5"/>
    <w:rPr>
      <w:bdr w:color="auto" w:frame="1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A27E5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A27E5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eastAsia="en-US" w:val="hr-HR"/>
    </w:rPr>
  </w:style>
  <w:style w:styleId="Reetkatablice" w:type="table">
    <w:name w:val="Table Grid"/>
    <w:basedOn w:val="Obinatablica"/>
    <w:uiPriority w:val="59"/>
    <w:rsid w:val="005A27E5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2" w:type="table">
    <w:name w:val="Table Normal2"/>
    <w:uiPriority w:val="2"/>
    <w:semiHidden/>
    <w:qFormat/>
    <w:rsid w:val="005A27E5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ijeloteksta2" w:type="paragraph">
    <w:name w:val="Body Text 2"/>
    <w:basedOn w:val="Normal"/>
    <w:link w:val="Tijeloteksta2Char"/>
    <w:uiPriority w:val="99"/>
    <w:unhideWhenUsed/>
    <w:rsid w:val="004367BA"/>
    <w:pPr>
      <w:jc w:val="right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4367BA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17B9B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417B9B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417B9B"/>
    <w:pPr>
      <w:ind w:firstLine="720"/>
      <w:jc w:val="both"/>
    </w:pPr>
    <w:rPr>
      <w:b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417B9B"/>
    <w:rPr>
      <w:rFonts w:cs="Times New Roman" w:eastAsia="Times New Roman"/>
      <w:b/>
      <w:szCs w:val="24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17B9B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417B9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D6D6A"/>
  </w:style>
  <w:style w:customStyle="1" w:styleId="xl63" w:type="paragraph">
    <w:name w:val="xl63"/>
    <w:basedOn w:val="Normal"/>
    <w:rsid w:val="003D6D6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64" w:type="paragraph">
    <w:name w:val="xl64"/>
    <w:basedOn w:val="Normal"/>
    <w:rsid w:val="003D6D6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color w:val="000000"/>
    </w:rPr>
  </w:style>
  <w:style w:customStyle="1" w:styleId="xl65" w:type="paragraph">
    <w:name w:val="xl65"/>
    <w:basedOn w:val="Normal"/>
    <w:rsid w:val="003D6D6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66" w:type="paragraph">
    <w:name w:val="xl66"/>
    <w:basedOn w:val="Normal"/>
    <w:rsid w:val="003D6D6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67" w:type="paragraph">
    <w:name w:val="xl67"/>
    <w:basedOn w:val="Normal"/>
    <w:rsid w:val="003D6D6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68" w:type="paragraph">
    <w:name w:val="xl68"/>
    <w:basedOn w:val="Normal"/>
    <w:rsid w:val="003D6D6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69" w:type="paragraph">
    <w:name w:val="xl69"/>
    <w:basedOn w:val="Normal"/>
    <w:rsid w:val="003D6D6A"/>
    <w:pPr>
      <w:spacing w:after="100" w:afterAutospacing="1" w:before="100" w:beforeAutospacing="1"/>
    </w:pPr>
  </w:style>
  <w:style w:customStyle="1" w:styleId="xl70" w:type="paragraph">
    <w:name w:val="xl70"/>
    <w:basedOn w:val="Normal"/>
    <w:rsid w:val="003D6D6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71" w:type="paragraph">
    <w:name w:val="xl71"/>
    <w:basedOn w:val="Normal"/>
    <w:rsid w:val="003D6D6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72" w:type="paragraph">
    <w:name w:val="xl72"/>
    <w:basedOn w:val="Normal"/>
    <w:rsid w:val="003D6D6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73" w:type="paragraph">
    <w:name w:val="xl73"/>
    <w:basedOn w:val="Normal"/>
    <w:rsid w:val="003D6D6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styleId="Hiperveza" w:type="character">
    <w:name w:val="Hyperlink"/>
    <w:basedOn w:val="Zadanifontodlomka"/>
    <w:uiPriority w:val="99"/>
    <w:semiHidden/>
    <w:unhideWhenUsed/>
    <w:rsid w:val="005E18BB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E18BB"/>
    <w:rPr>
      <w:color w:val="954F72"/>
      <w:u w:val="single"/>
    </w:rPr>
  </w:style>
  <w:style w:customStyle="1" w:styleId="xl74" w:type="paragraph">
    <w:name w:val="xl74"/>
    <w:basedOn w:val="Normal"/>
    <w:rsid w:val="005E18BB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75" w:type="paragraph">
    <w:name w:val="xl75"/>
    <w:basedOn w:val="Normal"/>
    <w:rsid w:val="005E18BB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76" w:type="paragraph">
    <w:name w:val="xl76"/>
    <w:basedOn w:val="Normal"/>
    <w:rsid w:val="005E18B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color w:val="000000"/>
    </w:rPr>
  </w:style>
  <w:style w:customStyle="1" w:styleId="xl77" w:type="paragraph">
    <w:name w:val="xl77"/>
    <w:basedOn w:val="Normal"/>
    <w:rsid w:val="005E18B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916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977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932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385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0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11. srpnja 2018.</izvorni_sadrzaj>
    <derivirana_varijabla naziv="DomainObject.StvarniPocetakDatum_1">11. srpnja 2018.</derivirana_varijabla>
  </DomainObject.StvarniPocetakDatum>
  <DomainObject.StvarniZavrsetakDatum>
    <izvorni_sadrzaj>11. srpnja 2018.</izvorni_sadrzaj>
    <derivirana_varijabla naziv="DomainObject.StvarniZavrsetakDatum_1">11. srpnja 2018.</derivirana_varijabla>
  </DomainObject.StvarniZavrsetakDatum>
  <DomainObject.PlaniraniZavrsetakDatum>
    <izvorni_sadrzaj>11. srpnja 2018.</izvorni_sadrzaj>
    <derivirana_varijabla naziv="DomainObject.PlaniraniZavrsetakDatum_1">11. srpnja 2018.</derivirana_varijabla>
  </DomainObject.PlaniraniZavrsetakDatum>
  <DomainObject.PlaniraniPocetakDatum>
    <izvorni_sadrzaj>11. srpnja 2018.</izvorni_sadrzaj>
    <derivirana_varijabla naziv="DomainObject.PlaniraniPocetakDatum_1">11. srpnja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srpnja 2018.</izvorni_sadrzaj>
    <derivirana_varijabla naziv="DomainObject.Zapisnik.DatumKreiranja_1">11.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St-3029/2017-50</izvorni_sadrzaj>
    <derivirana_varijabla naziv="DomainObject.Zapisnik.Oznaka_1">St-3029/2017-50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3029</izvorni_sadrzaj>
    <derivirana_varijabla naziv="DomainObject.Predmet.Broj_1">3029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St-3029/2017</izvorni_sadrzaj>
    <derivirana_varijabla naziv="DomainObject.Predmet.OznakaBroj_1">St-3029/2017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e-Kolektor d.o.o. zastupanog po punomoćniku Martin Lukin</izvorni_sadrzaj>
    <derivirana_varijabla naziv="DomainObject.Predmet.ProtustrankaFormated_1">  e-Kolektor d.o.o. zastupanog po punomoćniku Martin Lukin</derivirana_varijabla>
  </DomainObject.Predmet.ProtustrankaFormated>
  <DomainObject.Predmet.ProtustrankaFormatedOIB>
    <izvorni_sadrzaj>  e-Kolektor d.o.o., OIB 50538578553 zastupanog po punomoćniku Martin Lukin</izvorni_sadrzaj>
    <derivirana_varijabla naziv="DomainObject.Predmet.ProtustrankaFormatedOIB_1">  e-Kolektor d.o.o., OIB 50538578553 zastupanog po punomoćniku Martin Lukin</derivirana_varijabla>
  </DomainObject.Predmet.ProtustrankaFormatedOIB>
  <DomainObject.Predmet.ProtustrankaFormatedWithAdress>
    <izvorni_sadrzaj> e-Kolektor d.o.o., Slavonska avenija 58, 10000 Zagreb zastupanog po punomoćniku Martin Lukin</izvorni_sadrzaj>
    <derivirana_varijabla naziv="DomainObject.Predmet.ProtustrankaFormatedWithAdress_1"> e-Kolektor d.o.o., Slavonska avenija 58, 10000 Zagreb zastupanog po punomoćniku Martin Lukin</derivirana_varijabla>
  </DomainObject.Predmet.ProtustrankaFormatedWithAdress>
  <DomainObject.Predmet.ProtustrankaFormatedWithAdressOIB>
    <izvorni_sadrzaj> e-Kolektor d.o.o., OIB 50538578553, Slavonska avenija 58, 10000 Zagreb zastupanog po punomoćniku Martin Lukin</izvorni_sadrzaj>
    <derivirana_varijabla naziv="DomainObject.Predmet.ProtustrankaFormatedWithAdressOIB_1"> e-Kolektor d.o.o., OIB 50538578553, Slavonska avenija 58, 10000 Zagreb zastupanog po punomoćniku Martin Lukin</derivirana_varijabla>
  </DomainObject.Predmet.ProtustrankaFormatedWithAdressOIB>
  <DomainObject.Predmet.ProtustrankaWithAdress>
    <izvorni_sadrzaj>e-Kolektor d.o.o. Slavonska avenija 58, 10000 Zagreb</izvorni_sadrzaj>
    <derivirana_varijabla naziv="DomainObject.Predmet.ProtustrankaWithAdress_1">e-Kolektor d.o.o. Slavonska avenija 58, 10000 Zagreb</derivirana_varijabla>
  </DomainObject.Predmet.ProtustrankaWithAdress>
  <DomainObject.Predmet.ProtustrankaWithAdressOIB>
    <izvorni_sadrzaj>e-Kolektor d.o.o., OIB 50538578553, Slavonska avenija 58, 10000 Zagreb</izvorni_sadrzaj>
    <derivirana_varijabla naziv="DomainObject.Predmet.ProtustrankaWithAdressOIB_1">e-Kolektor d.o.o., OIB 50538578553, Slavonska avenija 58, 10000 Zagreb</derivirana_varijabla>
  </DomainObject.Predmet.ProtustrankaWithAdressOIB>
  <DomainObject.Predmet.ProtustrankaNazivFormated>
    <izvorni_sadrzaj>e-Kolektor d.o.o.</izvorni_sadrzaj>
    <derivirana_varijabla naziv="DomainObject.Predmet.ProtustrankaNazivFormated_1">e-Kolektor d.o.o.</derivirana_varijabla>
  </DomainObject.Predmet.ProtustrankaNazivFormated>
  <DomainObject.Predmet.ProtustrankaNazivFormatedOIB>
    <izvorni_sadrzaj>e-Kolektor d.o.o., OIB 50538578553</izvorni_sadrzaj>
    <derivirana_varijabla naziv="DomainObject.Predmet.ProtustrankaNazivFormatedOIB_1">e-Kolektor d.o.o., OIB 50538578553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e-Kolektor d.o.o.</izvorni_sadrzaj>
    <derivirana_varijabla naziv="DomainObject.Predmet.StrankaFormated_1">  e-Kolektor d.o.o.</derivirana_varijabla>
  </DomainObject.Predmet.StrankaFormated>
  <DomainObject.Predmet.StrankaFormatedOIB>
    <izvorni_sadrzaj>  e-Kolektor d.o.o., OIB 50538578553</izvorni_sadrzaj>
    <derivirana_varijabla naziv="DomainObject.Predmet.StrankaFormatedOIB_1">  e-Kolektor d.o.o., OIB 50538578553</derivirana_varijabla>
  </DomainObject.Predmet.StrankaFormatedOIB>
  <DomainObject.Predmet.StrankaFormatedWithAdress>
    <izvorni_sadrzaj> e-Kolektor d.o.o., Slavonska avenija 58, 10000 Zagreb</izvorni_sadrzaj>
    <derivirana_varijabla naziv="DomainObject.Predmet.StrankaFormatedWithAdress_1"> e-Kolektor d.o.o., Slavonska avenija 58, 10000 Zagreb</derivirana_varijabla>
  </DomainObject.Predmet.StrankaFormatedWithAdress>
  <DomainObject.Predmet.StrankaFormatedWithAdressOIB>
    <izvorni_sadrzaj> e-Kolektor d.o.o., OIB 50538578553, Slavonska avenija 58, 10000 Zagreb</izvorni_sadrzaj>
    <derivirana_varijabla naziv="DomainObject.Predmet.StrankaFormatedWithAdressOIB_1"> e-Kolektor d.o.o., OIB 50538578553, Slavonska avenija 58, 10000 Zagreb</derivirana_varijabla>
  </DomainObject.Predmet.StrankaFormatedWithAdressOIB>
  <DomainObject.Predmet.StrankaWithAdress>
    <izvorni_sadrzaj>e-Kolektor d.o.o. Slavonska avenija 58,10000 Zagreb</izvorni_sadrzaj>
    <derivirana_varijabla naziv="DomainObject.Predmet.StrankaWithAdress_1">e-Kolektor d.o.o. Slavonska avenija 58,10000 Zagreb</derivirana_varijabla>
  </DomainObject.Predmet.StrankaWithAdress>
  <DomainObject.Predmet.StrankaWithAdressOIB>
    <izvorni_sadrzaj>e-Kolektor d.o.o., OIB 50538578553, Slavonska avenija 58,10000 Zagreb</izvorni_sadrzaj>
    <derivirana_varijabla naziv="DomainObject.Predmet.StrankaWithAdressOIB_1">e-Kolektor d.o.o., OIB 50538578553, Slavonska avenija 58,10000 Zagreb</derivirana_varijabla>
  </DomainObject.Predmet.StrankaWithAdressOIB>
  <DomainObject.Predmet.StrankaNazivFormated>
    <izvorni_sadrzaj>e-Kolektor d.o.o.</izvorni_sadrzaj>
    <derivirana_varijabla naziv="DomainObject.Predmet.StrankaNazivFormated_1">e-Kolektor d.o.o.</derivirana_varijabla>
  </DomainObject.Predmet.StrankaNazivFormated>
  <DomainObject.Predmet.StrankaNazivFormatedOIB>
    <izvorni_sadrzaj>e-Kolektor d.o.o., OIB 50538578553</izvorni_sadrzaj>
    <derivirana_varijabla naziv="DomainObject.Predmet.StrankaNazivFormatedOIB_1">e-Kolektor d.o.o., OIB 50538578553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e-Kolektor d.o.o.</item>
    </izvorni_sadrzaj>
    <derivirana_varijabla naziv="DomainObject.Predmet.StrankaListFormated_1">
      <item>e-Kolektor d.o.o.</item>
    </derivirana_varijabla>
  </DomainObject.Predmet.StrankaListFormated>
  <DomainObject.Predmet.StrankaListFormatedOIB>
    <izvorni_sadrzaj>
      <item>e-Kolektor d.o.o., OIB 50538578553</item>
    </izvorni_sadrzaj>
    <derivirana_varijabla naziv="DomainObject.Predmet.StrankaListFormatedOIB_1">
      <item>e-Kolektor d.o.o., OIB 50538578553</item>
    </derivirana_varijabla>
  </DomainObject.Predmet.StrankaListFormatedOIB>
  <DomainObject.Predmet.StrankaListFormatedWithAdress>
    <izvorni_sadrzaj>
      <item>e-Kolektor d.o.o., Slavonska avenija 58, 10000 Zagreb</item>
    </izvorni_sadrzaj>
    <derivirana_varijabla naziv="DomainObject.Predmet.StrankaListFormatedWithAdress_1">
      <item>e-Kolektor d.o.o., Slavonska avenija 58, 10000 Zagreb</item>
    </derivirana_varijabla>
  </DomainObject.Predmet.StrankaListFormatedWithAdress>
  <DomainObject.Predmet.StrankaListFormatedWithAdressOIB>
    <izvorni_sadrzaj>
      <item>e-Kolektor d.o.o., OIB 50538578553, Slavonska avenija 58, 10000 Zagreb</item>
    </izvorni_sadrzaj>
    <derivirana_varijabla naziv="DomainObject.Predmet.StrankaListFormatedWithAdressOIB_1">
      <item>e-Kolektor d.o.o., OIB 50538578553, Slavonska avenija 58, 10000 Zagreb</item>
    </derivirana_varijabla>
  </DomainObject.Predmet.StrankaListFormatedWithAdressOIB>
  <DomainObject.Predmet.StrankaListNazivFormated>
    <izvorni_sadrzaj>
      <item>e-Kolektor d.o.o.</item>
    </izvorni_sadrzaj>
    <derivirana_varijabla naziv="DomainObject.Predmet.StrankaListNazivFormated_1">
      <item>e-Kolektor d.o.o.</item>
    </derivirana_varijabla>
  </DomainObject.Predmet.StrankaListNazivFormated>
  <DomainObject.Predmet.StrankaListNazivFormatedOIB>
    <izvorni_sadrzaj>
      <item>e-Kolektor d.o.o., OIB 50538578553</item>
    </izvorni_sadrzaj>
    <derivirana_varijabla naziv="DomainObject.Predmet.StrankaListNazivFormatedOIB_1">
      <item>e-Kolektor d.o.o., OIB 50538578553</item>
    </derivirana_varijabla>
  </DomainObject.Predmet.StrankaListNazivFormatedOIB>
  <DomainObject.Predmet.ProtuStrankaListFormated>
    <izvorni_sadrzaj>
      <item>e-Kolektor d.o.o. zastupanog po punomoćniku Martin Lukin</item>
    </izvorni_sadrzaj>
    <derivirana_varijabla naziv="DomainObject.Predmet.ProtuStrankaListFormated_1">
      <item>e-Kolektor d.o.o. zastupanog po punomoćniku Martin Lukin</item>
    </derivirana_varijabla>
  </DomainObject.Predmet.ProtuStrankaListFormated>
  <DomainObject.Predmet.ProtuStrankaListFormatedOIB>
    <izvorni_sadrzaj>
      <item>e-Kolektor d.o.o., OIB 50538578553 zastupanog po punomoćniku Martin Lukin</item>
    </izvorni_sadrzaj>
    <derivirana_varijabla naziv="DomainObject.Predmet.ProtuStrankaListFormatedOIB_1">
      <item>e-Kolektor d.o.o., OIB 50538578553 zastupanog po punomoćniku Martin Lukin</item>
    </derivirana_varijabla>
  </DomainObject.Predmet.ProtuStrankaListFormatedOIB>
  <DomainObject.Predmet.ProtuStrankaListFormatedWithAdress>
    <izvorni_sadrzaj>
      <item>e-Kolektor d.o.o., Slavonska avenija 58, 10000 Zagreb zastupanog po punomoćniku Martin Lukin</item>
    </izvorni_sadrzaj>
    <derivirana_varijabla naziv="DomainObject.Predmet.ProtuStrankaListFormatedWithAdress_1">
      <item>e-Kolektor d.o.o., Slavonska avenija 58, 10000 Zagreb zastupanog po punomoćniku Martin Lukin</item>
    </derivirana_varijabla>
  </DomainObject.Predmet.ProtuStrankaListFormatedWithAdress>
  <DomainObject.Predmet.ProtuStrankaListFormatedWithAdressOIB>
    <izvorni_sadrzaj>
      <item>e-Kolektor d.o.o., OIB 50538578553, Slavonska avenija 58, 10000 Zagreb zastupanog po punomoćniku Martin Lukin</item>
    </izvorni_sadrzaj>
    <derivirana_varijabla naziv="DomainObject.Predmet.ProtuStrankaListFormatedWithAdressOIB_1">
      <item>e-Kolektor d.o.o., OIB 50538578553, Slavonska avenija 58, 10000 Zagreb zastupanog po punomoćniku Martin Lukin</item>
    </derivirana_varijabla>
  </DomainObject.Predmet.ProtuStrankaListFormatedWithAdressOIB>
  <DomainObject.Predmet.ProtuStrankaListNazivFormated>
    <izvorni_sadrzaj>
      <item>e-Kolektor d.o.o.</item>
    </izvorni_sadrzaj>
    <derivirana_varijabla naziv="DomainObject.Predmet.ProtuStrankaListNazivFormated_1">
      <item>e-Kolektor d.o.o.</item>
    </derivirana_varijabla>
  </DomainObject.Predmet.ProtuStrankaListNazivFormated>
  <DomainObject.Predmet.ProtuStrankaListNazivFormatedOIB>
    <izvorni_sadrzaj>
      <item>e-Kolektor d.o.o., OIB 50538578553</item>
    </izvorni_sadrzaj>
    <derivirana_varijabla naziv="DomainObject.Predmet.ProtuStrankaListNazivFormatedOIB_1">
      <item>e-Kolektor d.o.o., OIB 50538578553</item>
    </derivirana_varijabla>
  </DomainObject.Predmet.ProtuStrankaListNazivFormatedOIB>
  <DomainObject.Predmet.OstaliListFormated>
    <izvorni_sadrzaj>
      <item>Martin Lukin punomoćnik sudionika u postupku e-Kolektor d.o.o.</item>
      <item>Jurica Kvartuč</item>
      <item>Odvjetničko društvo Petrić i dr.</item>
    </izvorni_sadrzaj>
    <derivirana_varijabla naziv="DomainObject.Predmet.OstaliListFormated_1">
      <item>Martin Lukin punomoćnik sudionika u postupku e-Kolektor d.o.o.</item>
      <item>Jurica Kvartuč</item>
      <item>Odvjetničko društvo Petrić i dr.</item>
    </derivirana_varijabla>
  </DomainObject.Predmet.OstaliListFormated>
  <DomainObject.Predmet.OstaliListFormatedOIB>
    <izvorni_sadrzaj>
      <item>Martin Lukin, OIB 12398076495 punomoćnik sudionika u postupku e-Kolektor d.o.o.</item>
      <item>Jurica Kvartuč</item>
      <item>Odvjetničko društvo Petrić i dr.</item>
    </izvorni_sadrzaj>
    <derivirana_varijabla naziv="DomainObject.Predmet.OstaliListFormatedOIB_1">
      <item>Martin Lukin, OIB 12398076495 punomoćnik sudionika u postupku e-Kolektor d.o.o.</item>
      <item>Jurica Kvartuč</item>
      <item>Odvjetničko društvo Petrić i dr.</item>
    </derivirana_varijabla>
  </DomainObject.Predmet.OstaliListFormatedOIB>
  <DomainObject.Predmet.OstaliListFormatedWithAdress>
    <izvorni_sadrzaj>
      <item>Martin Lukin, Gračanska cesta 145f, 10000 Zagreb punomoćnik sudionika u postupku e-Kolektor d.o.o.</item>
      <item>Jurica Kvartuč, Dalmatinskog sabora 2, 23000 Zadar</item>
      <item>Odvjetničko društvo Petrić i dr., Kolodvorska 13, 42000 Varaždin</item>
    </izvorni_sadrzaj>
    <derivirana_varijabla naziv="DomainObject.Predmet.OstaliListFormatedWithAdress_1">
      <item>Martin Lukin, Gračanska cesta 145f, 10000 Zagreb punomoćnik sudionika u postupku e-Kolektor d.o.o.</item>
      <item>Jurica Kvartuč, Dalmatinskog sabora 2, 23000 Zadar</item>
      <item>Odvjetničko društvo Petrić i dr., Kolodvorska 13, 42000 Varaždin</item>
    </derivirana_varijabla>
  </DomainObject.Predmet.OstaliListFormatedWithAdress>
  <DomainObject.Predmet.OstaliListFormatedWithAdressOIB>
    <izvorni_sadrzaj>
      <item>Martin Lukin, OIB 12398076495, Gračanska cesta 145f, 10000 Zagreb punomoćnik sudionika u postupku e-Kolektor d.o.o.</item>
      <item>Jurica Kvartuč, Dalmatinskog sabora 2, 23000 Zadar</item>
      <item>Odvjetničko društvo Petrić i dr., Kolodvorska 13, 42000 Varaždin</item>
    </izvorni_sadrzaj>
    <derivirana_varijabla naziv="DomainObject.Predmet.OstaliListFormatedWithAdressOIB_1">
      <item>Martin Lukin, OIB 12398076495, Gračanska cesta 145f, 10000 Zagreb punomoćnik sudionika u postupku e-Kolektor d.o.o.</item>
      <item>Jurica Kvartuč, Dalmatinskog sabora 2, 23000 Zadar</item>
      <item>Odvjetničko društvo Petrić i dr., Kolodvorska 13, 42000 Varaždin</item>
    </derivirana_varijabla>
  </DomainObject.Predmet.OstaliListFormatedWithAdressOIB>
  <DomainObject.Predmet.OstaliListNazivFormated>
    <izvorni_sadrzaj>
      <item>Martin Lukin</item>
      <item>Jurica Kvartuč</item>
      <item>Odvjetničko društvo Petrić i dr.</item>
    </izvorni_sadrzaj>
    <derivirana_varijabla naziv="DomainObject.Predmet.OstaliListNazivFormated_1">
      <item>Martin Lukin</item>
      <item>Jurica Kvartuč</item>
      <item>Odvjetničko društvo Petrić i dr.</item>
    </derivirana_varijabla>
  </DomainObject.Predmet.OstaliListNazivFormated>
  <DomainObject.Predmet.OstaliListNazivFormatedOIB>
    <izvorni_sadrzaj>
      <item>Martin Lukin, OIB 12398076495</item>
      <item>Jurica Kvartuč</item>
      <item>Odvjetničko društvo Petrić i dr.</item>
    </izvorni_sadrzaj>
    <derivirana_varijabla naziv="DomainObject.Predmet.OstaliListNazivFormatedOIB_1">
      <item>Martin Lukin, OIB 12398076495</item>
      <item>Jurica Kvartuč</item>
      <item>Odvjetničko društvo Petrić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St-3029/2017-50</izvorni_sadrzaj>
    <derivirana_varijabla naziv="DomainObject.PoslovniBrojDokumenta_1">St-3029/2017-50</derivirana_varijabla>
  </DomainObject.PoslovniBrojDokumenta>
  <DomainObject.Predmet.StrankaIDrugi>
    <izvorni_sadrzaj>e-Kolektor d.o.o.</izvorni_sadrzaj>
    <derivirana_varijabla naziv="DomainObject.Predmet.StrankaIDrugi_1">e-Kolektor d.o.o.</derivirana_varijabla>
  </DomainObject.Predmet.StrankaIDrugi>
  <DomainObject.Predmet.ProtustrankaIDrugi>
    <izvorni_sadrzaj>e-Kolektor d.o.o.</izvorni_sadrzaj>
    <derivirana_varijabla naziv="DomainObject.Predmet.ProtustrankaIDrugi_1">e-Kolektor d.o.o.</derivirana_varijabla>
  </DomainObject.Predmet.ProtustrankaIDrugi>
  <DomainObject.Predmet.StrankaIDrugiAdressOIB>
    <izvorni_sadrzaj>e-Kolektor d.o.o., OIB 50538578553, Slavonska avenija 58, 10000 Zagreb</izvorni_sadrzaj>
    <derivirana_varijabla naziv="DomainObject.Predmet.StrankaIDrugiAdressOIB_1">e-Kolektor d.o.o., OIB 50538578553, Slavonska avenija 58, 10000 Zagreb</derivirana_varijabla>
  </DomainObject.Predmet.StrankaIDrugiAdressOIB>
  <DomainObject.Predmet.ProtustrankaIDrugiAdressOIB>
    <izvorni_sadrzaj>e-Kolektor d.o.o., OIB 50538578553, Slavonska avenija 58, 10000 Zagreb</izvorni_sadrzaj>
    <derivirana_varijabla naziv="DomainObject.Predmet.ProtustrankaIDrugiAdressOIB_1">e-Kolektor d.o.o., OIB 50538578553, Slavonska avenija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e-Kolektor d.o.o.</item>
      <item>e-Kolektor d.o.o.</item>
      <item>Martin Lukin</item>
      <item>Jurica Kvartuč</item>
      <item>Odvjetničko društvo Petrić i dr.</item>
    </izvorni_sadrzaj>
    <derivirana_varijabla naziv="DomainObject.Predmet.SudioniciListNaziv_1">
      <item>e-Kolektor d.o.o.</item>
      <item>e-Kolektor d.o.o.</item>
      <item>Martin Lukin</item>
      <item>Jurica Kvartuč</item>
      <item>Odvjetničko društvo Petrić i dr.</item>
    </derivirana_varijabla>
  </DomainObject.Predmet.SudioniciListNaziv>
  <DomainObject.Predmet.SudioniciListAdressOIB>
    <izvorni_sadrzaj>
      <item>e-Kolektor d.o.o., OIB 50538578553, Slavonska avenija 58,10000 Zagreb</item>
      <item>e-Kolektor d.o.o., OIB 50538578553, Slavonska avenija 58,10000 Zagreb</item>
      <item>Martin Lukin, OIB 12398076495, Gračanska cesta 145f,10000 Zagreb</item>
      <item>Jurica Kvartuč, Dalmatinskog sabora 2,23000 Zadar</item>
      <item>Odvjetničko društvo Petrić i dr., Kolodvorska 13,42000 Varaždin</item>
    </izvorni_sadrzaj>
    <derivirana_varijabla naziv="DomainObject.Predmet.SudioniciListAdressOIB_1">
      <item>e-Kolektor d.o.o., OIB 50538578553, Slavonska avenija 58,10000 Zagreb</item>
      <item>e-Kolektor d.o.o., OIB 50538578553, Slavonska avenija 58,10000 Zagreb</item>
      <item>Martin Lukin, OIB 12398076495, Gračanska cesta 145f,10000 Zagreb</item>
      <item>Jurica Kvartuč, Dalmatinskog sabora 2,23000 Zadar</item>
      <item>Odvjetničko društvo Petrić i dr.,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50538578553</item>
      <item>, OIB 50538578553</item>
      <item>, OIB 12398076495</item>
      <item>, OIB null</item>
      <item>, OIB null</item>
    </izvorni_sadrzaj>
    <derivirana_varijabla naziv="DomainObject.Predmet.SudioniciListNazivOIB_1">
      <item>, OIB 50538578553</item>
      <item>, OIB 50538578553</item>
      <item>, OIB 12398076495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95C5D0-7D94-4E14-9D71-2E27744BFD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56</properties:Pages>
  <properties:Words>15428</properties:Words>
  <properties:Characters>94890</properties:Characters>
  <properties:Lines>3753</properties:Lines>
  <properties:Paragraphs>2379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2018-06-26T07:41:00Z</dcterms:created>
  <dc:creator>Matea Bizjak</dc:creator>
  <cp:lastModifiedBy>Matea Bizjak</cp:lastModifiedBy>
  <cp:lastPrinted>2018-07-11T09:15:00Z</cp:lastPrinted>
  <dcterms:modified xmlns:xsi="http://www.w3.org/2001/XMLSchema-instance" xsi:type="dcterms:W3CDTF">2018-07-11T09:41:00Z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56</vt:i4>
  </prop:property>
  <prop:property name="Naslov" pid="4" fmtid="{D5CDD505-2E9C-101B-9397-08002B2CF9AE}">
    <vt:lpwstr>St-3029/2017-50 / Zapisnik - Ročište za glasovanje o planu restrukturiranja (St-3029-17-ročište - plan restrukturiranja.docx)</vt:lpwstr>
  </prop:property>
  <prop:property name="CC_coloring" pid="5" fmtid="{D5CDD505-2E9C-101B-9397-08002B2CF9AE}">
    <vt:bool>false</vt:bool>
  </prop:property>
</prop:Properties>
</file>