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b6f0" w14:paraId="257b6f0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4F67CE">
        <w:t xml:space="preserve"> financija</w:t>
      </w:r>
      <w:r w:rsidR="00CB6D50">
        <w:t xml:space="preserve">, </w:t>
      </w:r>
      <w:r w:rsidR="000D064A">
        <w:t xml:space="preserve">Porezna uprava, Područni ured </w:t>
      </w:r>
      <w:r w:rsidR="000D064A" w:rsidRPr="000D064A">
        <w:t xml:space="preserve">Vukovar, Vukovar, </w:t>
      </w:r>
      <w:r w:rsidR="000D064A" w:rsidRPr="000D064A">
        <w:rPr>
          <w:rStyle w:val="st1"/>
        </w:rPr>
        <w:t>Trg Republike Hrvatske 5</w:t>
      </w:r>
      <w:r w:rsidR="00CB6D50" w:rsidRPr="000D064A">
        <w:t xml:space="preserve"> </w:t>
      </w:r>
      <w:r w:rsidR="0087289D" w:rsidRPr="000D064A">
        <w:t xml:space="preserve">OIB: </w:t>
      </w:r>
      <w:r w:rsidR="00A56ED6" w:rsidRPr="000D064A">
        <w:t>18683136487</w:t>
      </w:r>
      <w:r w:rsidR="00967C62" w:rsidRPr="000D064A">
        <w:t xml:space="preserve">, </w:t>
      </w:r>
      <w:r w:rsidR="0087289D" w:rsidRPr="000D064A">
        <w:t xml:space="preserve">zastupana po </w:t>
      </w:r>
      <w:r w:rsidR="0087289D">
        <w:t xml:space="preserve">Županijskom državnom odvjetništvu u </w:t>
      </w:r>
      <w:r w:rsidR="000D064A">
        <w:t>Vukovaru</w:t>
      </w:r>
      <w:r w:rsidR="0023004B">
        <w:t xml:space="preserve"> </w:t>
      </w:r>
      <w:r w:rsidR="009745DD">
        <w:t xml:space="preserve">za otvaranje stečajnog postupka nad dužnikom </w:t>
      </w:r>
      <w:r w:rsidR="00501FEE" w:rsidRPr="00501FEE">
        <w:t>SOLAR PARK 1 j.d.o.o.</w:t>
      </w:r>
      <w:r w:rsidR="009745DD">
        <w:t xml:space="preserve">, </w:t>
      </w:r>
      <w:r w:rsidR="00501FEE" w:rsidRPr="00501FEE">
        <w:t>Babina Greda</w:t>
      </w:r>
      <w:r w:rsidR="009745DD">
        <w:t xml:space="preserve">, </w:t>
      </w:r>
      <w:r w:rsidR="00501FEE" w:rsidRPr="00501FEE">
        <w:t>Vladimira Nazora 90</w:t>
      </w:r>
      <w:r w:rsidR="009745DD">
        <w:t xml:space="preserve">, MBS: </w:t>
      </w:r>
      <w:r w:rsidR="00501FEE" w:rsidRPr="00501FEE">
        <w:t>030134156</w:t>
      </w:r>
      <w:r w:rsidR="009745DD">
        <w:t xml:space="preserve">, OIB: </w:t>
      </w:r>
      <w:r w:rsidR="00501FEE" w:rsidRPr="00501FEE">
        <w:t>92048239386</w:t>
      </w:r>
      <w:r w:rsidRPr="00B37760">
        <w:rPr>
          <w:color w:val="000000"/>
        </w:rPr>
        <w:t xml:space="preserve">, dana </w:t>
      </w:r>
      <w:r w:rsidR="004E6C7A">
        <w:rPr>
          <w:color w:val="000000"/>
        </w:rPr>
        <w:t>31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501FEE" w:rsidRPr="00501FEE">
        <w:t>SOLAR PARK 1 j.d.o.o.</w:t>
      </w:r>
      <w:r w:rsidR="00501FEE">
        <w:t xml:space="preserve">, </w:t>
      </w:r>
      <w:r w:rsidR="00501FEE" w:rsidRPr="00501FEE">
        <w:t>Babina Greda</w:t>
      </w:r>
      <w:r w:rsidR="00501FEE">
        <w:t xml:space="preserve">, </w:t>
      </w:r>
      <w:r w:rsidR="00501FEE" w:rsidRPr="00501FEE">
        <w:t>Vladimira Nazora 90</w:t>
      </w:r>
      <w:r w:rsidR="00501FEE">
        <w:t xml:space="preserve">, MBS: </w:t>
      </w:r>
      <w:r w:rsidR="00501FEE" w:rsidRPr="00501FEE">
        <w:t>030134156</w:t>
      </w:r>
      <w:r w:rsidR="00501FEE">
        <w:t xml:space="preserve">, OIB: </w:t>
      </w:r>
      <w:r w:rsidR="00501FEE" w:rsidRPr="00501FEE">
        <w:t>92048239386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53359" w:rsidP="00253359" w:rsidR="00253359">
      <w:pPr>
        <w:jc w:val="both"/>
      </w:pPr>
      <w:r>
        <w:rPr>
          <w:color w:val="000000"/>
        </w:rPr>
        <w:t xml:space="preserve">2. Za privremenog stečajnog upravitelja dužnika imenuje se </w:t>
      </w:r>
      <w:r w:rsidR="009B4214" w:rsidRPr="009B4214">
        <w:t>Jozo</w:t>
      </w:r>
      <w:r w:rsidR="009B4214">
        <w:t xml:space="preserve"> </w:t>
      </w:r>
      <w:r w:rsidR="009B4214" w:rsidRPr="009B4214">
        <w:t>Perić</w:t>
      </w:r>
      <w:r w:rsidR="009B4214">
        <w:t xml:space="preserve"> </w:t>
      </w:r>
      <w:r w:rsidR="00152D0A">
        <w:rPr>
          <w:bCs/>
        </w:rPr>
        <w:t>OIB</w:t>
      </w:r>
      <w:r w:rsidR="009B4214">
        <w:rPr>
          <w:bCs/>
        </w:rPr>
        <w:t>:</w:t>
      </w:r>
      <w:r w:rsidR="00152D0A">
        <w:rPr>
          <w:bCs/>
        </w:rPr>
        <w:t xml:space="preserve"> </w:t>
      </w:r>
      <w:r w:rsidR="009B4214" w:rsidRPr="009B4214">
        <w:rPr>
          <w:bCs/>
        </w:rPr>
        <w:t>83577001032</w:t>
      </w:r>
      <w:r w:rsidR="009B4214">
        <w:rPr>
          <w:bCs/>
        </w:rPr>
        <w:t xml:space="preserve"> </w:t>
      </w:r>
      <w:r>
        <w:t>sa sjedištem, poslovnom a</w:t>
      </w:r>
      <w:r w:rsidR="009B4214">
        <w:t>dresom i adresom prebivališta Velika</w:t>
      </w:r>
      <w:r>
        <w:t xml:space="preserve">, </w:t>
      </w:r>
      <w:r w:rsidR="009B4214">
        <w:t>dr. Franje Tuđmana 28</w:t>
      </w:r>
      <w:r>
        <w:t>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F85A44">
        <w:t>SOLAR PARK 1 j.d.o.o., Babina Greda, Vladimira Nazora 90, MBS: 030134156, OIB: 92048239386</w:t>
      </w:r>
      <w:r w:rsidR="005D0309">
        <w:t>,</w:t>
      </w:r>
      <w:r w:rsidR="005A3D9C">
        <w:t xml:space="preserve"> za dan</w:t>
      </w: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677252" w:rsidP="00677252" w:rsidR="0085221D" w:rsidRPr="00677252">
      <w:pPr>
        <w:ind w:left="360"/>
        <w:jc w:val="center"/>
        <w:rPr>
          <w:b/>
        </w:rPr>
      </w:pPr>
      <w:r>
        <w:rPr>
          <w:b/>
          <w:color w:val="000000"/>
        </w:rPr>
        <w:t>22</w:t>
      </w:r>
      <w:r w:rsidR="00EA57D1">
        <w:rPr>
          <w:b/>
          <w:color w:val="000000"/>
        </w:rPr>
        <w:t xml:space="preserve">. </w:t>
      </w:r>
      <w:r w:rsidR="0043157D" w:rsidRPr="00677252">
        <w:rPr>
          <w:b/>
          <w:color w:val="000000"/>
        </w:rPr>
        <w:t>ožujka</w:t>
      </w:r>
      <w:r w:rsidR="00ED6F97" w:rsidRPr="00677252">
        <w:rPr>
          <w:b/>
          <w:color w:val="000000"/>
        </w:rPr>
        <w:t xml:space="preserve"> 201</w:t>
      </w:r>
      <w:r w:rsidR="00DB48D4" w:rsidRPr="00677252">
        <w:rPr>
          <w:b/>
          <w:color w:val="000000"/>
        </w:rPr>
        <w:t>8</w:t>
      </w:r>
      <w:r w:rsidR="00ED6F97" w:rsidRPr="00677252">
        <w:rPr>
          <w:b/>
          <w:color w:val="000000"/>
        </w:rPr>
        <w:t xml:space="preserve">. u </w:t>
      </w:r>
      <w:r w:rsidR="00F85A44">
        <w:rPr>
          <w:b/>
          <w:color w:val="000000"/>
        </w:rPr>
        <w:t>10</w:t>
      </w:r>
      <w:r w:rsidR="00F50851" w:rsidRPr="00677252">
        <w:rPr>
          <w:b/>
          <w:color w:val="000000"/>
        </w:rPr>
        <w:t>,</w:t>
      </w:r>
      <w:r w:rsidR="00FD6B83">
        <w:rPr>
          <w:b/>
          <w:color w:val="000000"/>
        </w:rPr>
        <w:t>00</w:t>
      </w:r>
      <w:r w:rsidR="0085221D" w:rsidRPr="00677252">
        <w:rPr>
          <w:b/>
          <w:color w:val="000000"/>
        </w:rPr>
        <w:t xml:space="preserve"> sati</w:t>
      </w:r>
    </w:p>
    <w:p w:rsidRDefault="00C0151D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u prostorijama Trgovačkog suda u Osijeku,</w:t>
      </w:r>
    </w:p>
    <w:p w:rsidRDefault="00C0151D" w:rsidP="00014B0E" w:rsidR="0085221D" w:rsidRPr="00EC241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13787F" w:rsidP="003D6771" w:rsidR="0013787F" w:rsidRPr="00B37760"/>
    <w:p w:rsidRDefault="000377BE" w:rsidP="0085221D" w:rsidR="000377B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4971A6">
        <w:t>24. kolovoza</w:t>
      </w:r>
      <w:r w:rsidR="00EA57D1">
        <w:t xml:space="preserve"> 2017.</w:t>
      </w:r>
      <w:r>
        <w:t xml:space="preserve">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EA57D1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C72478">
        <w:t>7</w:t>
      </w:r>
      <w:r>
        <w:t>-</w:t>
      </w:r>
      <w:r w:rsidR="004971A6">
        <w:t>4296</w:t>
      </w:r>
      <w:r>
        <w:t xml:space="preserve"> od </w:t>
      </w:r>
      <w:r w:rsidR="004971A6">
        <w:t xml:space="preserve">23. kolovoza </w:t>
      </w:r>
      <w:r w:rsidR="00617569">
        <w:t>2017.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4971A6">
        <w:t>SOLAR PARK 1 j.d.o.o., Babina Greda, Vladimira Nazora 90, MBS: 030134156, OIB: 92048239386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0D691B">
        <w:t>22. kolovoza</w:t>
      </w:r>
      <w:r w:rsidR="000D691B" w:rsidRPr="008625F3">
        <w:t xml:space="preserve"> </w:t>
      </w:r>
      <w:r w:rsidR="008625F3" w:rsidRPr="008625F3">
        <w:t xml:space="preserve">2017. </w:t>
      </w:r>
      <w:r>
        <w:t xml:space="preserve">godine dužnik u Očevidniku redoslijeda osnova za plaćanje ima evidentirane neizvršene osnove za plaćanje u neprekinutom razdoblju od </w:t>
      </w:r>
      <w:r w:rsidR="007B195F">
        <w:t>120</w:t>
      </w:r>
      <w:r>
        <w:t xml:space="preserve"> dana, u ukupnom iznosu od </w:t>
      </w:r>
      <w:r w:rsidR="008A5F50">
        <w:t>16.167,89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D14018">
        <w:t>22. kolovoza</w:t>
      </w:r>
      <w:r w:rsidR="00637C12">
        <w:t xml:space="preserve"> 2017.</w:t>
      </w:r>
      <w:r w:rsidR="007541DD">
        <w:t xml:space="preserve"> </w:t>
      </w:r>
      <w:r>
        <w:t xml:space="preserve">godine te u svom podnesku od </w:t>
      </w:r>
      <w:r w:rsidR="00D14018">
        <w:t xml:space="preserve">23. kolovoza </w:t>
      </w:r>
      <w:r w:rsidR="00637C12">
        <w:t xml:space="preserve">2017. </w:t>
      </w:r>
      <w:r>
        <w:t xml:space="preserve">godine navodi da dužnik na dan </w:t>
      </w:r>
      <w:r w:rsidR="00D22053">
        <w:t xml:space="preserve">22. kolovoza </w:t>
      </w:r>
      <w:r w:rsidR="00637C12">
        <w:t>2017.</w:t>
      </w:r>
      <w:r>
        <w:t xml:space="preserve"> godine u Jedinstvenom registru računa ima otvo</w:t>
      </w:r>
      <w:r w:rsidR="006503D3">
        <w:t xml:space="preserve">rene sljedeće račune i oročena </w:t>
      </w:r>
      <w:r>
        <w:t xml:space="preserve">novčana sredstva </w:t>
      </w:r>
      <w:r w:rsidR="00D22053">
        <w:t>HR3924850031100283972 Croatia banka d.d.</w:t>
      </w:r>
      <w:r>
        <w:t>, te da na temelju čl. 112. st. 5. SZ-a dužnik na ime predujma za namirenje troškova stečajnog postupka</w:t>
      </w:r>
      <w:r w:rsidR="00F23C5F">
        <w:t xml:space="preserve"> na dan </w:t>
      </w:r>
      <w:r w:rsidR="00667F4C">
        <w:t xml:space="preserve">22. kolovoza </w:t>
      </w:r>
      <w:r w:rsidR="00F23C5F">
        <w:t>2017.</w:t>
      </w:r>
      <w:r>
        <w:t xml:space="preserve"> </w:t>
      </w:r>
      <w:r w:rsidR="00CB5C12">
        <w:t>nema</w:t>
      </w:r>
      <w:r>
        <w:t xml:space="preserve"> zaplijenjena novčana sredstva</w:t>
      </w:r>
      <w:r w:rsidR="000539A7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AD3890">
        <w:t xml:space="preserve">dana </w:t>
      </w:r>
      <w:r w:rsidR="00AE0D04">
        <w:t xml:space="preserve">28. kolovoza </w:t>
      </w:r>
      <w:r w:rsidR="00D52C72">
        <w:t>2017.</w:t>
      </w:r>
      <w:r w:rsidRPr="00AD3890">
        <w:t xml:space="preserve"> godine objavio</w:t>
      </w:r>
      <w:r>
        <w:t xml:space="preserve"> oglas na mrežnoj stranici e-Oglasna ploča sudova pod poslovnim brojem </w:t>
      </w:r>
      <w:r w:rsidR="007936F6">
        <w:t>1</w:t>
      </w:r>
      <w:r w:rsidR="00587569">
        <w:t>4</w:t>
      </w:r>
      <w:r w:rsidR="007936F6">
        <w:t xml:space="preserve"> </w:t>
      </w:r>
      <w:r>
        <w:t>St-</w:t>
      </w:r>
      <w:r w:rsidR="00587569">
        <w:t>1382</w:t>
      </w:r>
      <w:r>
        <w:t>/</w:t>
      </w:r>
      <w:r w:rsidR="007936F6">
        <w:t>2017-3</w:t>
      </w:r>
      <w:r>
        <w:t xml:space="preserve"> od </w:t>
      </w:r>
      <w:r w:rsidR="00587569">
        <w:t xml:space="preserve">25. kolovoza </w:t>
      </w:r>
      <w:r w:rsidR="007936F6">
        <w:t xml:space="preserve">2017. </w:t>
      </w:r>
      <w:r>
        <w:t xml:space="preserve"> 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EF09A8">
        <w:t>21. rujna</w:t>
      </w:r>
      <w:r w:rsidR="007936F6">
        <w:t xml:space="preserve"> 2017.</w:t>
      </w:r>
      <w:r>
        <w:t xml:space="preserve"> godine, vjerovnik </w:t>
      </w:r>
      <w:r w:rsidR="00DF4F09">
        <w:t xml:space="preserve">REPUBLIKA HRVATSKA Ministarstvo financija, Porezna uprava, Područni ured </w:t>
      </w:r>
      <w:r w:rsidR="00DF4F09" w:rsidRPr="000D064A">
        <w:t>Vukovar, Vukovar,</w:t>
      </w:r>
      <w:r w:rsidR="00A27149">
        <w:t xml:space="preserve"> </w:t>
      </w:r>
      <w:r w:rsidR="00DF4F09" w:rsidRPr="000D064A">
        <w:rPr>
          <w:rStyle w:val="st1"/>
        </w:rPr>
        <w:t>Trg Republike Hrvatske 5</w:t>
      </w:r>
      <w:r w:rsidR="00DF4F09" w:rsidRPr="000D064A">
        <w:t xml:space="preserve"> OIB: 18683136487, zastupana po </w:t>
      </w:r>
      <w:r w:rsidR="00DF4F09">
        <w:t>Županijskom državnom odvjetništvu u Vukovaru</w:t>
      </w:r>
      <w:r>
        <w:t xml:space="preserve">, podnijela je prijedlog za otvaranjem stečajnog postupka nad dužnikom </w:t>
      </w:r>
      <w:r w:rsidR="00A27149">
        <w:t>SOLAR PARK 1 j.d.o.o., Babina Greda, Vladimira Nazora 90, MBS: 030134156, OIB: 92048239386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DE07D2">
        <w:t xml:space="preserve"> </w:t>
      </w:r>
      <w:r w:rsidR="00C34512">
        <w:t xml:space="preserve"> </w:t>
      </w:r>
      <w:r w:rsidR="00A27149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DE07D2">
        <w:t xml:space="preserve">SZ-a </w:t>
      </w:r>
      <w:r>
        <w:t xml:space="preserve">sukladno članku 433. SZ-a obustavljen je skraćeni stečajni postupak nad dužnikom, te je </w:t>
      </w:r>
      <w:r>
        <w:lastRenderedPageBreak/>
        <w:t>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 xml:space="preserve">Sud je utvrdio da je predlagatelj ovlašten za podnošenje predmetnoga prijedloga temeljem odredbe čl. 109. st. 1. </w:t>
      </w:r>
      <w:r w:rsidR="00AA390D"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7936F6">
        <w:t>31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A27149" w:rsidP="00A27149" w:rsidR="00A27149" w:rsidRPr="00A27149">
      <w:pPr>
        <w:jc w:val="both"/>
        <w:rPr>
          <w:color w:val="000000"/>
        </w:rPr>
      </w:pPr>
      <w:r w:rsidRPr="00A27149">
        <w:rPr>
          <w:color w:val="000000"/>
        </w:rPr>
        <w:t>-</w:t>
      </w:r>
      <w:proofErr w:type="spellStart"/>
      <w:r w:rsidRPr="00A27149">
        <w:rPr>
          <w:color w:val="000000"/>
        </w:rPr>
        <w:t>priv</w:t>
      </w:r>
      <w:proofErr w:type="spellEnd"/>
      <w:r>
        <w:rPr>
          <w:color w:val="000000"/>
        </w:rPr>
        <w:t>.</w:t>
      </w:r>
      <w:r w:rsidRPr="00A27149">
        <w:rPr>
          <w:color w:val="000000"/>
        </w:rPr>
        <w:t xml:space="preserve"> </w:t>
      </w:r>
      <w:proofErr w:type="spellStart"/>
      <w:r w:rsidRPr="00A27149">
        <w:rPr>
          <w:color w:val="000000"/>
        </w:rPr>
        <w:t>steč</w:t>
      </w:r>
      <w:proofErr w:type="spellEnd"/>
      <w:r w:rsidRPr="00A27149">
        <w:rPr>
          <w:color w:val="000000"/>
        </w:rPr>
        <w:t xml:space="preserve">. upravitelju </w:t>
      </w:r>
      <w:r>
        <w:t>Jozi Perić, Velika, dr. Franje Tuđmana 28</w:t>
      </w:r>
      <w:r w:rsidRPr="00A27149">
        <w:rPr>
          <w:color w:val="000000"/>
        </w:rPr>
        <w:t xml:space="preserve"> uz presliku lista 6-18</w:t>
      </w:r>
    </w:p>
    <w:p w:rsidRDefault="00A27149" w:rsidP="00A27149" w:rsidR="002F4394">
      <w:pPr>
        <w:jc w:val="both"/>
      </w:pPr>
      <w:r w:rsidRPr="00A27149">
        <w:rPr>
          <w:color w:val="000000"/>
        </w:rPr>
        <w:t>-dužniku</w:t>
      </w:r>
      <w:r w:rsidR="002F4394">
        <w:rPr>
          <w:color w:val="000000"/>
        </w:rPr>
        <w:t xml:space="preserve"> </w:t>
      </w:r>
      <w:r w:rsidR="002F4394">
        <w:t>SOLAR PARK 1 j.d.o.o., Babina Greda, Vladimira Nazora 90</w:t>
      </w:r>
    </w:p>
    <w:p w:rsidRDefault="00A27149" w:rsidP="00A27149" w:rsidR="00A27149" w:rsidRPr="00A27149">
      <w:pPr>
        <w:jc w:val="both"/>
        <w:rPr>
          <w:color w:val="000000"/>
        </w:rPr>
      </w:pPr>
      <w:r w:rsidRPr="00A27149">
        <w:rPr>
          <w:color w:val="000000"/>
        </w:rPr>
        <w:t>-</w:t>
      </w:r>
      <w:proofErr w:type="spellStart"/>
      <w:r w:rsidRPr="00A27149">
        <w:rPr>
          <w:color w:val="000000"/>
        </w:rPr>
        <w:t>zz</w:t>
      </w:r>
      <w:proofErr w:type="spellEnd"/>
      <w:r w:rsidRPr="00A27149">
        <w:rPr>
          <w:color w:val="000000"/>
        </w:rPr>
        <w:t xml:space="preserve"> dužnika</w:t>
      </w:r>
      <w:r w:rsidR="002F4394">
        <w:rPr>
          <w:color w:val="000000"/>
        </w:rPr>
        <w:t xml:space="preserve"> </w:t>
      </w:r>
      <w:r w:rsidR="002F4394" w:rsidRPr="002F4394">
        <w:rPr>
          <w:color w:val="000000"/>
        </w:rPr>
        <w:t xml:space="preserve">Alen </w:t>
      </w:r>
      <w:proofErr w:type="spellStart"/>
      <w:r w:rsidR="002F4394" w:rsidRPr="002F4394">
        <w:rPr>
          <w:color w:val="000000"/>
        </w:rPr>
        <w:t>Marošević</w:t>
      </w:r>
      <w:proofErr w:type="spellEnd"/>
      <w:r w:rsidR="002F4394" w:rsidRPr="002F4394">
        <w:rPr>
          <w:color w:val="000000"/>
        </w:rPr>
        <w:t>, Županja, Obla Odvojak IV 18</w:t>
      </w:r>
    </w:p>
    <w:p w:rsidRDefault="00A27149" w:rsidP="00A27149" w:rsidR="00A27149" w:rsidRPr="00A27149">
      <w:pPr>
        <w:jc w:val="both"/>
        <w:rPr>
          <w:color w:val="000000"/>
        </w:rPr>
      </w:pPr>
      <w:r w:rsidRPr="00A27149">
        <w:rPr>
          <w:color w:val="000000"/>
        </w:rPr>
        <w:t>-ŽDO GUO Vukovar</w:t>
      </w:r>
    </w:p>
    <w:p w:rsidRDefault="00A27149" w:rsidP="00A27149" w:rsidR="00A27149" w:rsidRPr="00A27149">
      <w:pPr>
        <w:jc w:val="both"/>
        <w:rPr>
          <w:color w:val="000000"/>
        </w:rPr>
      </w:pPr>
      <w:r w:rsidRPr="00A27149">
        <w:rPr>
          <w:color w:val="000000"/>
        </w:rPr>
        <w:t xml:space="preserve">-FINA </w:t>
      </w:r>
    </w:p>
    <w:p w:rsidRDefault="00A27149" w:rsidP="00A27149" w:rsidR="00A27149" w:rsidRPr="00A27149">
      <w:pPr>
        <w:jc w:val="both"/>
        <w:rPr>
          <w:color w:val="000000"/>
        </w:rPr>
      </w:pPr>
      <w:r w:rsidRPr="00A27149">
        <w:rPr>
          <w:color w:val="000000"/>
        </w:rPr>
        <w:t>-Ministarstvu pravosuđa RH, Zagreb, Ulica Grada Vukovara 49, elektroničkom poštom</w:t>
      </w:r>
    </w:p>
    <w:p w:rsidRDefault="00A27149" w:rsidP="00A27149" w:rsidR="00A27149" w:rsidRPr="00A27149">
      <w:pPr>
        <w:jc w:val="both"/>
        <w:rPr>
          <w:color w:val="000000"/>
        </w:rPr>
      </w:pPr>
      <w:r w:rsidRPr="00A27149">
        <w:rPr>
          <w:color w:val="000000"/>
        </w:rPr>
        <w:t>-</w:t>
      </w:r>
      <w:proofErr w:type="spellStart"/>
      <w:r w:rsidRPr="00A27149">
        <w:rPr>
          <w:color w:val="000000"/>
        </w:rPr>
        <w:t>eOgl</w:t>
      </w:r>
      <w:proofErr w:type="spellEnd"/>
      <w:r w:rsidRPr="00A27149">
        <w:rPr>
          <w:color w:val="000000"/>
        </w:rPr>
        <w:t>. ploča uz prijedlog</w:t>
      </w:r>
    </w:p>
    <w:p w:rsidRDefault="00A27149" w:rsidP="00A27149" w:rsidR="006D3C3F" w:rsidRPr="00B37760">
      <w:pPr>
        <w:jc w:val="both"/>
      </w:pPr>
      <w:r w:rsidRPr="00A27149">
        <w:rPr>
          <w:color w:val="000000"/>
        </w:rPr>
        <w:t>- R 22.3.2018 u 10,00h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306" w:rsidR="00193306">
      <w:r>
        <w:separator/>
      </w:r>
    </w:p>
  </w:endnote>
  <w:endnote w:id="0" w:type="continuationSeparator">
    <w:p w:rsidRDefault="00193306" w:rsidR="00193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306" w:rsidR="00193306">
      <w:r>
        <w:separator/>
      </w:r>
    </w:p>
  </w:footnote>
  <w:footnote w:id="0" w:type="continuationSeparator">
    <w:p w:rsidRDefault="00193306" w:rsidR="00193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4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D056A" w:rsidR="002D056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2D056A">
      <w:t>7 St-1478/17-10</w:t>
    </w:r>
  </w:p>
  <w:p w:rsidRDefault="00155CD1" w:rsidP="00155CD1" w:rsidR="00155CD1">
    <w:pPr>
      <w:jc w:val="right"/>
    </w:pPr>
  </w:p>
  <w:p w:rsidRDefault="00C46B2B" w:rsidP="000377BE" w:rsidR="00C46B2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2D056A">
      <w:t>1478</w:t>
    </w:r>
    <w:r w:rsidR="00155CD1">
      <w:t>/17-</w:t>
    </w:r>
    <w:r w:rsidR="00037516">
      <w:t>10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A375463"/>
    <w:multiLevelType w:val="hybridMultilevel"/>
    <w:tmpl w:val="8B92C90E"/>
    <w:lvl w:tplc="71E8425E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6B86"/>
    <w:rsid w:val="00007AC0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516"/>
    <w:rsid w:val="000377BE"/>
    <w:rsid w:val="00037B4E"/>
    <w:rsid w:val="000409D9"/>
    <w:rsid w:val="00045B24"/>
    <w:rsid w:val="00047237"/>
    <w:rsid w:val="0004776D"/>
    <w:rsid w:val="00047817"/>
    <w:rsid w:val="00052F17"/>
    <w:rsid w:val="000539A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064A"/>
    <w:rsid w:val="000D1C3C"/>
    <w:rsid w:val="000D3055"/>
    <w:rsid w:val="000D4DAF"/>
    <w:rsid w:val="000D55A8"/>
    <w:rsid w:val="000D67AE"/>
    <w:rsid w:val="000D691B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1D9"/>
    <w:rsid w:val="000F7CEF"/>
    <w:rsid w:val="000F7D1E"/>
    <w:rsid w:val="00102146"/>
    <w:rsid w:val="00105A24"/>
    <w:rsid w:val="00107267"/>
    <w:rsid w:val="00110D41"/>
    <w:rsid w:val="00113ADF"/>
    <w:rsid w:val="00113C62"/>
    <w:rsid w:val="00114F9E"/>
    <w:rsid w:val="001153EE"/>
    <w:rsid w:val="00115C87"/>
    <w:rsid w:val="00116CBA"/>
    <w:rsid w:val="001175E5"/>
    <w:rsid w:val="00120C1B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287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2D0A"/>
    <w:rsid w:val="0015543C"/>
    <w:rsid w:val="00155CD1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30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306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3359"/>
    <w:rsid w:val="002540FD"/>
    <w:rsid w:val="00257E9B"/>
    <w:rsid w:val="00260815"/>
    <w:rsid w:val="0026217E"/>
    <w:rsid w:val="00262A35"/>
    <w:rsid w:val="00262F86"/>
    <w:rsid w:val="002644BE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056A"/>
    <w:rsid w:val="002D372F"/>
    <w:rsid w:val="002D4076"/>
    <w:rsid w:val="002D4920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394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A83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132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1A6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C7A"/>
    <w:rsid w:val="004F063E"/>
    <w:rsid w:val="004F0B03"/>
    <w:rsid w:val="004F1DBA"/>
    <w:rsid w:val="004F2AA7"/>
    <w:rsid w:val="004F3C29"/>
    <w:rsid w:val="004F422A"/>
    <w:rsid w:val="004F5315"/>
    <w:rsid w:val="004F5AF1"/>
    <w:rsid w:val="004F67CE"/>
    <w:rsid w:val="005013B9"/>
    <w:rsid w:val="00501FEE"/>
    <w:rsid w:val="00503088"/>
    <w:rsid w:val="00503F2A"/>
    <w:rsid w:val="00504C4B"/>
    <w:rsid w:val="0050594E"/>
    <w:rsid w:val="00510069"/>
    <w:rsid w:val="00510B11"/>
    <w:rsid w:val="00510D93"/>
    <w:rsid w:val="005131C9"/>
    <w:rsid w:val="00513B3E"/>
    <w:rsid w:val="0051629B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23A4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87569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907"/>
    <w:rsid w:val="00615E36"/>
    <w:rsid w:val="006170FB"/>
    <w:rsid w:val="006171AB"/>
    <w:rsid w:val="00617569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12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67F4C"/>
    <w:rsid w:val="006701FC"/>
    <w:rsid w:val="00671F8C"/>
    <w:rsid w:val="00672A60"/>
    <w:rsid w:val="006734F9"/>
    <w:rsid w:val="006757EF"/>
    <w:rsid w:val="00675C44"/>
    <w:rsid w:val="00676171"/>
    <w:rsid w:val="00676D81"/>
    <w:rsid w:val="00677252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B6B"/>
    <w:rsid w:val="00787760"/>
    <w:rsid w:val="00787CDB"/>
    <w:rsid w:val="007903D5"/>
    <w:rsid w:val="00791F43"/>
    <w:rsid w:val="007920D5"/>
    <w:rsid w:val="007936F6"/>
    <w:rsid w:val="00793949"/>
    <w:rsid w:val="00793BF8"/>
    <w:rsid w:val="007A122F"/>
    <w:rsid w:val="007A45DB"/>
    <w:rsid w:val="007A49B3"/>
    <w:rsid w:val="007A5FAD"/>
    <w:rsid w:val="007A7B5D"/>
    <w:rsid w:val="007B195F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C6250"/>
    <w:rsid w:val="007C64E4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49BA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0536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437"/>
    <w:rsid w:val="00852A14"/>
    <w:rsid w:val="00853373"/>
    <w:rsid w:val="008551FA"/>
    <w:rsid w:val="00855618"/>
    <w:rsid w:val="00855E0B"/>
    <w:rsid w:val="00856E0B"/>
    <w:rsid w:val="0085711C"/>
    <w:rsid w:val="0086164D"/>
    <w:rsid w:val="008625F3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5F50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766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4214"/>
    <w:rsid w:val="009B5CB5"/>
    <w:rsid w:val="009B7525"/>
    <w:rsid w:val="009B7CA4"/>
    <w:rsid w:val="009B7E70"/>
    <w:rsid w:val="009C0DDE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149"/>
    <w:rsid w:val="00A27F09"/>
    <w:rsid w:val="00A3244C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6ED6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390D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3890"/>
    <w:rsid w:val="00AD4933"/>
    <w:rsid w:val="00AD6B39"/>
    <w:rsid w:val="00AD7586"/>
    <w:rsid w:val="00AD7818"/>
    <w:rsid w:val="00AE080C"/>
    <w:rsid w:val="00AE0D04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151D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4512"/>
    <w:rsid w:val="00C354C3"/>
    <w:rsid w:val="00C3623E"/>
    <w:rsid w:val="00C36DBE"/>
    <w:rsid w:val="00C3792D"/>
    <w:rsid w:val="00C37CBC"/>
    <w:rsid w:val="00C40AB9"/>
    <w:rsid w:val="00C45302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1B17"/>
    <w:rsid w:val="00C62055"/>
    <w:rsid w:val="00C62592"/>
    <w:rsid w:val="00C65C76"/>
    <w:rsid w:val="00C65C7C"/>
    <w:rsid w:val="00C65F1B"/>
    <w:rsid w:val="00C67F4E"/>
    <w:rsid w:val="00C70AB2"/>
    <w:rsid w:val="00C71A39"/>
    <w:rsid w:val="00C7247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4DF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5C12"/>
    <w:rsid w:val="00CB6D5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4018"/>
    <w:rsid w:val="00D151AD"/>
    <w:rsid w:val="00D219EC"/>
    <w:rsid w:val="00D21AE1"/>
    <w:rsid w:val="00D22053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2C72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67C36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978B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5225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07D2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4F09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54AE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7D1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09A8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5F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0851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5A44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C6D68"/>
    <w:rsid w:val="00FD22DB"/>
    <w:rsid w:val="00FD2AE9"/>
    <w:rsid w:val="00FD3127"/>
    <w:rsid w:val="00FD5D78"/>
    <w:rsid w:val="00FD6B83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D05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0D064A"/>
  </w:style>
  <w:style w:styleId="Tekstrezerviranogmjesta" w:type="character">
    <w:name w:val="Placeholder Text"/>
    <w:basedOn w:val="Zadanifontodlomka"/>
    <w:uiPriority w:val="99"/>
    <w:semiHidden/>
    <w:rsid w:val="008524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524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524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43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43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D05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0D064A"/>
  </w:style>
  <w:style w:styleId="Tekstrezerviranogmjesta" w:type="character">
    <w:name w:val="Placeholder Text"/>
    <w:basedOn w:val="Zadanifontodlomka"/>
    <w:uiPriority w:val="99"/>
    <w:semiHidden/>
    <w:rsid w:val="008524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524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524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43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43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6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St-1478/2017</izvorni_sadrzaj>
    <derivirana_varijabla naziv="DomainObject.Predmet.OznakaBroj_1">St-1478/2017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PARK 1 jednostavno društvo s ograničenom odgovornošću za proizvodnju i usluge</izvorni_sadrzaj>
    <derivirana_varijabla naziv="DomainObject.Predmet.ProtustrankaFormated_1">  SOLAR PARK 1 jednostavno društvo s ograničenom odgovornošću za proizvodnju i usluge</derivirana_varijabla>
  </DomainObject.Predmet.ProtustrankaFormated>
  <DomainObject.Predmet.ProtustrankaFormatedOIB>
    <izvorni_sadrzaj>  SOLAR PARK 1 jednostavno društvo s ograničenom odgovornošću za proizvodnju i usluge, OIB 92048239386</izvorni_sadrzaj>
    <derivirana_varijabla naziv="DomainObject.Predmet.ProtustrankaFormatedOIB_1">  SOLAR PARK 1 jednostavno društvo s ograničenom odgovornošću za proizvodnju i usluge, OIB 92048239386</derivirana_varijabla>
  </DomainObject.Predmet.ProtustrankaFormatedOIB>
  <DomainObject.Predmet.ProtustrankaFormatedWithAdress>
    <izvorni_sadrzaj> SOLAR PARK 1 jednostavno društvo s ograničenom odgovornošću za proizvodnju i usluge, Vladimira Nazora 90, 32276 Babina Greda</izvorni_sadrzaj>
    <derivirana_varijabla naziv="DomainObject.Predmet.ProtustrankaFormatedWithAdress_1"> SOLAR PARK 1 jednostavno društvo s ograničenom odgovornošću za proizvodnju i usluge, Vladimira Nazora 90, 32276 Babina Greda</derivirana_varijabla>
  </DomainObject.Predmet.ProtustrankaFormatedWithAdress>
  <DomainObject.Predmet.ProtustrankaFormatedWithAdressOIB>
    <izvorni_sadrzaj> SOLAR PARK 1 jednostavno društvo s ograničenom odgovornošću za proizvodnju i usluge, OIB 92048239386, Vladimira Nazora 90, 32276 Babina Greda</izvorni_sadrzaj>
    <derivirana_varijabla naziv="DomainObject.Predmet.ProtustrankaFormatedWithAdressOIB_1"> SOLAR PARK 1 jednostavno društvo s ograničenom odgovornošću za proizvodnju i usluge, OIB 92048239386, Vladimira Nazora 90, 32276 Babina Greda</derivirana_varijabla>
  </DomainObject.Predmet.ProtustrankaFormatedWithAdressOIB>
  <DomainObject.Predmet.ProtustrankaWithAdress>
    <izvorni_sadrzaj>SOLAR PARK 1 jednostavno društvo s ograničenom odgovornošću za proizvodnju i usluge Vladimira Nazora 90, 32276 Babina Greda</izvorni_sadrzaj>
    <derivirana_varijabla naziv="DomainObject.Predmet.ProtustrankaWithAdress_1">SOLAR PARK 1 jednostavno društvo s ograničenom odgovornošću za proizvodnju i usluge Vladimira Nazora 90, 32276 Babina Greda</derivirana_varijabla>
  </DomainObject.Predmet.ProtustrankaWithAdress>
  <DomainObject.Predmet.ProtustrankaWithAdressOIB>
    <izvorni_sadrzaj>SOLAR PARK 1 jednostavno društvo s ograničenom odgovornošću za proizvodnju i usluge, OIB 92048239386, Vladimira Nazora 90, 32276 Babina Greda</izvorni_sadrzaj>
    <derivirana_varijabla naziv="DomainObject.Predmet.ProtustrankaWithAdressOIB_1">SOLAR PARK 1 jednostavno društvo s ograničenom odgovornošću za proizvodnju i usluge, OIB 92048239386, Vladimira Nazora 90, 32276 Babina Greda</derivirana_varijabla>
  </DomainObject.Predmet.ProtustrankaWithAdressOIB>
  <DomainObject.Predmet.ProtustrankaNazivFormated>
    <izvorni_sadrzaj>SOLAR PARK 1 jednostavno društvo s ograničenom odgovornošću za proizvodnju i usluge</izvorni_sadrzaj>
    <derivirana_varijabla naziv="DomainObject.Predmet.ProtustrankaNazivFormated_1">SOLAR PARK 1 jednostavno društvo s ograničenom odgovornošću za proizvodnju i usluge</derivirana_varijabla>
  </DomainObject.Predmet.ProtustrankaNazivFormated>
  <DomainObject.Predmet.ProtustrankaNazivFormatedOIB>
    <izvorni_sadrzaj>SOLAR PARK 1 jednostavno društvo s ograničenom odgovornošću za proizvodnju i usluge, OIB 92048239386</izvorni_sadrzaj>
    <derivirana_varijabla naziv="DomainObject.Predmet.ProtustrankaNazivFormatedOIB_1">SOLAR PARK 1 jednostavno društvo s ograničenom odgovornošću za proizvodnju i usluge, OIB 92048239386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u Vukovaru</izvorni_sadrzaj>
    <derivirana_varijabla naziv="DomainObject.Predmet.StrankaFormated_1">  RH MF PU PODRUČNI URED VUKOVAR zastupanog po punomoćniku Županijsko državno odvjetništvo u Vukovaru</derivirana_varijabla>
  </DomainObject.Predmet.StrankaFormated>
  <DomainObject.Predmet.StrankaFormatedOIB>
    <izvorni_sadrzaj>  RH MF PU PODRUČNI URED VUKOVAR, OIB 18683136487 zastupanog po punomoćniku Županijsko državno odvjetništvo u Vukovaru</izvorni_sadrzaj>
    <derivirana_varijabla naziv="DomainObject.Predmet.StrankaFormatedOIB_1">  RH MF PU PODRUČNI URED VUKOVAR, OIB 18683136487 zastupanog po punomoćniku Županijsko državno odvjetništvo u Vukovaru</derivirana_varijabla>
  </DomainObject.Predmet.StrankaFormatedOIB>
  <DomainObject.Predmet.StrankaFormatedWithAdress>
    <izvorni_sadrzaj> RH MF PU PODRUČNI URED VUKOVAR zastupanog po punomoćniku Županijsko državno odvjetništvo u Vukovaru</izvorni_sadrzaj>
    <derivirana_varijabla naziv="DomainObject.Predmet.StrankaFormatedWithAdress_1"> RH MF PU PODRUČNI URED VUKOVAR zastupanog po punomoćniku Županijsko državno odvjetništvo u Vukovaru</derivirana_varijabla>
  </DomainObject.Predmet.StrankaFormatedWithAdress>
  <DomainObject.Predmet.StrankaFormatedWithAdressOIB>
    <izvorni_sadrzaj> RH MF PU PODRUČNI URED VUKOVAR, OIB 18683136487 zastupanog po punomoćniku Županijsko državno odvjetništvo u Vukovaru</izvorni_sadrzaj>
    <derivirana_varijabla naziv="DomainObject.Predmet.StrankaFormatedWithAdressOIB_1"> RH MF PU PODRUČNI URED VUKOVAR, OIB 18683136487 zastupanog po punomoćniku Županijsko državno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VUKOVAR zastupanog po punomoćniku Županijsko državno odvjetništvo u Vukovaru</item>
    </izvorni_sadrzaj>
    <derivirana_varijabla naziv="DomainObject.Predmet.StrankaListFormated_1">
      <item>RH MF PU PODRUČNI URED VUKOVAR zastupanog po punomoćniku Županijsko državno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u Vukovaru</item>
    </izvorni_sadrzaj>
    <derivirana_varijabla naziv="DomainObject.Predmet.StrankaListFormatedOIB_1">
      <item>RH MF PU PODRUČNI URED VUKOVAR, OIB 18683136487 zastupanog po punomoćniku Županijsko državno odvjetništvo u Vukovaru</item>
    </derivirana_varijabla>
  </DomainObject.Predmet.StrankaListFormatedOIB>
  <DomainObject.Predmet.StrankaListFormatedWithAdress>
    <izvorni_sadrzaj>
      <item>RH MF PU PODRUČNI URED VUKOVAR zastupanog po punomoćniku Županijsko državno odvjetništvo u Vukovaru</item>
    </izvorni_sadrzaj>
    <derivirana_varijabla naziv="DomainObject.Predmet.StrankaListFormatedWithAdress_1">
      <item>RH MF PU PODRUČNI URED VUKOVAR zastupanog po punomoćniku Županijsko državno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u Vukovaru</item>
    </izvorni_sadrzaj>
    <derivirana_varijabla naziv="DomainObject.Predmet.StrankaListFormatedWithAdressOIB_1">
      <item>RH MF PU PODRUČNI URED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SOLAR PARK 1 jednostavno društvo s ograničenom odgovornošću za proizvodnju i usluge</item>
    </izvorni_sadrzaj>
    <derivirana_varijabla naziv="DomainObject.Predmet.ProtuStrankaListFormated_1">
      <item>SOLAR PARK 1 jednostavno društvo s ograničenom odgovornošću za proizvodnju i usluge</item>
    </derivirana_varijabla>
  </DomainObject.Predmet.ProtuStrankaListFormated>
  <DomainObject.Predmet.ProtuStrankaListFormatedOIB>
    <izvorni_sadrzaj>
      <item>SOLAR PARK 1 jednostavno društvo s ograničenom odgovornošću za proizvodnju i usluge, OIB 92048239386</item>
    </izvorni_sadrzaj>
    <derivirana_varijabla naziv="DomainObject.Predmet.ProtuStrankaListFormatedOIB_1">
      <item>SOLAR PARK 1 jednostavno društvo s ograničenom odgovornošću za proizvodnju i usluge, OIB 92048239386</item>
    </derivirana_varijabla>
  </DomainObject.Predmet.ProtuStrankaListFormatedOIB>
  <DomainObject.Predmet.ProtuStrankaListFormatedWithAdress>
    <izvorni_sadrzaj>
      <item>SOLAR PARK 1 jednostavno društvo s ograničenom odgovornošću za proizvodnju i usluge, Vladimira Nazora 90, 32276 Babina Greda</item>
    </izvorni_sadrzaj>
    <derivirana_varijabla naziv="DomainObject.Predmet.ProtuStrankaListFormatedWithAdress_1">
      <item>SOLAR PARK 1 jednostavno društvo s ograničenom odgovornošću za proizvodnju i usluge, Vladimira Nazora 90, 32276 Babina Greda</item>
    </derivirana_varijabla>
  </DomainObject.Predmet.ProtuStrankaListFormatedWithAdress>
  <DomainObject.Predmet.ProtuStrankaListFormatedWithAdressOIB>
    <izvorni_sadrzaj>
      <item>SOLAR PARK 1 jednostavno društvo s ograničenom odgovornošću za proizvodnju i usluge, OIB 92048239386, Vladimira Nazora 90, 32276 Babina Greda</item>
    </izvorni_sadrzaj>
    <derivirana_varijabla naziv="DomainObject.Predmet.ProtuStrankaListFormatedWithAdressOIB_1">
      <item>SOLAR PARK 1 jednostavno društvo s ograničenom odgovornošću za proizvodnju i usluge, OIB 92048239386, Vladimira Nazora 90, 32276 Babina Greda</item>
    </derivirana_varijabla>
  </DomainObject.Predmet.ProtuStrankaListFormatedWithAdressOIB>
  <DomainObject.Predmet.ProtuStrankaListNazivFormated>
    <izvorni_sadrzaj>
      <item>SOLAR PARK 1 jednostavno društvo s ograničenom odgovornošću za proizvodnju i usluge</item>
    </izvorni_sadrzaj>
    <derivirana_varijabla naziv="DomainObject.Predmet.ProtuStrankaListNazivFormated_1">
      <item>SOLAR PARK 1 jednostavno društvo s ograničenom odgovornošću za proizvodnju i usluge</item>
    </derivirana_varijabla>
  </DomainObject.Predmet.ProtuStrankaListNazivFormated>
  <DomainObject.Predmet.ProtuStrankaListNazivFormatedOIB>
    <izvorni_sadrzaj>
      <item>SOLAR PARK 1 jednostavno društvo s ograničenom odgovornošću za proizvodnju i usluge, OIB 92048239386</item>
    </izvorni_sadrzaj>
    <derivirana_varijabla naziv="DomainObject.Predmet.ProtuStrankaListNazivFormatedOIB_1">
      <item>SOLAR PARK 1 jednostavno društvo s ograničenom odgovornošću za proizvodnju i usluge, OIB 92048239386</item>
    </derivirana_varijabla>
  </DomainObject.Predmet.ProtuStrankaListNazivFormatedOIB>
  <DomainObject.Predmet.OstaliListFormated>
    <izvorni_sadrzaj>
      <item>Županijsko državno odvjetništvo u Vukovaru punomoćnik sudionika u postupku RH MF PU PODRUČNI URED VUKOVAR</item>
    </izvorni_sadrzaj>
    <derivirana_varijabla naziv="DomainObject.Predmet.OstaliListFormated_1">
      <item>Županijsko državno odvjetništvo u Vukovaru punomoćnik sudionika u postupku RH MF PU PODRUČNI URED VUKOVAR</item>
    </derivirana_varijabla>
  </DomainObject.Predmet.OstaliListFormated>
  <DomainObject.Predmet.OstaliListFormatedOIB>
    <izvorni_sadrzaj>
      <item>Županijsko državno odvjetništvo u Vukovaru punomoćnik sudionika u postupku RH MF PU PODRUČNI URED VUKOVAR</item>
    </izvorni_sadrzaj>
    <derivirana_varijabla naziv="DomainObject.Predmet.OstaliListFormatedOIB_1">
      <item>Županijsko državno odvjetništvo u Vukovaru punomoćnik sudionika u postupku RH MF PU PODRUČNI URED VUKOVAR</item>
    </derivirana_varijabla>
  </DomainObject.Predmet.OstaliListFormatedOIB>
  <DomainObject.Predmet.OstaliListFormatedWithAdress>
    <izvorni_sadrzaj>
      <item>Županijsko državno odvjetništvo u Vukovaru, Ul. Andrije Hebranga 2, 32000 Vukovar punomoćnik sudionika u postupku RH MF PU PODRUČNI URED VUKOVAR</item>
    </izvorni_sadrzaj>
    <derivirana_varijabla naziv="DomainObject.Predmet.OstaliListFormatedWithAdress_1">
      <item>Županijsko državno odvjetništvo u Vukovaru, Ul. Andrije Hebranga 2, 32000 Vukovar punomoćnik sudionika u postupku RH MF PU PODRUČNI URED VUKOVAR</item>
    </derivirana_varijabla>
  </DomainObject.Predmet.OstaliListFormatedWithAdress>
  <DomainObject.Predmet.OstaliListFormatedWithAdressOIB>
    <izvorni_sadrzaj>
      <item>Županijsko državno odvjetništvo u Vukovaru, Ul. Andrije Hebranga 2, 32000 Vukovar punomoćnik sudionika u postupku RH MF PU PODRUČNI URED VUKOVAR</item>
    </izvorni_sadrzaj>
    <derivirana_varijabla naziv="DomainObject.Predmet.OstaliListFormatedWithAdressOIB_1">
      <item>Županijsko državno odvjetništvo u Vukovaru, Ul. Andrije Hebranga 2, 32000 Vukovar punomoćnik sudionika u postupku RH MF PU PODRUČNI URED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</item>
    </izvorni_sadrzaj>
    <derivirana_varijabla naziv="DomainObject.Predmet.OstaliListNazivFormatedOIB_1">
      <item>Županijsko državno odvjetništvo u Vukovaru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SOLAR PARK 1 jednostavno društvo s ograničenom odgovornošću za proizvodnju i usluge</izvorni_sadrzaj>
    <derivirana_varijabla naziv="DomainObject.Predmet.ProtustrankaIDrugi_1">SOLAR PARK 1 jednostavno društvo s ograničenom odgovornošću za proizvodnju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SOLAR PARK 1 jednostavno društvo s ograničenom odgovornošću za proizvodnju i usluge, OIB 92048239386, Vladimira Nazora 90, 32276 Babina Greda</izvorni_sadrzaj>
    <derivirana_varijabla naziv="DomainObject.Predmet.ProtustrankaIDrugiAdressOIB_1">SOLAR PARK 1 jednostavno društvo s ograničenom odgovornošću za proizvodnju i usluge, OIB 92048239386, Vladimira Nazora 90,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 PARK 1 jednostavno društvo s ograničenom odgovornošću za proizvodnju i usluge</item>
      <item>RH MF PU PODRUČNI URED VUKOVAR</item>
      <item>Županijsko državno odvjetništvo u Vukovaru</item>
    </izvorni_sadrzaj>
    <derivirana_varijabla naziv="DomainObject.Predmet.SudioniciListNaziv_1">
      <item>SOLAR PARK 1 jednostavno društvo s ograničenom odgovornošću za proizvodnju i usluge</item>
      <item>RH MF PU PODRUČNI URED VUKOVAR</item>
      <item>Županijsko državno odvjetništvo u Vukovaru</item>
    </derivirana_varijabla>
  </DomainObject.Predmet.SudioniciListNaziv>
  <DomainObject.Predmet.SudioniciListAdressOIB>
    <izvorni_sadrzaj>
      <item>SOLAR PARK 1 jednostavno društvo s ograničenom odgovornošću za proizvodnju i usluge, OIB 92048239386, Vladimira Nazora 90,32276 Babina Greda</item>
      <item>RH MF PU PODRUČNI URED VUKOVAR, OIB 18683136487</item>
      <item>Županijsko državno odvjetništvo u Vukovaru, Ul. Andrije Hebranga 2,32000 Vukovar</item>
    </izvorni_sadrzaj>
    <derivirana_varijabla naziv="DomainObject.Predmet.SudioniciListAdressOIB_1">
      <item>SOLAR PARK 1 jednostavno društvo s ograničenom odgovornošću za proizvodnju i usluge, OIB 92048239386, Vladimira Nazora 90,32276 Babina Greda</item>
      <item>RH MF PU PODRUČNI URED VUKOVAR, OIB 18683136487</item>
      <item>Županijsko državno odvjetništvo u Vukovaru, Ul.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92048239386</item>
      <item>, OIB 18683136487</item>
      <item>, OIB null</item>
    </izvorni_sadrzaj>
    <derivirana_varijabla naziv="DomainObject.Predmet.SudioniciListNazivOIB_1">
      <item>, OIB 92048239386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02FEB-7207-4062-A424-70F9FDFF4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992</properties:Words>
  <properties:Characters>5626</properties:Characters>
  <properties:Lines>137</properties:Lines>
  <properties:Paragraphs>40</properties:Paragraphs>
  <properties:TotalTime>643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2018-01-31T13:19:00Z</cp:lastPrinted>
  <dcterms:modified xmlns:xsi="http://www.w3.org/2001/XMLSchema-instance" xsi:type="dcterms:W3CDTF">2018-01-31T13:19:00Z</dcterms:modified>
  <cp:revision>660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