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5724D" w:rsidR="0045724D">
        <w:tc>
          <w:tcPr>
            <w:tcW w:type="dxa" w:w="2985"/>
            <w:hideMark/>
          </w:tcPr>
          <w:p w:rsidRDefault="0045724D" w:rsidR="0045724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724D" w:rsidR="0045724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45724D" w:rsidR="0045724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45724D" w:rsidR="0045724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3901f2" w14:paraId="e3901f2" w:rsidRDefault="0045724D" w:rsidP="0045724D" w:rsidR="0045724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5724D" w:rsidR="0045724D">
        <w:trPr>
          <w:jc w:val="right"/>
        </w:trPr>
        <w:tc>
          <w:tcPr>
            <w:tcW w:type="dxa" w:w="4320"/>
            <w:hideMark/>
          </w:tcPr>
          <w:p w:rsidRDefault="0045724D" w:rsidR="0045724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</w:t>
            </w:r>
            <w:r>
              <w:rPr>
                <w:lang w:eastAsia="en-US" w:val="en-US"/>
              </w:rPr>
              <w:t>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St-380/2016-297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45724D" w:rsidP="0045724D" w:rsidR="0045724D">
      <w:pPr>
        <w:pStyle w:val="NormaleSPIS"/>
        <w:spacing w:after="0"/>
      </w:pPr>
    </w:p>
    <w:p w:rsidRDefault="0045724D" w:rsidP="0045724D" w:rsidR="0045724D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5724D" w:rsidP="0045724D" w:rsidR="0045724D">
      <w:pPr>
        <w:spacing w:after="0"/>
      </w:pPr>
      <w:r>
        <w:t xml:space="preserve">                                                                                OPĆINSKI  SUD  U  PULI-POLA</w:t>
      </w:r>
    </w:p>
    <w:p w:rsidRDefault="0045724D" w:rsidP="0045724D" w:rsidR="004572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Stalna služba Buje</w:t>
      </w:r>
      <w:r>
        <w:tab/>
      </w:r>
    </w:p>
    <w:p w:rsidRDefault="0045724D" w:rsidP="0045724D" w:rsidR="0045724D">
      <w:pPr>
        <w:spacing w:after="0"/>
      </w:pPr>
      <w:r>
        <w:t xml:space="preserve">                                                           </w:t>
      </w:r>
      <w:r>
        <w:tab/>
      </w:r>
      <w:r>
        <w:tab/>
        <w:t xml:space="preserve">     Zemljišno – knjižni odjel</w:t>
      </w:r>
    </w:p>
    <w:p w:rsidRDefault="0045724D" w:rsidP="0045724D" w:rsidR="004572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Istarska br. 1.</w:t>
      </w:r>
    </w:p>
    <w:p w:rsidRDefault="0045724D" w:rsidP="0045724D" w:rsidR="0045724D">
      <w:pPr>
        <w:spacing w:after="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>
        <w:rPr>
          <w:u w:val="single"/>
        </w:rPr>
        <w:t>52460   B U J E</w:t>
      </w:r>
    </w:p>
    <w:p w:rsidRDefault="0045724D" w:rsidP="0045724D" w:rsidR="0045724D">
      <w:pPr>
        <w:spacing w:after="0"/>
        <w:rPr>
          <w:u w:val="single"/>
        </w:rPr>
      </w:pPr>
      <w:r>
        <w:rPr>
          <w:u w:val="single"/>
        </w:rPr>
        <w:t xml:space="preserve"> </w:t>
      </w:r>
    </w:p>
    <w:p w:rsidRDefault="0045724D" w:rsidP="0045724D" w:rsidR="0045724D">
      <w:pPr>
        <w:spacing w:after="0"/>
        <w:rPr>
          <w:u w:val="single"/>
        </w:rPr>
      </w:pPr>
    </w:p>
    <w:p w:rsidRDefault="0045724D" w:rsidP="0045724D" w:rsidR="0045724D">
      <w:pPr>
        <w:spacing w:after="0"/>
        <w:rPr>
          <w:u w:val="single"/>
        </w:rPr>
      </w:pPr>
    </w:p>
    <w:p w:rsidRDefault="0045724D" w:rsidP="0045724D" w:rsidR="0045724D">
      <w:pPr>
        <w:spacing w:after="0"/>
        <w:jc w:val="both"/>
      </w:pPr>
      <w:r>
        <w:rPr>
          <w:u w:val="single"/>
        </w:rPr>
        <w:t>PREDMET :</w:t>
      </w:r>
      <w:r>
        <w:t xml:space="preserve">   Dostava rješenja o dosudi i potvrde, radi provedbe.</w:t>
      </w:r>
    </w:p>
    <w:p w:rsidRDefault="0045724D" w:rsidP="0045724D" w:rsidR="0045724D">
      <w:pPr>
        <w:spacing w:after="0"/>
        <w:jc w:val="both"/>
      </w:pPr>
    </w:p>
    <w:p w:rsidRDefault="0045724D" w:rsidP="0045724D" w:rsidR="0045724D">
      <w:pPr>
        <w:spacing w:after="0"/>
        <w:jc w:val="both"/>
      </w:pPr>
    </w:p>
    <w:p w:rsidRDefault="0045724D" w:rsidP="0045724D" w:rsidR="0045724D">
      <w:pPr>
        <w:spacing w:after="0"/>
        <w:jc w:val="both"/>
      </w:pPr>
    </w:p>
    <w:p w:rsidRDefault="0045724D" w:rsidP="0045724D" w:rsidR="0045724D">
      <w:pPr>
        <w:spacing w:after="0"/>
        <w:rPr>
          <w:u w:val="single"/>
        </w:rPr>
      </w:pPr>
    </w:p>
    <w:p w:rsidRDefault="0045724D" w:rsidP="0045724D" w:rsidR="0045724D">
      <w:pPr>
        <w:spacing w:after="0"/>
        <w:jc w:val="both"/>
      </w:pPr>
      <w:r>
        <w:tab/>
        <w:t>U privitku</w:t>
      </w:r>
      <w:r w:rsidR="00432C0F">
        <w:t xml:space="preserve"> dopisa dostavljamo Vam </w:t>
      </w:r>
      <w:proofErr w:type="spellStart"/>
      <w:r w:rsidR="00432C0F">
        <w:t>ovosudno</w:t>
      </w:r>
      <w:proofErr w:type="spellEnd"/>
      <w:r w:rsidR="00432C0F">
        <w:t xml:space="preserve"> rješenje</w:t>
      </w:r>
      <w:r>
        <w:t xml:space="preserve"> </w:t>
      </w:r>
      <w:r w:rsidR="00432C0F">
        <w:t xml:space="preserve">o dosudi nekretnine </w:t>
      </w:r>
      <w:r w:rsidR="00432C0F">
        <w:t>poslovni broj 6 St-380/2016-196 od 19. siječnja 2018.</w:t>
      </w:r>
      <w:r w:rsidR="00432C0F">
        <w:t xml:space="preserve"> s klauzulom</w:t>
      </w:r>
      <w:r>
        <w:t xml:space="preserve"> pravomoćnosti i potvrdu ovoga suda</w:t>
      </w:r>
      <w:r w:rsidR="00432C0F">
        <w:t xml:space="preserve"> poslovni broj 6 St-380/2016-296</w:t>
      </w:r>
      <w:r>
        <w:t xml:space="preserve"> od </w:t>
      </w:r>
      <w:r w:rsidR="00432C0F">
        <w:t>9</w:t>
      </w:r>
      <w:r>
        <w:t xml:space="preserve">. </w:t>
      </w:r>
      <w:r w:rsidR="00432C0F">
        <w:t>travnja 2018., da je</w:t>
      </w:r>
      <w:r>
        <w:t xml:space="preserve"> kup</w:t>
      </w:r>
      <w:r w:rsidR="00432C0F">
        <w:t>a</w:t>
      </w:r>
      <w:r>
        <w:t>c</w:t>
      </w:r>
      <w:r w:rsidR="00432C0F">
        <w:t xml:space="preserve"> TERRA FIRMA d.d. iz Zagreba, </w:t>
      </w:r>
      <w:proofErr w:type="spellStart"/>
      <w:r w:rsidR="00432C0F">
        <w:t>Budmanijeva</w:t>
      </w:r>
      <w:proofErr w:type="spellEnd"/>
      <w:r w:rsidR="00432C0F">
        <w:t xml:space="preserve"> br. 3,</w:t>
      </w:r>
      <w:r>
        <w:t xml:space="preserve"> položi</w:t>
      </w:r>
      <w:r w:rsidR="00432C0F">
        <w:t xml:space="preserve">o </w:t>
      </w:r>
      <w:proofErr w:type="spellStart"/>
      <w:r w:rsidR="00432C0F">
        <w:t>kupovninu</w:t>
      </w:r>
      <w:proofErr w:type="spellEnd"/>
      <w:r>
        <w:t xml:space="preserve"> u skladu s </w:t>
      </w:r>
      <w:r w:rsidR="00432C0F">
        <w:t>navedenim rješenjem o dosudi</w:t>
      </w:r>
      <w:r>
        <w:t xml:space="preserve">, na provedbu.    </w:t>
      </w:r>
    </w:p>
    <w:p w:rsidRDefault="0045724D" w:rsidP="0045724D" w:rsidR="0045724D">
      <w:pPr>
        <w:spacing w:after="0"/>
        <w:jc w:val="both"/>
      </w:pPr>
    </w:p>
    <w:p w:rsidRDefault="00432C0F" w:rsidP="0045724D" w:rsidR="0045724D">
      <w:pPr>
        <w:spacing w:after="0"/>
        <w:jc w:val="center"/>
      </w:pPr>
      <w:r>
        <w:t>U Varaždinu 9</w:t>
      </w:r>
      <w:r w:rsidR="0045724D">
        <w:t>. travnja 2018.</w:t>
      </w:r>
    </w:p>
    <w:p w:rsidRDefault="0045724D" w:rsidP="0045724D" w:rsidR="0045724D">
      <w:pPr>
        <w:spacing w:after="0"/>
        <w:jc w:val="both"/>
      </w:pPr>
    </w:p>
    <w:p w:rsidRDefault="0045724D" w:rsidP="0045724D" w:rsidR="0045724D">
      <w:pPr>
        <w:spacing w:after="0"/>
        <w:jc w:val="both"/>
      </w:pPr>
    </w:p>
    <w:p w:rsidRDefault="0045724D" w:rsidP="0045724D" w:rsidR="0045724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45724D" w:rsidP="0045724D" w:rsidR="0045724D">
      <w:pPr>
        <w:spacing w:after="0"/>
        <w:jc w:val="both"/>
      </w:pPr>
    </w:p>
    <w:p w:rsidRDefault="0045724D" w:rsidP="0045724D" w:rsidR="0045724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Wedemeyer, v.r.</w:t>
      </w:r>
    </w:p>
    <w:p w:rsidRDefault="0045724D" w:rsidP="0045724D" w:rsidR="0045724D">
      <w:pPr>
        <w:spacing w:after="0"/>
        <w:jc w:val="both"/>
      </w:pPr>
    </w:p>
    <w:p w:rsidRDefault="0045724D" w:rsidP="0045724D" w:rsidR="0045724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45724D" w:rsidP="0045724D" w:rsidR="0045724D">
      <w:pPr>
        <w:spacing w:after="0"/>
        <w:jc w:val="both"/>
      </w:pPr>
    </w:p>
    <w:p w:rsidRDefault="0045724D" w:rsidP="0045724D" w:rsidR="0045724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Lidija </w:t>
      </w:r>
      <w:proofErr w:type="spellStart"/>
      <w:r>
        <w:t>Šmaguc</w:t>
      </w:r>
      <w:proofErr w:type="spellEnd"/>
    </w:p>
    <w:p w:rsidRDefault="0045724D" w:rsidP="0045724D" w:rsidR="0045724D">
      <w:pPr>
        <w:spacing w:after="0"/>
        <w:jc w:val="both"/>
        <w:rPr>
          <w:u w:val="single"/>
        </w:rPr>
      </w:pPr>
    </w:p>
    <w:p w:rsidRDefault="0045724D" w:rsidP="0045724D" w:rsidR="0045724D">
      <w:pPr>
        <w:spacing w:after="0"/>
        <w:jc w:val="both"/>
        <w:rPr>
          <w:u w:val="single"/>
        </w:rPr>
      </w:pPr>
    </w:p>
    <w:p w:rsidRDefault="0045724D" w:rsidP="0045724D" w:rsidR="0045724D">
      <w:pPr>
        <w:spacing w:after="0"/>
        <w:jc w:val="both"/>
        <w:rPr>
          <w:u w:val="single"/>
        </w:rPr>
      </w:pPr>
      <w:r>
        <w:rPr>
          <w:u w:val="single"/>
        </w:rPr>
        <w:t>U  PRIVITKU :</w:t>
      </w:r>
    </w:p>
    <w:p w:rsidRDefault="0045724D" w:rsidP="0045724D" w:rsidR="0045724D">
      <w:pPr>
        <w:spacing w:after="0"/>
        <w:jc w:val="both"/>
      </w:pPr>
    </w:p>
    <w:p w:rsidRDefault="00432C0F" w:rsidP="0045724D" w:rsidR="0045724D">
      <w:pPr>
        <w:spacing w:after="0"/>
        <w:jc w:val="both"/>
      </w:pPr>
      <w:r>
        <w:t>- rješenje o dosudi nekretnine s klauzulom</w:t>
      </w:r>
      <w:r w:rsidR="0045724D">
        <w:t xml:space="preserve"> pravomoćnosti</w:t>
      </w:r>
    </w:p>
    <w:p w:rsidRDefault="0045724D" w:rsidP="0045724D" w:rsidR="0045724D">
      <w:pPr>
        <w:spacing w:after="0"/>
      </w:pPr>
      <w:r>
        <w:t xml:space="preserve">   i po</w:t>
      </w:r>
      <w:r w:rsidR="00432C0F">
        <w:t xml:space="preserve">tvrda o polaganju </w:t>
      </w:r>
      <w:proofErr w:type="spellStart"/>
      <w:r w:rsidR="00432C0F">
        <w:t>kupovnine</w:t>
      </w:r>
      <w:proofErr w:type="spellEnd"/>
      <w:r w:rsidR="00432C0F">
        <w:t xml:space="preserve"> od 9</w:t>
      </w:r>
      <w:r>
        <w:t>. travnja 2018.</w:t>
      </w:r>
    </w:p>
    <w:p w:rsidRDefault="0045724D" w:rsidP="0045724D" w:rsidR="0045724D">
      <w:pPr>
        <w:spacing w:after="0"/>
      </w:pPr>
      <w:r>
        <w:t xml:space="preserve">  </w:t>
      </w:r>
      <w:r w:rsidR="00432C0F">
        <w:t xml:space="preserve"> poslovni broj 6 St-380/2016-296</w:t>
      </w:r>
    </w:p>
    <w:p w:rsidRDefault="00432C0F" w:rsidP="0045724D" w:rsidR="00432C0F">
      <w:pPr>
        <w:spacing w:after="0"/>
      </w:pPr>
    </w:p>
    <w:p w:rsidRDefault="00432C0F" w:rsidP="0045724D" w:rsidR="00432C0F">
      <w:pPr>
        <w:spacing w:after="0"/>
      </w:pPr>
    </w:p>
    <w:p w:rsidRDefault="0045724D" w:rsidP="0045724D" w:rsidR="0045724D">
      <w:pPr>
        <w:spacing w:after="0"/>
      </w:pPr>
      <w:r>
        <w:rPr>
          <w:u w:val="single"/>
        </w:rPr>
        <w:t>NA ZNANJE :</w:t>
      </w:r>
    </w:p>
    <w:p w:rsidRDefault="0045724D" w:rsidP="0045724D" w:rsidR="0045724D">
      <w:pPr>
        <w:spacing w:after="0"/>
        <w:rPr>
          <w:b/>
          <w:u w:val="single"/>
        </w:rPr>
      </w:pPr>
    </w:p>
    <w:p w:rsidRDefault="0045724D" w:rsidP="0045724D" w:rsidR="0045724D">
      <w:pPr>
        <w:spacing w:after="0"/>
        <w:jc w:val="both"/>
      </w:pPr>
      <w:r>
        <w:t xml:space="preserve">Stečajnom upravitelju Tomislavu </w:t>
      </w:r>
      <w:proofErr w:type="spellStart"/>
      <w:r>
        <w:t>Đuričinu</w:t>
      </w:r>
      <w:proofErr w:type="spellEnd"/>
      <w:r>
        <w:t>, Dravska poljana br. 1, 42000 Varaždin,</w:t>
      </w:r>
    </w:p>
    <w:p w:rsidRDefault="0045724D" w:rsidP="0045724D" w:rsidR="0045724D">
      <w:pPr>
        <w:spacing w:after="0"/>
        <w:jc w:val="both"/>
      </w:pPr>
    </w:p>
    <w:p w:rsidRDefault="0045724D" w:rsidP="0045724D" w:rsidR="0045724D">
      <w:pPr>
        <w:jc w:val="both"/>
      </w:pPr>
      <w:bookmarkStart w:name="_GoBack" w:id="0"/>
      <w:bookmarkEnd w:id="0"/>
      <w:r>
        <w:t xml:space="preserve">Kupac TERRA FIRMA d.d., </w:t>
      </w:r>
      <w:proofErr w:type="spellStart"/>
      <w:r>
        <w:t>Budmanijeva</w:t>
      </w:r>
      <w:proofErr w:type="spellEnd"/>
      <w:r>
        <w:t xml:space="preserve"> br. 3, 10000 Zagreb.</w:t>
      </w:r>
    </w:p>
    <w:p w:rsidRDefault="0045724D" w:rsidP="0045724D" w:rsidR="0045724D">
      <w:pPr>
        <w:spacing w:after="0"/>
      </w:pPr>
    </w:p>
    <w:p w:rsidRDefault="0045724D" w:rsidP="0045724D" w:rsidR="0045724D">
      <w:pPr>
        <w:spacing w:after="0"/>
      </w:pPr>
    </w:p>
    <w:p w:rsidRDefault="0045724D" w:rsidP="0045724D" w:rsidR="0045724D">
      <w:pPr>
        <w:pStyle w:val="NormaleSPIS"/>
        <w:spacing w:after="0"/>
      </w:pPr>
    </w:p>
    <w:p w:rsidRDefault="0045724D" w:rsidP="0045724D" w:rsidR="0045724D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DAC" w:rsidP="00537B78" w:rsidR="00EF6DAC">
      <w:r>
        <w:separator/>
      </w:r>
    </w:p>
  </w:endnote>
  <w:endnote w:id="0" w:type="continuationSeparator">
    <w:p w:rsidRDefault="00EF6DAC" w:rsidP="00537B78" w:rsidR="00EF6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9803539"/>
      <w:docPartObj>
        <w:docPartGallery w:val="Page Numbers (Bottom of Page)"/>
        <w:docPartUnique/>
      </w:docPartObj>
    </w:sdtPr>
    <w:sdtContent>
      <w:p w:rsidRDefault="0045724D" w:rsidR="0045724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C0F">
          <w:t>2</w:t>
        </w:r>
        <w:r>
          <w:fldChar w:fldCharType="end"/>
        </w:r>
      </w:p>
    </w:sdtContent>
  </w:sdt>
  <w:p w:rsidRDefault="0045724D" w:rsidR="00457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DAC" w:rsidP="00537B78" w:rsidR="00EF6DAC">
      <w:r>
        <w:separator/>
      </w:r>
    </w:p>
  </w:footnote>
  <w:footnote w:id="0" w:type="continuationSeparator">
    <w:p w:rsidRDefault="00EF6DAC" w:rsidP="00537B78" w:rsidR="00EF6D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C0F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24D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DAC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5724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5724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5724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5724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4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St-380/2016-297</izvorni_sadrzaj>
    <derivirana_varijabla naziv="DomainObject.Oznaka_1">St-380/2016-297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St-380/2016-297</izvorni_sadrzaj>
    <derivirana_varijabla naziv="DomainObject.PoslovniBrojDokumenta_1">St-380/2016-297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757CD-BEDC-4E72-A753-BDD189BAB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159</properties:Words>
  <properties:Characters>879</properties:Characters>
  <properties:Lines>56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2018-04-09T09:34:00Z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St-380/2016-297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