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b173" w14:paraId="0e4b17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504CC">
        <w:rPr>
          <w:rFonts w:eastAsia="Times New Roman" w:hAnsi="Times New Roman" w:ascii="Times New Roman"/>
          <w:noProof/>
          <w:szCs w:val="20"/>
          <w:lang w:eastAsia="hr-HR"/>
        </w:rPr>
        <w:t>766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1149A6">
        <w:rPr>
          <w:rFonts w:eastAsia="Times New Roman" w:hAnsi="Times New Roman" w:ascii="Times New Roman"/>
          <w:noProof/>
          <w:szCs w:val="20"/>
          <w:lang w:eastAsia="hr-HR"/>
        </w:rPr>
        <w:t>7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116CF7" w:rsidRPr="00116CF7">
        <w:rPr>
          <w:rFonts w:hAnsi="Times New Roman" w:ascii="Times New Roman"/>
        </w:rPr>
        <w:t>POREČ CENTAR d.o.o. Zagreb, Zadarska 77, OIB:75873199911, MBS:080677798</w:t>
      </w:r>
      <w:r w:rsidRPr="00116CF7">
        <w:rPr>
          <w:rFonts w:hAnsi="Times New Roman" w:ascii="Times New Roman"/>
        </w:rPr>
        <w:t>,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="006E6CBA">
        <w:rPr>
          <w:rFonts w:eastAsia="Times New Roman" w:hAnsi="Times New Roman" w:ascii="Times New Roman"/>
          <w:noProof/>
          <w:szCs w:val="20"/>
          <w:lang w:eastAsia="hr-HR"/>
        </w:rPr>
        <w:t>15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116CF7" w:rsidRPr="00116CF7">
        <w:rPr>
          <w:rFonts w:hAnsi="Times New Roman" w:ascii="Times New Roman"/>
        </w:rPr>
        <w:t>POREČ CENTAR d.o.o. Zagreb, Zadarska 77, OIB:75873199911, MBS:080677798</w:t>
      </w:r>
      <w:r w:rsidR="00F14F9F" w:rsidRPr="00116CF7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116CF7">
        <w:rPr>
          <w:rFonts w:hAnsi="Times New Roman" w:ascii="Times New Roman"/>
        </w:rPr>
        <w:t>766</w:t>
      </w:r>
      <w:r w:rsidR="00DA0C4A">
        <w:rPr>
          <w:rFonts w:hAnsi="Times New Roman" w:ascii="Times New Roman"/>
        </w:rPr>
        <w:t>1</w:t>
      </w:r>
      <w:r w:rsidR="003F18DC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987D16" w:rsidRPr="00987D16">
        <w:rPr>
          <w:rFonts w:hAnsi="Times New Roman" w:ascii="Times New Roman"/>
        </w:rPr>
        <w:t>FINA-e od 17. siječnja 2018. iz kojeg proizlazi da je na taj dan račun dužnika u blokadi za iznos od 35.237.965,02 kn te da neprekidna blokada traje 1997 dana</w:t>
      </w:r>
      <w:r w:rsidR="00E25AFB" w:rsidRPr="00E25AFB">
        <w:rPr>
          <w:rFonts w:hAnsi="Times New Roman" w:ascii="Times New Roman"/>
        </w:rPr>
        <w:t>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46576F" w:rsidP="0046576F" w:rsidR="00B93994">
      <w:pPr>
        <w:ind w:firstLine="708"/>
        <w:jc w:val="both"/>
        <w:rPr>
          <w:rFonts w:hAnsi="Times New Roman" w:ascii="Times New Roman"/>
        </w:rPr>
      </w:pPr>
      <w:r w:rsidRPr="0046576F">
        <w:rPr>
          <w:rFonts w:hAnsi="Times New Roman" w:ascii="Times New Roman"/>
        </w:rPr>
        <w:t>Zastupnik po zakonu dužnika izjav</w:t>
      </w:r>
      <w:r>
        <w:rPr>
          <w:rFonts w:hAnsi="Times New Roman" w:ascii="Times New Roman"/>
        </w:rPr>
        <w:t xml:space="preserve">io je </w:t>
      </w:r>
      <w:r w:rsidRPr="0046576F">
        <w:rPr>
          <w:rFonts w:hAnsi="Times New Roman" w:ascii="Times New Roman"/>
        </w:rPr>
        <w:t>jedina imovina, odnosno nekretnina dužnika, prodana u ovršnom postupku za 24.000.000,00 kn te da dužnik nema nikakvu drugu imovinu u svom vlasništvu</w:t>
      </w:r>
      <w:r w:rsidR="006A0C0E">
        <w:rPr>
          <w:rFonts w:hAnsi="Times New Roman" w:ascii="Times New Roman"/>
        </w:rPr>
        <w:t xml:space="preserve">. </w:t>
      </w:r>
    </w:p>
    <w:p w:rsidRDefault="006A0C0E" w:rsidP="0046576F" w:rsidR="0046576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Nekretnina </w:t>
      </w:r>
      <w:r w:rsidR="00B72AE7">
        <w:rPr>
          <w:rFonts w:hAnsi="Times New Roman" w:ascii="Times New Roman"/>
        </w:rPr>
        <w:t xml:space="preserve">upisan u z.k.ul. 5316 k.o. Poreč </w:t>
      </w:r>
      <w:r>
        <w:rPr>
          <w:rFonts w:hAnsi="Times New Roman" w:ascii="Times New Roman"/>
        </w:rPr>
        <w:t>je rješenjem Općinskog suda u Puli Ovr-2699/15 od 15. listopada 2017. dosuđena ponuditelju FERROSTIL MONT d.o.o. Zagreb, Zadarska 77, OIB:72333026791</w:t>
      </w:r>
      <w:r w:rsidR="00B72AE7">
        <w:rPr>
          <w:rFonts w:hAnsi="Times New Roman" w:ascii="Times New Roman"/>
        </w:rPr>
        <w:t xml:space="preserve"> za iznos od 24.000.000,00 </w:t>
      </w:r>
      <w:r w:rsidR="003B3491">
        <w:rPr>
          <w:rFonts w:hAnsi="Times New Roman" w:ascii="Times New Roman"/>
        </w:rPr>
        <w:t>kn.</w:t>
      </w:r>
    </w:p>
    <w:p w:rsidRDefault="003B3491" w:rsidP="003B3491" w:rsidR="003B3491" w:rsidRPr="003B349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zemljišno knjižni izvadak </w:t>
      </w:r>
      <w:r w:rsidRPr="003B3491">
        <w:rPr>
          <w:rFonts w:hAnsi="Times New Roman" w:ascii="Times New Roman"/>
        </w:rPr>
        <w:t>z.k.ul. 5316 k.o. Poreč</w:t>
      </w:r>
      <w:r>
        <w:rPr>
          <w:rFonts w:hAnsi="Times New Roman" w:ascii="Times New Roman"/>
        </w:rPr>
        <w:t xml:space="preserve"> utvrđeno je da je kao vlasnik k.č. 4200/1 Pašnjak, oranica i put u površini od 32.131 m2</w:t>
      </w:r>
      <w:r w:rsidR="00B9399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upisan MONTCOMMERCE d.o.o. OIB:38602529645, Kukljanovo, Kukljanovo 452.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6E6CBA">
        <w:rPr>
          <w:rFonts w:hAnsi="Times New Roman" w:ascii="Times New Roman"/>
        </w:rPr>
        <w:t>15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E83D24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E83D24" w:rsidP="001725CA" w:rsidR="00E83D24">
      <w:pPr>
        <w:jc w:val="both"/>
        <w:rPr>
          <w:rFonts w:hAnsi="Times New Roman" w:ascii="Times New Roman"/>
        </w:rPr>
      </w:pPr>
    </w:p>
    <w:p w:rsidRDefault="00E83D24" w:rsidR="00E83D24" w:rsidRPr="00E83D24">
      <w:pPr>
        <w:rPr>
          <w:rFonts w:hAnsi="Times New Roman" w:ascii="Times New Roman"/>
        </w:rPr>
      </w:pPr>
      <w:r w:rsidRPr="00E83D24">
        <w:rPr>
          <w:rFonts w:hAnsi="Times New Roman" w:ascii="Times New Roman"/>
        </w:rPr>
        <w:t>Za točnost otpravka - ovlašteni službenik</w:t>
      </w:r>
    </w:p>
    <w:p w:rsidRDefault="00E83D24" w:rsidR="00E83D24" w:rsidRPr="00E83D24">
      <w:pPr>
        <w:rPr>
          <w:rFonts w:hAnsi="Times New Roman" w:ascii="Times New Roman"/>
        </w:rPr>
      </w:pPr>
      <w:r w:rsidRPr="00E83D24">
        <w:rPr>
          <w:rFonts w:hAnsi="Times New Roman" w:ascii="Times New Roman"/>
        </w:rPr>
        <w:tab/>
        <w:t xml:space="preserve">      Ivana Stampf</w:t>
      </w:r>
    </w:p>
    <w:p w:rsidRDefault="00E83D24" w:rsidP="001725CA" w:rsidR="00E83D24">
      <w:pPr>
        <w:jc w:val="both"/>
        <w:rPr>
          <w:rFonts w:hAnsi="Times New Roman" w:ascii="Times New Roman"/>
        </w:rPr>
      </w:pPr>
    </w:p>
    <w:sectPr w:rsidSect="00821309" w:rsidR="00E83D2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D2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0504CC">
      <w:rPr>
        <w:rFonts w:hAnsi="Times New Roman" w:ascii="Times New Roman"/>
      </w:rPr>
      <w:t>766</w:t>
    </w:r>
    <w:r w:rsidR="00DA0C4A">
      <w:rPr>
        <w:rFonts w:hAnsi="Times New Roman" w:ascii="Times New Roman"/>
      </w:rPr>
      <w:t>/1</w:t>
    </w:r>
    <w:r w:rsidR="001149A6">
      <w:rPr>
        <w:rFonts w:hAnsi="Times New Roman" w:ascii="Times New Roman"/>
      </w:rPr>
      <w:t>7</w:t>
    </w:r>
    <w:r w:rsidR="00DA0C4A">
      <w:rPr>
        <w:rFonts w:hAnsi="Times New Roman" w:ascii="Times New Roman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04CC"/>
    <w:rsid w:val="00052DE3"/>
    <w:rsid w:val="00072597"/>
    <w:rsid w:val="00072C59"/>
    <w:rsid w:val="00074E6B"/>
    <w:rsid w:val="00091756"/>
    <w:rsid w:val="000E2398"/>
    <w:rsid w:val="000E5A0E"/>
    <w:rsid w:val="000F77CF"/>
    <w:rsid w:val="001001D5"/>
    <w:rsid w:val="001149A6"/>
    <w:rsid w:val="00116CF7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74C6C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2F2C"/>
    <w:rsid w:val="00354C62"/>
    <w:rsid w:val="00367AC8"/>
    <w:rsid w:val="00370E4D"/>
    <w:rsid w:val="003762BB"/>
    <w:rsid w:val="00380A91"/>
    <w:rsid w:val="003B3491"/>
    <w:rsid w:val="003B50E2"/>
    <w:rsid w:val="003B5296"/>
    <w:rsid w:val="003B534B"/>
    <w:rsid w:val="003C25FE"/>
    <w:rsid w:val="003C4836"/>
    <w:rsid w:val="003D2900"/>
    <w:rsid w:val="003E7093"/>
    <w:rsid w:val="003F18DC"/>
    <w:rsid w:val="00411FB5"/>
    <w:rsid w:val="00435D6E"/>
    <w:rsid w:val="00446A94"/>
    <w:rsid w:val="004475AF"/>
    <w:rsid w:val="00462914"/>
    <w:rsid w:val="0046576F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527DD"/>
    <w:rsid w:val="00665D5F"/>
    <w:rsid w:val="00694A32"/>
    <w:rsid w:val="006A0C0E"/>
    <w:rsid w:val="006A451A"/>
    <w:rsid w:val="006D35E1"/>
    <w:rsid w:val="006E6CBA"/>
    <w:rsid w:val="007035B4"/>
    <w:rsid w:val="00726CAA"/>
    <w:rsid w:val="00752751"/>
    <w:rsid w:val="0077109B"/>
    <w:rsid w:val="00772124"/>
    <w:rsid w:val="00787E99"/>
    <w:rsid w:val="00793798"/>
    <w:rsid w:val="007A3329"/>
    <w:rsid w:val="007B4D18"/>
    <w:rsid w:val="007C5116"/>
    <w:rsid w:val="007C7F81"/>
    <w:rsid w:val="007D4CE5"/>
    <w:rsid w:val="007D50DA"/>
    <w:rsid w:val="007F5D44"/>
    <w:rsid w:val="00800A42"/>
    <w:rsid w:val="008050E1"/>
    <w:rsid w:val="00816D8A"/>
    <w:rsid w:val="00817F27"/>
    <w:rsid w:val="00820B62"/>
    <w:rsid w:val="00821309"/>
    <w:rsid w:val="008236ED"/>
    <w:rsid w:val="008357CF"/>
    <w:rsid w:val="00837E6C"/>
    <w:rsid w:val="0084638C"/>
    <w:rsid w:val="00854849"/>
    <w:rsid w:val="0088592F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31520"/>
    <w:rsid w:val="00946D26"/>
    <w:rsid w:val="00987D1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46CF5"/>
    <w:rsid w:val="00B52C3D"/>
    <w:rsid w:val="00B72AE7"/>
    <w:rsid w:val="00B754F0"/>
    <w:rsid w:val="00B75C83"/>
    <w:rsid w:val="00B87AEB"/>
    <w:rsid w:val="00B93994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25AFB"/>
    <w:rsid w:val="00E37EB4"/>
    <w:rsid w:val="00E45248"/>
    <w:rsid w:val="00E83D24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- 132.</izvorni_sadrzaj>
    <derivirana_varijabla naziv="DomainObject.Primjedba_1">poziv vjerovnicima - 132.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St-766/2017</izvorni_sadrzaj>
    <derivirana_varijabla naziv="DomainObject.Predmet.OznakaBroj_1">St-766/2017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POREČ CENTAR d.o.o. zastupanog po punomoćniku Igor Paurević</izvorni_sadrzaj>
    <derivirana_varijabla naziv="DomainObject.Predmet.ProtustrankaFormated_1">  POREČ CENTAR d.o.o. zastupanog po punomoćniku Igor Paurević</derivirana_varijabla>
  </DomainObject.Predmet.ProtustrankaFormated>
  <DomainObject.Predmet.ProtustrankaFormatedOIB>
    <izvorni_sadrzaj>  POREČ CENTAR d.o.o., OIB 75873199911 zastupanog po punomoćniku Igor Paurević</izvorni_sadrzaj>
    <derivirana_varijabla naziv="DomainObject.Predmet.ProtustrankaFormatedOIB_1">  POREČ CENTAR d.o.o., OIB 75873199911 zastupanog po punomoćniku Igor Paurević</derivirana_varijabla>
  </DomainObject.Predmet.ProtustrankaFormatedOIB>
  <DomainObject.Predmet.ProtustrankaFormatedWithAdress>
    <izvorni_sadrzaj> POREČ CENTAR d.o.o., Zadarska 77, 10000 Zagreb zastupanog po punomoćniku Igor Paurević</izvorni_sadrzaj>
    <derivirana_varijabla naziv="DomainObject.Predmet.ProtustrankaFormatedWithAdress_1"> POREČ CENTAR d.o.o., Zadarska 77, 10000 Zagreb zastupanog po punomoćniku Igor Paurević</derivirana_varijabla>
  </DomainObject.Predmet.ProtustrankaFormatedWithAdress>
  <DomainObject.Predmet.ProtustrankaFormatedWithAdressOIB>
    <izvorni_sadrzaj> POREČ CENTAR d.o.o., OIB 75873199911, Zadarska 77, 10000 Zagreb zastupanog po punomoćniku Igor Paurević</izvorni_sadrzaj>
    <derivirana_varijabla naziv="DomainObject.Predmet.ProtustrankaFormatedWithAdressOIB_1"> POREČ CENTAR d.o.o., OIB 75873199911, Zadarska 77, 10000 Zagreb zastupanog po punomoćniku Igor Paurević</derivirana_varijabla>
  </DomainObject.Predmet.ProtustrankaFormatedWithAdressOIB>
  <DomainObject.Predmet.ProtustrankaWithAdress>
    <izvorni_sadrzaj>POREČ CENTAR d.o.o. Zadarska 77, 10000 Zagreb</izvorni_sadrzaj>
    <derivirana_varijabla naziv="DomainObject.Predmet.ProtustrankaWithAdress_1">POREČ CENTAR d.o.o. Zadarska 77, 10000 Zagreb</derivirana_varijabla>
  </DomainObject.Predmet.ProtustrankaWithAdress>
  <DomainObject.Predmet.ProtustrankaWithAdressOIB>
    <izvorni_sadrzaj>POREČ CENTAR d.o.o., OIB 75873199911, Zadarska 77, 10000 Zagreb</izvorni_sadrzaj>
    <derivirana_varijabla naziv="DomainObject.Predmet.ProtustrankaWithAdressOIB_1">POREČ CENTAR d.o.o., OIB 75873199911, Zadarska 77, 10000 Zagreb</derivirana_varijabla>
  </DomainObject.Predmet.ProtustrankaWithAdressOIB>
  <DomainObject.Predmet.ProtustrankaNazivFormated>
    <izvorni_sadrzaj>POREČ CENTAR d.o.o.</izvorni_sadrzaj>
    <derivirana_varijabla naziv="DomainObject.Predmet.ProtustrankaNazivFormated_1">POREČ CENTAR d.o.o.</derivirana_varijabla>
  </DomainObject.Predmet.ProtustrankaNazivFormated>
  <DomainObject.Predmet.ProtustrankaNazivFormatedOIB>
    <izvorni_sadrzaj>POREČ CENTAR d.o.o., OIB 75873199911</izvorni_sadrzaj>
    <derivirana_varijabla naziv="DomainObject.Predmet.ProtustrankaNazivFormatedOIB_1">POREČ CENTAR d.o.o., OIB 75873199911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Goran Šević zastupanog po punomoćniku Gajski, Grlić, Prka i Partneri, odvjetničko društvo d.o.o.</izvorni_sadrzaj>
    <derivirana_varijabla naziv="DomainObject.Predmet.StrankaFormated_1">  FINA Regionalni Centar Zagreb; RH MF Porezna uprava Zagreb zastupanog po punomoćniku ŽDO u Zagrebu; Goran Šević zastupanog po punomoćniku Gajski, Grlić, Prka i Partneri, odvjetničko društvo d.o.o.</derivirana_varijabla>
  </DomainObject.Predmet.StrankaFormated>
  <DomainObject.Predmet.StrankaFormatedOIB>
    <izvorni_sadrzaj>  FINA Regionalni Centar Zagreb, OIB 85821130368; RH MF Porezna uprava Zagreb, OIB 18683136487 zastupanog po punomoćniku ŽDO u Zagrebu; Goran Šević, OIB 50630633606 zastupanog po punomoćniku Gajski, Grlić, Prka i Partneri, odvjetničko društvo d.o.o.</izvorni_sadrzaj>
    <derivirana_varijabla naziv="DomainObject.Predmet.StrankaFormatedOIB_1">  FINA Regionalni Centar Zagreb, OIB 85821130368; RH MF Porezna uprava Zagreb, OIB 18683136487 zastupanog po punomoćniku ŽDO u Zagrebu; Goran Šević, OIB 50630633606 zastupanog po punomoćniku Gajski, Grlić, Prka i Partneri, odvjetničko društvo d.o.o.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Goran Šević, Oboj 9e, 10000 Zagreb zastupanog po punomoćniku Gajski, Grlić, Prka i Partneri, odvjetničko društvo d.o.o.</izvorni_sadrzaj>
    <derivirana_varijabla naziv="DomainObject.Predmet.StrankaFormatedWithAdress_1"> FINA Regionalni Centar Zagreb, Trg svibanjskih žrtava 1995. 1, 10000 Zagreb; RH MF Porezna uprava Zagreb zastupanog po punomoćniku ŽDO u Zagrebu; Goran Šević, Oboj 9e, 10000 Zagreb zastupanog po punomoćniku Gajski, Grlić, Prka i Partneri, odvjetničko društvo d.o.o.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Goran Šević, OIB 50630633606, Oboj 9e, 10000 Zagreb zastupanog po punomoćniku Gajski, Grlić, Prka i Partneri, odvjetničko društvo d.o.o.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Goran Šević, OIB 50630633606, Oboj 9e, 10000 Zagreb zastupanog po punomoćniku Gajski, Grlić, Prka i Partneri, odvjetničko društvo d.o.o.</derivirana_varijabla>
  </DomainObject.Predmet.StrankaFormatedWithAdressOIB>
  <DomainObject.Predmet.StrankaWithAdress>
    <izvorni_sadrzaj>FINA Regionalni Centar Zagreb Trg svibanjskih žrtava 1995. 1,10000 Zagreb,RH MF Porezna uprava Zagreb ,Goran Šević Oboj 9e,10000 Zagreb</izvorni_sadrzaj>
    <derivirana_varijabla naziv="DomainObject.Predmet.StrankaWithAdress_1">FINA Regionalni Centar Zagreb Trg svibanjskih žrtava 1995. 1,10000 Zagreb,RH MF Porezna uprava Zagreb ,Goran Šević Oboj 9e,10000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18683136487,Goran Šević, OIB 50630633606, Oboj 9e,10000 Zagreb</izvorni_sadrzaj>
    <derivirana_varijabla naziv="DomainObject.Predmet.StrankaWithAdressOIB_1">FINA Regionalni Centar Zagreb, OIB 85821130368, Trg svibanjskih žrtava 1995. 1,10000 Zagreb,RH MF Porezna uprava Zagreb, OIB 18683136487,Goran Šević, OIB 50630633606, Oboj 9e,10000 Zagreb</derivirana_varijabla>
  </DomainObject.Predmet.StrankaWithAdressOIB>
  <DomainObject.Predmet.StrankaNazivFormated>
    <izvorni_sadrzaj>FINA Regionalni Centar Zagreb,RH MF Porezna uprava Zagreb,Goran Šević</izvorni_sadrzaj>
    <derivirana_varijabla naziv="DomainObject.Predmet.StrankaNazivFormated_1">FINA Regionalni Centar Zagreb,RH MF Porezna uprava Zagreb,Goran Šević</derivirana_varijabla>
  </DomainObject.Predmet.StrankaNazivFormated>
  <DomainObject.Predmet.StrankaNazivFormatedOIB>
    <izvorni_sadrzaj>FINA Regionalni Centar Zagreb, OIB 85821130368,RH MF Porezna uprava Zagreb, OIB 18683136487,Goran Šević, OIB 50630633606</izvorni_sadrzaj>
    <derivirana_varijabla naziv="DomainObject.Predmet.StrankaNazivFormatedOIB_1">FINA Regionalni Centar Zagreb, OIB 85821130368,RH MF Porezna uprava Zagreb, OIB 18683136487,Goran Šević, OIB 50630633606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  <item>Goran Šević zastupanog po punomoćniku Gajski, Grlić, Prka i Partneri, odvjetničko društvo d.o.o.</item>
    </izvorni_sadrzaj>
    <derivirana_varijabla naziv="DomainObject.Predmet.StrankaListFormated_1">
      <item>FINA Regionalni Centar Zagreb</item>
      <item>RH MF Porezna uprava Zagreb zastupanog po punomoćniku ŽDO u Zagrebu</item>
      <item>Goran Šević zastupanog po punomoćniku Gajski, Grlić, Prka i Partneri, odvjetničko društvo d.o.o.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Goran Šević, OIB 50630633606 zastupanog po punomoćniku Gajski, Grlić, Prka i Partneri, odvjetničko društvo d.o.o.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Goran Šević, OIB 50630633606 zastupanog po punomoćniku Gajski, Grlić, Prka i Partneri,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Goran Šević, Oboj 9e, 10000 Zagreb zastupanog po punomoćniku Gajski, Grlić, Prka i Partneri, odvjetničko društvo d.o.o.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Goran Šević, Oboj 9e, 10000 Zagreb zastupanog po punomoćniku Gajski, Grlić, Prka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Goran Šević, OIB 50630633606, Oboj 9e, 10000 Zagreb zastupanog po punomoćniku Gajski, Grlić, Prka i Partneri, odvjetničko društvo d.o.o.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Goran Šević, OIB 50630633606, Oboj 9e, 10000 Zagreb zastupanog po punomoćniku Gajski, Grlić, Prka i Partneri, odvjetničko društvo d.o.o.</item>
    </derivirana_varijabla>
  </DomainObject.Predmet.StrankaListFormatedWithAdressOIB>
  <DomainObject.Predmet.StrankaListNazivFormated>
    <izvorni_sadrzaj>
      <item>FINA Regionalni Centar Zagreb</item>
      <item>RH MF Porezna uprava Zagreb</item>
      <item>Goran Šević</item>
    </izvorni_sadrzaj>
    <derivirana_varijabla naziv="DomainObject.Predmet.StrankaListNazivFormated_1">
      <item>FINA Regionalni Centar Zagreb</item>
      <item>RH MF Porezna uprava Zagreb</item>
      <item>Goran Šević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Goran Šević, OIB 50630633606</item>
    </izvorni_sadrzaj>
    <derivirana_varijabla naziv="DomainObject.Predmet.StrankaListNazivFormatedOIB_1">
      <item>FINA Regionalni Centar Zagreb, OIB 85821130368</item>
      <item>RH MF Porezna uprava Zagreb, OIB 18683136487</item>
      <item>Goran Šević, OIB 50630633606</item>
    </derivirana_varijabla>
  </DomainObject.Predmet.StrankaListNazivFormatedOIB>
  <DomainObject.Predmet.ProtuStrankaListFormated>
    <izvorni_sadrzaj>
      <item>POREČ CENTAR d.o.o. zastupanog po punomoćniku Igor Paurević</item>
    </izvorni_sadrzaj>
    <derivirana_varijabla naziv="DomainObject.Predmet.ProtuStrankaListFormated_1">
      <item>POREČ CENTAR d.o.o. zastupanog po punomoćniku Igor Paurević</item>
    </derivirana_varijabla>
  </DomainObject.Predmet.ProtuStrankaListFormated>
  <DomainObject.Predmet.ProtuStrankaListFormatedOIB>
    <izvorni_sadrzaj>
      <item>POREČ CENTAR d.o.o., OIB 75873199911 zastupanog po punomoćniku Igor Paurević</item>
    </izvorni_sadrzaj>
    <derivirana_varijabla naziv="DomainObject.Predmet.ProtuStrankaListFormatedOIB_1">
      <item>POREČ CENTAR d.o.o., OIB 75873199911 zastupanog po punomoćniku Igor Paurević</item>
    </derivirana_varijabla>
  </DomainObject.Predmet.ProtuStrankaListFormatedOIB>
  <DomainObject.Predmet.ProtuStrankaListFormatedWithAdress>
    <izvorni_sadrzaj>
      <item>POREČ CENTAR d.o.o., Zadarska 77, 10000 Zagreb zastupanog po punomoćniku Igor Paurević</item>
    </izvorni_sadrzaj>
    <derivirana_varijabla naziv="DomainObject.Predmet.ProtuStrankaListFormatedWithAdress_1">
      <item>POREČ CENTAR d.o.o., Zadarska 77, 10000 Zagreb zastupanog po punomoćniku Igor Paurević</item>
    </derivirana_varijabla>
  </DomainObject.Predmet.ProtuStrankaListFormatedWithAdress>
  <DomainObject.Predmet.ProtuStrankaListFormatedWithAdressOIB>
    <izvorni_sadrzaj>
      <item>POREČ CENTAR d.o.o., OIB 75873199911, Zadarska 77, 10000 Zagreb zastupanog po punomoćniku Igor Paurević</item>
    </izvorni_sadrzaj>
    <derivirana_varijabla naziv="DomainObject.Predmet.ProtuStrankaListFormatedWithAdressOIB_1">
      <item>POREČ CENTAR d.o.o., OIB 75873199911, Zadarska 77, 10000 Zagreb zastupanog po punomoćniku Igor Paurević</item>
    </derivirana_varijabla>
  </DomainObject.Predmet.ProtuStrankaListFormatedWithAdressOIB>
  <DomainObject.Predmet.ProtuStrankaListNazivFormated>
    <izvorni_sadrzaj>
      <item>POREČ CENTAR d.o.o.</item>
    </izvorni_sadrzaj>
    <derivirana_varijabla naziv="DomainObject.Predmet.ProtuStrankaListNazivFormated_1">
      <item>POREČ CENTAR d.o.o.</item>
    </derivirana_varijabla>
  </DomainObject.Predmet.ProtuStrankaListNazivFormated>
  <DomainObject.Predmet.ProtuStrankaListNazivFormatedOIB>
    <izvorni_sadrzaj>
      <item>POREČ CENTAR d.o.o., OIB 75873199911</item>
    </izvorni_sadrzaj>
    <derivirana_varijabla naziv="DomainObject.Predmet.ProtuStrankaListNazivFormatedOIB_1">
      <item>POREČ CENTAR d.o.o., OIB 75873199911</item>
    </derivirana_varijabla>
  </DomainObject.Predmet.ProtuStrankaListNazivFormatedOIB>
  <DomainObject.Predmet.OstaliListFormated>
    <izvorni_sadrzaj>
      <item>ŽDO u Zagrebu punomoćnik sudionika u postupku RH MF Porezna uprava Zagreb</item>
      <item>Gajski, Grlić, Prka i Partneri, odvjetničko društvo d.o.o. punomoćnik sudionika u postupku Goran Šević</item>
      <item>Igor Paurević punomoćnik sudionika u postupku POREČ CENTAR d.o.o.</item>
    </izvorni_sadrzaj>
    <derivirana_varijabla naziv="DomainObject.Predmet.OstaliListFormated_1">
      <item>ŽDO u Zagrebu punomoćnik sudionika u postupku RH MF Porezna uprava Zagreb</item>
      <item>Gajski, Grlić, Prka i Partneri, odvjetničko društvo d.o.o. punomoćnik sudionika u postupku Goran Šević</item>
      <item>Igor Paurević punomoćnik sudionika u postupku POREČ CENTAR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Gajski, Grlić, Prka i Partneri, odvjetničko društvo d.o.o., OIB 33688165108 punomoćnik sudionika u postupku Goran Šević</item>
      <item>Igor Paurević, OIB 00885074862 punomoćnik sudionika u postupku POREČ CENTAR d.o.o.</item>
    </izvorni_sadrzaj>
    <derivirana_varijabla naziv="DomainObject.Predmet.OstaliListFormatedOIB_1">
      <item>ŽDO u Zagrebu, OIB 16488001145 punomoćnik sudionika u postupku RH MF Porezna uprava Zagreb</item>
      <item>Gajski, Grlić, Prka i Partneri, odvjetničko društvo d.o.o., OIB 33688165108 punomoćnik sudionika u postupku Goran Šević</item>
      <item>Igor Paurević, OIB 00885074862 punomoćnik sudionika u postupku POREČ CENTAR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Gajski, Grlić, Prka i Partneri, odvjetničko društvo d.o.o., Dalmatinska 10, 10000 Zagreb punomoćnik sudionika u postupku Goran Šević</item>
      <item>Igor Paurević, Resnički Put 79 B, 10000 Zagreb punomoćnik sudionika u postupku POREČ CENTAR d.o.o.</item>
    </izvorni_sadrzaj>
    <derivirana_varijabla naziv="DomainObject.Predmet.OstaliListFormatedWithAdress_1">
      <item>ŽDO u Zagrebu, Savska cesta 41, 10000 Zagreb punomoćnik sudionika u postupku RH MF Porezna uprava Zagreb</item>
      <item>Gajski, Grlić, Prka i Partneri, odvjetničko društvo d.o.o., Dalmatinska 10, 10000 Zagreb punomoćnik sudionika u postupku Goran Šević</item>
      <item>Igor Paurević, Resnički Put 79 B, 10000 Zagreb punomoćnik sudionika u postupku POREČ CENTAR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Gajski, Grlić, Prka i Partneri, odvjetničko društvo d.o.o., OIB 33688165108, Dalmatinska 10, 10000 Zagreb punomoćnik sudionika u postupku Goran Šević</item>
      <item>Igor Paurević, OIB 00885074862, Resnički Put 79 B, 10000 Zagreb punomoćnik sudionika u postupku POREČ CENTAR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Gajski, Grlić, Prka i Partneri, odvjetničko društvo d.o.o., OIB 33688165108, Dalmatinska 10, 10000 Zagreb punomoćnik sudionika u postupku Goran Šević</item>
      <item>Igor Paurević, OIB 00885074862, Resnički Put 79 B, 10000 Zagreb punomoćnik sudionika u postupku POREČ CENTAR d.o.o.</item>
    </derivirana_varijabla>
  </DomainObject.Predmet.OstaliListFormatedWithAdressOIB>
  <DomainObject.Predmet.OstaliListNazivFormated>
    <izvorni_sadrzaj>
      <item>ŽDO u Zagrebu</item>
      <item>Gajski, Grlić, Prka i Partneri, odvjetničko društvo d.o.o.</item>
      <item>Igor Paurević</item>
    </izvorni_sadrzaj>
    <derivirana_varijabla naziv="DomainObject.Predmet.OstaliListNazivFormated_1">
      <item>ŽDO u Zagrebu</item>
      <item>Gajski, Grlić, Prka i Partneri, odvjetničko društvo d.o.o.</item>
      <item>Igor Paurević</item>
    </derivirana_varijabla>
  </DomainObject.Predmet.OstaliListNazivFormated>
  <DomainObject.Predmet.OstaliListNazivFormatedOIB>
    <izvorni_sadrzaj>
      <item>ŽDO u Zagrebu, OIB 16488001145</item>
      <item>Gajski, Grlić, Prka i Partneri, odvjetničko društvo d.o.o., OIB 33688165108</item>
      <item>Igor Paurević, OIB 00885074862</item>
    </izvorni_sadrzaj>
    <derivirana_varijabla naziv="DomainObject.Predmet.OstaliListNazivFormatedOIB_1">
      <item>ŽDO u Zagrebu, OIB 16488001145</item>
      <item>Gajski, Grlić, Prka i Partneri, odvjetničko društvo d.o.o., OIB 33688165108</item>
      <item>Igor Paurević, OIB 00885074862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POREČ CENTAR d.o.o.</izvorni_sadrzaj>
    <derivirana_varijabla naziv="DomainObject.Predmet.ProtustrankaIDrugi_1">POREČ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POREČ CENTAR d.o.o., OIB 75873199911, Zadarska 77, 10000 Zagreb</izvorni_sadrzaj>
    <derivirana_varijabla naziv="DomainObject.Predmet.ProtustrankaIDrugiAdressOIB_1">POREČ CENTAR d.o.o., OIB 75873199911,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POREČ CENTAR d.o.o.</item>
      <item>FINA Regionalni Centar Zagreb</item>
      <item>RH MF Porezna uprava Zagreb</item>
      <item>ŽDO u Zagrebu</item>
      <item>Goran Šević</item>
      <item>Gajski, Grlić, Prka i Partneri, odvjetničko društvo d.o.o.</item>
      <item>Igor Paurević</item>
    </izvorni_sadrzaj>
    <derivirana_varijabla naziv="DomainObject.Predmet.SudioniciListNaziv_1">
      <item>POREČ CENTAR d.o.o.</item>
      <item>FINA Regionalni Centar Zagreb</item>
      <item>RH MF Porezna uprava Zagreb</item>
      <item>ŽDO u Zagrebu</item>
      <item>Goran Šević</item>
      <item>Gajski, Grlić, Prka i Partneri, odvjetničko društvo d.o.o.</item>
      <item>Igor Paurević</item>
    </derivirana_varijabla>
  </DomainObject.Predmet.SudioniciListNaziv>
  <DomainObject.Predmet.SudioniciListAdressOIB>
    <izvorni_sadrzaj>
      <item>POREČ CENTAR d.o.o., OIB 75873199911, Zadarska 77,10000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Goran Šević, OIB 50630633606, Oboj 9e,10000 Zagreb</item>
      <item>Gajski, Grlić, Prka i Partneri, odvjetničko društvo d.o.o., OIB 33688165108, Dalmatinska 10,10000 Zagreb</item>
      <item>Igor Paurević, OIB 00885074862, Resnički Put 79 B,10000 Zagreb</item>
    </izvorni_sadrzaj>
    <derivirana_varijabla naziv="DomainObject.Predmet.SudioniciListAdressOIB_1">
      <item>POREČ CENTAR d.o.o., OIB 75873199911, Zadarska 77,10000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Goran Šević, OIB 50630633606, Oboj 9e,10000 Zagreb</item>
      <item>Gajski, Grlić, Prka i Partneri, odvjetničko društvo d.o.o., OIB 33688165108, Dalmatinska 10,10000 Zagreb</item>
      <item>Igor Paurević, OIB 00885074862, Resnički Put 79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75873199911</item>
      <item>, OIB 18683136487</item>
      <item>, OIB 16488001145</item>
      <item>, OIB 50630633606</item>
      <item>, OIB 33688165108</item>
      <item>, OIB 00885074862</item>
    </izvorni_sadrzaj>
    <derivirana_varijabla naziv="DomainObject.Predmet.SudioniciListNazivOIB_1">
      <item>, OIB 85821130368</item>
      <item>, OIB 75873199911</item>
      <item>, OIB 18683136487</item>
      <item>, OIB 16488001145</item>
      <item>, OIB 50630633606</item>
      <item>, OIB 33688165108</item>
      <item>, OIB 00885074862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60E09-62F3-445B-BFBD-C3EA39C01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3123</properties:Characters>
  <properties:Lines>70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2018-03-15T10:53:00Z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2018-03-15T12:03:00Z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 St-766-17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