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d984" w14:paraId="1d4d984" w:rsidRDefault="00A64874" w:rsidP="00A64874" w:rsidR="00A64874" w:rsidRPr="00962F05">
      <w:pPr>
        <w15:collapsed w:val="false"/>
        <w:rPr>
          <w:b/>
        </w:rPr>
      </w:pPr>
      <w:bookmarkStart w:name="_GoBack" w:id="0"/>
      <w:bookmarkEnd w:id="0"/>
      <w:r w:rsidRPr="00962F05">
        <w:rPr>
          <w:b/>
        </w:rPr>
        <w:t xml:space="preserve">          </w:t>
      </w:r>
      <w:r>
        <w:rPr>
          <w:b/>
        </w:rPr>
        <w:t xml:space="preserve"> </w:t>
      </w:r>
      <w:r w:rsidRPr="00962F05">
        <w:rPr>
          <w:b/>
        </w:rPr>
        <w:t xml:space="preserve">        </w:t>
      </w:r>
      <w:r w:rsidRPr="00962F05">
        <w:rPr>
          <w:b/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F05">
        <w:rPr>
          <w:b/>
        </w:rPr>
        <w:t xml:space="preserve">                                                            </w:t>
      </w:r>
    </w:p>
    <w:p w:rsidRDefault="00A64874" w:rsidP="00A64874" w:rsidR="00A64874" w:rsidRPr="00796F30">
      <w:r w:rsidRPr="00962F05">
        <w:t xml:space="preserve">    REPUBLIKA HRVATSKA </w:t>
      </w:r>
      <w:r w:rsidRPr="00962F05">
        <w:tab/>
      </w:r>
      <w:r w:rsidRPr="00962F05">
        <w:tab/>
      </w:r>
      <w:r w:rsidRPr="00962F05">
        <w:tab/>
      </w:r>
      <w:r w:rsidRPr="00962F05">
        <w:tab/>
      </w:r>
      <w:r w:rsidRPr="00962F05">
        <w:tab/>
      </w:r>
      <w:r>
        <w:tab/>
        <w:t xml:space="preserve">   2 St-919</w:t>
      </w:r>
      <w:r w:rsidRPr="00962F05">
        <w:t>/</w:t>
      </w:r>
      <w:r>
        <w:t>20</w:t>
      </w:r>
      <w:r w:rsidRPr="00796F30">
        <w:t>16-198</w:t>
      </w:r>
    </w:p>
    <w:p w:rsidRDefault="00A64874" w:rsidP="00A64874" w:rsidR="00A64874" w:rsidRPr="00796F30">
      <w:r w:rsidRPr="00796F30">
        <w:t xml:space="preserve"> TRGOVAČKI SUD U PAZINU </w:t>
      </w:r>
      <w:r w:rsidRPr="00796F30">
        <w:tab/>
      </w:r>
      <w:r w:rsidRPr="00796F30">
        <w:tab/>
      </w:r>
      <w:r w:rsidRPr="00796F30">
        <w:tab/>
      </w:r>
      <w:r w:rsidRPr="00796F30">
        <w:tab/>
      </w:r>
      <w:r w:rsidRPr="00796F30">
        <w:tab/>
        <w:t xml:space="preserve">         </w:t>
      </w:r>
    </w:p>
    <w:p w:rsidRDefault="00A64874" w:rsidP="00A64874" w:rsidR="00A64874" w:rsidRPr="00796F30">
      <w:r w:rsidRPr="00796F30">
        <w:t xml:space="preserve">     52000 PAZIN, Dršćevka 1</w:t>
      </w:r>
      <w:r w:rsidRPr="00796F30">
        <w:tab/>
      </w:r>
      <w:r w:rsidRPr="00796F30">
        <w:tab/>
      </w:r>
      <w:r w:rsidRPr="00796F30">
        <w:tab/>
      </w:r>
      <w:r w:rsidRPr="00796F30">
        <w:tab/>
        <w:t xml:space="preserve">                      </w:t>
      </w:r>
      <w:r w:rsidRPr="00796F30">
        <w:tab/>
      </w:r>
      <w:r w:rsidRPr="00796F30">
        <w:tab/>
      </w:r>
      <w:r w:rsidRPr="00796F30">
        <w:tab/>
        <w:t xml:space="preserve"> </w:t>
      </w:r>
    </w:p>
    <w:p w:rsidRDefault="00A64874" w:rsidP="00A64874" w:rsidR="00A64874"/>
    <w:p w:rsidRDefault="006758CB" w:rsidP="00A64874" w:rsidR="006758CB" w:rsidRPr="00796F30"/>
    <w:p w:rsidRDefault="00A64874" w:rsidP="00A64874" w:rsidR="00A64874" w:rsidRPr="00796F30">
      <w:pPr>
        <w:jc w:val="center"/>
      </w:pPr>
      <w:r w:rsidRPr="00796F30">
        <w:t>R E P U B L I K A  H R V A T S K A</w:t>
      </w:r>
    </w:p>
    <w:p w:rsidRDefault="00A64874" w:rsidP="00A64874" w:rsidR="00A64874" w:rsidRPr="00796F30"/>
    <w:p w:rsidRDefault="00A64874" w:rsidP="00A64874" w:rsidR="00A64874" w:rsidRPr="00796F30">
      <w:pPr>
        <w:jc w:val="center"/>
      </w:pPr>
      <w:r w:rsidRPr="00796F30">
        <w:t>R J E Š E NJ E</w:t>
      </w:r>
    </w:p>
    <w:p w:rsidRDefault="00A64874" w:rsidP="00A64874" w:rsidR="00A64874" w:rsidRPr="00796F30">
      <w:pPr>
        <w:jc w:val="both"/>
      </w:pPr>
    </w:p>
    <w:p w:rsidRDefault="00A64874" w:rsidP="00A64874" w:rsidR="00A64874" w:rsidRPr="00796F30">
      <w:pPr>
        <w:ind w:firstLine="708"/>
        <w:jc w:val="both"/>
      </w:pPr>
      <w:r w:rsidRPr="00796F30">
        <w:t xml:space="preserve">Trgovački sud u Pazinu, po stečajnom sucu Adrijani Labinjan Skok, u stečajnom postupku nad stečajnim dužnikom TIM 90 d.d. u stečaju, Poreč, Vukovarska 19, OIB: 63062784520, </w:t>
      </w:r>
      <w:r w:rsidR="00796F30" w:rsidRPr="00796F30">
        <w:t>6</w:t>
      </w:r>
      <w:r w:rsidRPr="00796F30">
        <w:t xml:space="preserve">. studenog 2018. </w:t>
      </w:r>
    </w:p>
    <w:p w:rsidRDefault="00A64874" w:rsidP="00A64874" w:rsidR="00A64874" w:rsidRPr="00962F05">
      <w:pPr>
        <w:jc w:val="both"/>
      </w:pPr>
    </w:p>
    <w:p w:rsidRDefault="00A64874" w:rsidP="00A64874" w:rsidR="00A64874" w:rsidRPr="00962F05">
      <w:pPr>
        <w:jc w:val="center"/>
        <w:rPr>
          <w:bCs/>
        </w:rPr>
      </w:pPr>
      <w:r w:rsidRPr="00962F05">
        <w:rPr>
          <w:bCs/>
        </w:rPr>
        <w:t>r i j e š i o   j e</w:t>
      </w:r>
    </w:p>
    <w:p w:rsidRDefault="00A64874" w:rsidP="00A64874" w:rsidR="00A64874" w:rsidRPr="00962F05"/>
    <w:p w:rsidRDefault="00A64874" w:rsidP="00A64874" w:rsidR="00A64874" w:rsidRPr="00796F30">
      <w:pPr>
        <w:ind w:firstLine="708"/>
        <w:jc w:val="both"/>
      </w:pPr>
      <w:r w:rsidRPr="00796F30">
        <w:t xml:space="preserve">I. </w:t>
      </w:r>
      <w:r w:rsidRPr="00796F30">
        <w:tab/>
        <w:t>Vještaku Vladimiru Muškoviću iz Poreča, Partizanska 4/1, odobrava se isplata po računu br. 99/1/1 od 31. listopada 2018. u ukupnom trošku od 2.325,00 kn.</w:t>
      </w:r>
    </w:p>
    <w:p w:rsidRDefault="00A64874" w:rsidP="00A64874" w:rsidR="00A64874" w:rsidRPr="00796F30"/>
    <w:p w:rsidRDefault="00A64874" w:rsidP="00A64874" w:rsidR="00A64874" w:rsidRPr="00796F30">
      <w:pPr>
        <w:ind w:firstLine="708"/>
        <w:jc w:val="both"/>
      </w:pPr>
      <w:r w:rsidRPr="00796F30">
        <w:t>II.</w:t>
      </w:r>
      <w:r w:rsidRPr="00796F30">
        <w:tab/>
        <w:t xml:space="preserve">Nalaže se </w:t>
      </w:r>
      <w:r w:rsidR="00796F30" w:rsidRPr="00796F30">
        <w:t xml:space="preserve">stečajnoj upraviteljici ovog stečajnog dužnika </w:t>
      </w:r>
      <w:r w:rsidRPr="00796F30">
        <w:t xml:space="preserve">da isplatu po točki I. izreke ovog rješenja izvrši iz </w:t>
      </w:r>
      <w:r w:rsidR="00796F30" w:rsidRPr="00796F30">
        <w:t>sredstava stečajne mase</w:t>
      </w:r>
      <w:r w:rsidRPr="00796F30">
        <w:t xml:space="preserve"> </w:t>
      </w:r>
      <w:r w:rsidR="00796F30" w:rsidRPr="00796F30">
        <w:t>Vladimiru Muškoviću iz Poreča, Partizanska 4/1, prema računu 99/1/1 od 31. listopada 2018.</w:t>
      </w:r>
    </w:p>
    <w:p w:rsidRDefault="00A64874" w:rsidP="00A64874" w:rsidR="00A64874">
      <w:pPr>
        <w:jc w:val="center"/>
      </w:pPr>
    </w:p>
    <w:p w:rsidRDefault="006758CB" w:rsidP="00A64874" w:rsidR="006758CB" w:rsidRPr="00796F30">
      <w:pPr>
        <w:jc w:val="center"/>
      </w:pPr>
    </w:p>
    <w:p w:rsidRDefault="00A64874" w:rsidP="00A64874" w:rsidR="00A64874" w:rsidRPr="00796F30">
      <w:pPr>
        <w:jc w:val="center"/>
      </w:pPr>
      <w:r w:rsidRPr="00796F30">
        <w:t>Obrazloženje</w:t>
      </w:r>
    </w:p>
    <w:p w:rsidRDefault="00A64874" w:rsidP="00A64874" w:rsidR="00A64874" w:rsidRPr="00796F30">
      <w:pPr>
        <w:jc w:val="both"/>
      </w:pPr>
    </w:p>
    <w:p w:rsidRDefault="00A64874" w:rsidP="00A64874" w:rsidR="00796F30" w:rsidRPr="006758CB">
      <w:pPr>
        <w:jc w:val="both"/>
      </w:pPr>
      <w:r w:rsidRPr="00796F30">
        <w:tab/>
        <w:t xml:space="preserve">Na prijedlog </w:t>
      </w:r>
      <w:r w:rsidR="00796F30" w:rsidRPr="00796F30">
        <w:t xml:space="preserve">stečajnog dužnika obavljeno je </w:t>
      </w:r>
      <w:r w:rsidR="00796F30">
        <w:t xml:space="preserve">prisilno ispražnjenje i predaja u posjed stečajnoj upraviteljici dijela nekretnina stečajnog dužnika, prema rješenju St-919/2016-183 od 29. kolovoza 2018., te je identifikaciju nekretnina na licu mjesta obavio mjernični vještak Vladimir Mušković. Za obavljeni rad vještak Vladimir Mušković zatražio je isplatu po računu </w:t>
      </w:r>
      <w:r w:rsidR="00796F30" w:rsidRPr="006758CB">
        <w:t>99/1/1 dana 24. listopada 2018.</w:t>
      </w:r>
      <w:r w:rsidR="006758CB" w:rsidRPr="006758CB">
        <w:t>,</w:t>
      </w:r>
    </w:p>
    <w:p w:rsidRDefault="00A64874" w:rsidP="00A64874" w:rsidR="00A64874" w:rsidRPr="006758CB">
      <w:pPr>
        <w:ind w:firstLine="720"/>
        <w:jc w:val="both"/>
      </w:pPr>
      <w:r w:rsidRPr="006758CB">
        <w:t xml:space="preserve">Sud je cijenio uloženi trud vještaka pa je temeljem odredbe čl. čl. 256. i čl. </w:t>
      </w:r>
      <w:smartTag w:element="metricconverter" w:uri="urn:schemas-microsoft-com:office:smarttags">
        <w:smartTagPr>
          <w:attr w:val="249. st" w:name="ProductID"/>
        </w:smartTagPr>
        <w:r w:rsidRPr="006758CB">
          <w:t>249. st</w:t>
        </w:r>
      </w:smartTag>
      <w:r w:rsidRPr="006758CB">
        <w:t>. 3. Zakona o parničnom postupku</w:t>
      </w:r>
      <w:r w:rsidR="006758CB" w:rsidRPr="006758CB">
        <w:t xml:space="preserve"> u vezi s čl. 10. i 216. st. 2. Stečajnog zakona</w:t>
      </w:r>
      <w:r w:rsidRPr="006758CB">
        <w:t xml:space="preserve"> te </w:t>
      </w:r>
      <w:r w:rsidR="006758CB" w:rsidRPr="006758CB">
        <w:t xml:space="preserve">Cbr. 1/1, 2/2, 2/5 i 1/8 </w:t>
      </w:r>
      <w:r w:rsidRPr="006758CB">
        <w:t>Cjenika stalnih sudskih vještaka donesena odluka kao u izreci.</w:t>
      </w:r>
    </w:p>
    <w:p w:rsidRDefault="00A64874" w:rsidP="00A64874" w:rsidR="00A64874">
      <w:pPr>
        <w:ind w:firstLine="720"/>
        <w:jc w:val="both"/>
      </w:pPr>
    </w:p>
    <w:p w:rsidRDefault="006758CB" w:rsidP="00A64874" w:rsidR="006758CB" w:rsidRPr="006758CB">
      <w:pPr>
        <w:ind w:firstLine="720"/>
        <w:jc w:val="both"/>
      </w:pPr>
    </w:p>
    <w:p w:rsidRDefault="00A64874" w:rsidP="006758CB" w:rsidR="00A64874">
      <w:pPr>
        <w:jc w:val="center"/>
      </w:pPr>
      <w:r w:rsidRPr="006758CB">
        <w:t>U</w:t>
      </w:r>
      <w:r w:rsidRPr="006758CB">
        <w:rPr>
          <w:rStyle w:val="f11"/>
          <w:rFonts w:cs="Times New Roman" w:hAnsi="Times New Roman" w:ascii="Times New Roman"/>
          <w:color w:val="auto"/>
        </w:rPr>
        <w:t xml:space="preserve"> Pazinu </w:t>
      </w:r>
      <w:r w:rsidR="00796F30" w:rsidRPr="006758CB">
        <w:t>6</w:t>
      </w:r>
      <w:r w:rsidRPr="006758CB">
        <w:t>. studenog 2018.</w:t>
      </w:r>
    </w:p>
    <w:p w:rsidRDefault="006758CB" w:rsidP="006758CB" w:rsidR="006758CB" w:rsidRPr="006758CB">
      <w:pPr>
        <w:jc w:val="center"/>
        <w:rPr>
          <w:rStyle w:val="f11"/>
          <w:rFonts w:cs="Times New Roman" w:hAnsi="Times New Roman" w:ascii="Times New Roman"/>
          <w:color w:val="auto"/>
        </w:rPr>
      </w:pPr>
    </w:p>
    <w:p w:rsidRDefault="00A64874" w:rsidP="00A64874" w:rsidR="00A64874" w:rsidRPr="006758CB">
      <w:pPr>
        <w:ind w:firstLine="720" w:left="6360"/>
        <w:jc w:val="both"/>
      </w:pPr>
      <w:r w:rsidRPr="006758CB">
        <w:t xml:space="preserve">Sutkinja </w:t>
      </w:r>
    </w:p>
    <w:p w:rsidRDefault="00A64874" w:rsidP="00A64874" w:rsidR="00A64874">
      <w:pPr>
        <w:ind w:firstLine="720" w:left="4944"/>
        <w:jc w:val="both"/>
      </w:pPr>
      <w:r w:rsidRPr="006758CB">
        <w:t xml:space="preserve">      Adrijana Labinjan Skok, v.r.</w:t>
      </w:r>
    </w:p>
    <w:p w:rsidRDefault="006758CB" w:rsidP="00A64874" w:rsidR="006758CB" w:rsidRPr="006758CB">
      <w:pPr>
        <w:ind w:firstLine="720" w:left="4944"/>
        <w:jc w:val="both"/>
      </w:pPr>
    </w:p>
    <w:p w:rsidRDefault="00A64874" w:rsidP="00A64874" w:rsidR="00A64874" w:rsidRPr="006758CB">
      <w:pPr>
        <w:jc w:val="both"/>
      </w:pPr>
    </w:p>
    <w:p w:rsidRDefault="006758CB" w:rsidP="006758CB" w:rsidR="006758CB" w:rsidRPr="007126CD">
      <w:r w:rsidRPr="007126CD">
        <w:t>UPUTA O PRAVNOM LIJEKU:</w:t>
      </w:r>
    </w:p>
    <w:p w:rsidRDefault="006758CB" w:rsidP="006758CB" w:rsidR="006758CB" w:rsidRPr="007126CD">
      <w:pPr>
        <w:ind w:firstLine="720"/>
        <w:jc w:val="both"/>
      </w:pPr>
      <w:r w:rsidRPr="007126CD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7126CD">
        <w:lastRenderedPageBreak/>
        <w:t xml:space="preserve">putem ovog suda u </w:t>
      </w:r>
      <w:r>
        <w:t xml:space="preserve">3 </w:t>
      </w:r>
      <w:r w:rsidRPr="007126CD">
        <w:t>primjerka, a o žalbi odlučuje Visoki trgovački sud Republike Hrvatske. Žalba ne odgađa provedbu rješenja</w:t>
      </w:r>
      <w:r>
        <w:t xml:space="preserve"> (čl. 19. st. 3. SZ-a i čl. 256. st. 2. OZ-a)</w:t>
      </w:r>
      <w:r w:rsidRPr="007126CD">
        <w:t>.</w:t>
      </w:r>
    </w:p>
    <w:p w:rsidRDefault="00A64874" w:rsidP="00A64874" w:rsidR="00A64874" w:rsidRPr="00962F05">
      <w:pPr>
        <w:ind w:firstLine="708"/>
        <w:jc w:val="both"/>
      </w:pPr>
    </w:p>
    <w:p w:rsidRDefault="00A64874" w:rsidP="00A64874" w:rsidR="00A64874" w:rsidRPr="006758CB">
      <w:pPr>
        <w:jc w:val="both"/>
      </w:pPr>
      <w:r w:rsidRPr="006758CB">
        <w:t xml:space="preserve">DNA:   </w:t>
      </w:r>
    </w:p>
    <w:p w:rsidRDefault="00A64874" w:rsidP="006758CB" w:rsidR="00A64874" w:rsidRPr="006758CB">
      <w:pPr>
        <w:jc w:val="both"/>
      </w:pPr>
      <w:r w:rsidRPr="006758CB">
        <w:t xml:space="preserve">- </w:t>
      </w:r>
      <w:r w:rsidR="006758CB" w:rsidRPr="006758CB">
        <w:t>stečajnoj upraviteljici Vlasti Majstorović, Pula, Koparska 37</w:t>
      </w:r>
      <w:r w:rsidR="006758CB">
        <w:t>, uz račun 99/1/1 od 31.10.</w:t>
      </w:r>
      <w:r w:rsidR="006758CB" w:rsidRPr="00796F30">
        <w:t>2018.</w:t>
      </w:r>
    </w:p>
    <w:p w:rsidRDefault="00A64874" w:rsidP="00A64874" w:rsidR="00A64874" w:rsidRPr="006758CB">
      <w:pPr>
        <w:jc w:val="both"/>
      </w:pPr>
      <w:r w:rsidRPr="006758CB">
        <w:t xml:space="preserve">- sudskom vještaku </w:t>
      </w:r>
      <w:r w:rsidR="006758CB" w:rsidRPr="006758CB">
        <w:t>Vladimiru Muškoviću, Poreč, Partizanska 4/1</w:t>
      </w:r>
    </w:p>
    <w:p w:rsidRDefault="00A64874" w:rsidP="006758CB" w:rsidR="00A64874" w:rsidRPr="006758CB">
      <w:pPr>
        <w:jc w:val="both"/>
      </w:pPr>
      <w:r w:rsidRPr="006758CB">
        <w:t xml:space="preserve">- </w:t>
      </w:r>
      <w:r w:rsidR="006758CB" w:rsidRPr="006758CB">
        <w:t>e-Oglasna ploča suda (8 dana)</w:t>
      </w:r>
    </w:p>
    <w:p w:rsidRDefault="00A64874" w:rsidP="00A64874" w:rsidR="00A64874" w:rsidRPr="00962F05"/>
    <w:p w:rsidRDefault="00A64874" w:rsidP="00A64874" w:rsidR="00A64874" w:rsidRPr="00962F05"/>
    <w:p w:rsidRDefault="00A64874" w:rsidP="00A64874" w:rsidR="00A64874" w:rsidRPr="00962F05"/>
    <w:p w:rsidRDefault="00A64874" w:rsidP="00A64874" w:rsidR="00A64874"/>
    <w:p w:rsidRDefault="00A64874" w:rsidP="00A64874" w:rsidR="00A64874"/>
    <w:p w:rsidRDefault="00A64874" w:rsidP="00A64874" w:rsidR="00A64874"/>
    <w:p w:rsidRDefault="007B56E4" w:rsidR="00500701"/>
    <w:sectPr w:rsidSect="006758CB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874" w:rsidP="00A64874" w:rsidR="00A64874">
      <w:r>
        <w:separator/>
      </w:r>
    </w:p>
  </w:endnote>
  <w:endnote w:id="0" w:type="continuationSeparator">
    <w:p w:rsidRDefault="00A64874" w:rsidP="00A64874" w:rsidR="00A64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874" w:rsidP="00A64874" w:rsidR="00A64874">
      <w:r>
        <w:separator/>
      </w:r>
    </w:p>
  </w:footnote>
  <w:footnote w:id="0" w:type="continuationSeparator">
    <w:p w:rsidRDefault="00A64874" w:rsidP="00A64874" w:rsidR="00A64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874" w:rsidP="00200138" w:rsidR="002001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56E4" w:rsidP="00200138" w:rsidR="00200138">
    <w:pPr>
      <w:pStyle w:val="Zaglavlje"/>
      <w:ind w:firstLine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874" w:rsidP="00200138" w:rsidR="002001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6E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64874" w:rsidP="00247013" w:rsidR="00200138" w:rsidRPr="006758CB">
    <w:pPr>
      <w:pStyle w:val="Zaglavlje"/>
      <w:ind w:firstLine="360"/>
      <w:jc w:val="right"/>
    </w:pPr>
    <w:r>
      <w:t xml:space="preserve"> 2 St-919</w:t>
    </w:r>
    <w:r w:rsidRPr="00962F05">
      <w:t>/</w:t>
    </w:r>
    <w:r>
      <w:t>20</w:t>
    </w:r>
    <w:r w:rsidRPr="006758CB">
      <w:t>16-198</w:t>
    </w:r>
  </w:p>
  <w:p w:rsidRDefault="007B56E4" w:rsidP="00247013" w:rsidR="00C50986">
    <w:pPr>
      <w:pStyle w:val="Zaglavlje"/>
      <w:ind w:firstLine="360"/>
      <w:jc w:val="right"/>
    </w:pPr>
  </w:p>
  <w:p w:rsidRDefault="007B56E4" w:rsidP="00247013" w:rsidR="00C50986">
    <w:pPr>
      <w:pStyle w:val="Zaglavlje"/>
      <w:ind w:firstLine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6E4" w:rsidP="00200138" w:rsidR="0020013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874"/>
    <w:rsid w:val="00554328"/>
    <w:rsid w:val="006758CB"/>
    <w:rsid w:val="00796F30"/>
    <w:rsid w:val="007B56E4"/>
    <w:rsid w:val="00985388"/>
    <w:rsid w:val="00A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8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11" w:type="character">
    <w:name w:val="f11"/>
    <w:basedOn w:val="Zadanifontodlomka"/>
    <w:rsid w:val="00A64874"/>
    <w:rPr>
      <w:rFonts w:cs="Arial" w:hAnsi="Arial" w:ascii="Arial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rsid w:val="00A648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8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64874"/>
  </w:style>
  <w:style w:styleId="Tekstbalonia" w:type="paragraph">
    <w:name w:val="Balloon Text"/>
    <w:basedOn w:val="Normal"/>
    <w:link w:val="TekstbaloniaChar"/>
    <w:uiPriority w:val="99"/>
    <w:semiHidden/>
    <w:unhideWhenUsed/>
    <w:rsid w:val="00A64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8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8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8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8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11" w:type="character">
    <w:name w:val="f11"/>
    <w:basedOn w:val="Zadanifontodlomka"/>
    <w:rsid w:val="00A64874"/>
    <w:rPr>
      <w:rFonts w:ascii="Arial" w:cs="Arial" w:hAnsi="Arial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rsid w:val="00A648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8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64874"/>
  </w:style>
  <w:style w:styleId="Tekstbalonia" w:type="paragraph">
    <w:name w:val="Balloon Text"/>
    <w:basedOn w:val="Normal"/>
    <w:link w:val="TekstbaloniaChar"/>
    <w:uiPriority w:val="99"/>
    <w:semiHidden/>
    <w:unhideWhenUsed/>
    <w:rsid w:val="00A64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8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8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8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
od 15.10.2018. spis u ročišniku</izvorni_sadrzaj>
    <derivirana_varijabla naziv="DomainObject.Predmet.Opis_1">od dana 28.9.17. spisu prileži plavi registrator
od 15.10.2018. spis u ročišniku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St-919/2016-194</izvorni_sadrzaj>
    <derivirana_varijabla naziv="DomainObject.PredzadnjaOdlukaIzPredmeta.Oznaka_1">St-919/2016-194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1759</properties:Characters>
  <properties:Lines>59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2018-11-05T13:12:00Z</dcterms:created>
  <dc:creator>Jasmina Matika</dc:creator>
  <cp:lastModifiedBy>Jasmina Matika</cp:lastModifiedBy>
  <dcterms:modified xmlns:xsi="http://www.w3.org/2001/XMLSchema-instance" xsi:type="dcterms:W3CDTF">2018-11-06T08:33:00Z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ISPLATA MJERNIČNOG VJEŠTAKA VLADIMIRA MUŠKOVIĆA.docx)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