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5ec8" w14:paraId="ff55ec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4C53D9">
        <w:rPr>
          <w:b/>
          <w:lang w:val="hr-HR"/>
        </w:rPr>
        <w:t>737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4C53D9">
        <w:rPr>
          <w:lang w:val="hr-HR"/>
        </w:rPr>
        <w:t>STUDIO FRAN d.o.o. Šestanovac, Babići 3</w:t>
      </w:r>
      <w:r w:rsidR="00555BE4">
        <w:rPr>
          <w:lang w:val="hr-HR"/>
        </w:rPr>
        <w:t xml:space="preserve">, OIB: </w:t>
      </w:r>
      <w:r w:rsidR="004C53D9">
        <w:rPr>
          <w:lang w:val="hr-HR"/>
        </w:rPr>
        <w:t>92619372749</w:t>
      </w:r>
      <w:r w:rsidR="005E5BE0">
        <w:rPr>
          <w:lang w:val="hr-HR"/>
        </w:rPr>
        <w:t xml:space="preserve">, MBS: </w:t>
      </w:r>
      <w:r w:rsidR="004C53D9">
        <w:rPr>
          <w:lang w:val="hr-HR"/>
        </w:rPr>
        <w:t>080672157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677890">
        <w:rPr>
          <w:lang w:val="hr-HR"/>
        </w:rPr>
        <w:t>30. kolovoza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C53D9">
        <w:rPr>
          <w:lang w:val="hr-HR"/>
        </w:rPr>
        <w:t>STUDIO FRAN d.o.o. Šestanovac, Babići 3, OIB: 92619372749</w:t>
      </w:r>
      <w:r w:rsidR="00B70173">
        <w:rPr>
          <w:lang w:val="hr-HR"/>
        </w:rPr>
        <w:t xml:space="preserve">, na dan </w:t>
      </w:r>
      <w:r w:rsidR="004C53D9">
        <w:rPr>
          <w:lang w:val="hr-HR"/>
        </w:rPr>
        <w:t>11</w:t>
      </w:r>
      <w:r w:rsidR="008C4BCD">
        <w:rPr>
          <w:lang w:val="hr-HR"/>
        </w:rPr>
        <w:t>. srpnja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4C53D9">
        <w:rPr>
          <w:lang w:val="hr-HR"/>
        </w:rPr>
        <w:t>6.660,74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677890">
        <w:rPr>
          <w:lang w:val="hr-HR"/>
        </w:rPr>
        <w:t>30. kolovoza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53D9"/>
    <w:rsid w:val="004C7873"/>
    <w:rsid w:val="00537638"/>
    <w:rsid w:val="00555BE4"/>
    <w:rsid w:val="00561AC7"/>
    <w:rsid w:val="005625FA"/>
    <w:rsid w:val="00570056"/>
    <w:rsid w:val="005724C8"/>
    <w:rsid w:val="00577A33"/>
    <w:rsid w:val="0059252A"/>
    <w:rsid w:val="00595BCF"/>
    <w:rsid w:val="005A3610"/>
    <w:rsid w:val="005D164A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890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4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24C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24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24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St-737/2017</izvorni_sadrzaj>
    <derivirana_varijabla naziv="DomainObject.Predmet.OznakaBroj_1">St-737/2017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FRAN društvo s ograničenom odgovornošću za projektiranje i usluge</izvorni_sadrzaj>
    <derivirana_varijabla naziv="DomainObject.Predmet.ProtustrankaFormated_1">  STUDIO FRAN društvo s ograničenom odgovornošću za projektiranje i usluge</derivirana_varijabla>
  </DomainObject.Predmet.ProtustrankaFormated>
  <DomainObject.Predmet.ProtustrankaFormatedOIB>
    <izvorni_sadrzaj>  STUDIO FRAN društvo s ograničenom odgovornošću za projektiranje i usluge, OIB 92619372749</izvorni_sadrzaj>
    <derivirana_varijabla naziv="DomainObject.Predmet.ProtustrankaFormatedOIB_1">  STUDIO FRAN društvo s ograničenom odgovornošću za projektiranje i usluge, OIB 92619372749</derivirana_varijabla>
  </DomainObject.Predmet.ProtustrankaFormatedOIB>
  <DomainObject.Predmet.ProtustrankaFormatedWithAdress>
    <izvorni_sadrzaj> STUDIO FRAN društvo s ograničenom odgovornošću za projektiranje i usluge, Babići 3, 21250 Šestanovac</izvorni_sadrzaj>
    <derivirana_varijabla naziv="DomainObject.Predmet.ProtustrankaFormatedWithAdress_1"> STUDIO FRAN društvo s ograničenom odgovornošću za projektiranje i usluge, Babići 3, 21250 Šestanovac</derivirana_varijabla>
  </DomainObject.Predmet.ProtustrankaFormatedWithAdress>
  <DomainObject.Predmet.ProtustrankaFormatedWithAdressOIB>
    <izvorni_sadrzaj> STUDIO FRAN društvo s ograničenom odgovornošću za projektiranje i usluge, OIB 92619372749, Babići 3, 21250 Šestanovac</izvorni_sadrzaj>
    <derivirana_varijabla naziv="DomainObject.Predmet.ProtustrankaFormatedWithAdressOIB_1"> STUDIO FRAN društvo s ograničenom odgovornošću za projektiranje i usluge, OIB 92619372749, Babići 3, 21250 Šestanovac</derivirana_varijabla>
  </DomainObject.Predmet.ProtustrankaFormatedWithAdressOIB>
  <DomainObject.Predmet.ProtustrankaWithAdress>
    <izvorni_sadrzaj>STUDIO FRAN društvo s ograničenom odgovornošću za projektiranje i usluge Babići 3, 21250 Šestanovac</izvorni_sadrzaj>
    <derivirana_varijabla naziv="DomainObject.Predmet.ProtustrankaWithAdress_1">STUDIO FRAN društvo s ograničenom odgovornošću za projektiranje i usluge Babići 3, 21250 Šestanovac</derivirana_varijabla>
  </DomainObject.Predmet.ProtustrankaWithAdress>
  <DomainObject.Predmet.ProtustrankaWithAdressOIB>
    <izvorni_sadrzaj>STUDIO FRAN društvo s ograničenom odgovornošću za projektiranje i usluge, OIB 92619372749, Babići 3, 21250 Šestanovac</izvorni_sadrzaj>
    <derivirana_varijabla naziv="DomainObject.Predmet.ProtustrankaWithAdressOIB_1">STUDIO FRAN društvo s ograničenom odgovornošću za projektiranje i usluge, OIB 92619372749, Babići 3, 21250 Šestanovac</derivirana_varijabla>
  </DomainObject.Predmet.ProtustrankaWithAdressOIB>
  <DomainObject.Predmet.ProtustrankaNazivFormated>
    <izvorni_sadrzaj>STUDIO FRAN društvo s ograničenom odgovornošću za projektiranje i usluge</izvorni_sadrzaj>
    <derivirana_varijabla naziv="DomainObject.Predmet.ProtustrankaNazivFormated_1">STUDIO FRAN društvo s ograničenom odgovornošću za projektiranje i usluge</derivirana_varijabla>
  </DomainObject.Predmet.ProtustrankaNazivFormated>
  <DomainObject.Predmet.ProtustrankaNazivFormatedOIB>
    <izvorni_sadrzaj>STUDIO FRAN društvo s ograničenom odgovornošću za projektiranje i usluge, OIB 92619372749</izvorni_sadrzaj>
    <derivirana_varijabla naziv="DomainObject.Predmet.ProtustrankaNazivFormatedOIB_1">STUDIO FRAN društvo s ograničenom odgovornošću za projektiranje i usluge, OIB 92619372749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6660.74</izvorni_sadrzaj>
    <derivirana_varijabla naziv="DomainObject.Predmet.TrenutnaVrijednost_1">6660.74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STUDIO FRAN društvo s ograničenom odgovornošću za projektiranje i usluge</item>
    </izvorni_sadrzaj>
    <derivirana_varijabla naziv="DomainObject.Predmet.ProtuStrankaListFormated_1">
      <item>STUDIO FRAN društvo s ograničenom odgovornošću za projektiranje i usluge</item>
    </derivirana_varijabla>
  </DomainObject.Predmet.ProtuStrankaListFormated>
  <DomainObject.Predmet.ProtuStrankaListFormatedOIB>
    <izvorni_sadrzaj>
      <item>STUDIO FRAN društvo s ograničenom odgovornošću za projektiranje i usluge, OIB 92619372749</item>
    </izvorni_sadrzaj>
    <derivirana_varijabla naziv="DomainObject.Predmet.ProtuStrankaListFormatedOIB_1">
      <item>STUDIO FRAN društvo s ograničenom odgovornošću za projektiranje i usluge, OIB 92619372749</item>
    </derivirana_varijabla>
  </DomainObject.Predmet.ProtuStrankaListFormatedOIB>
  <DomainObject.Predmet.ProtuStrankaListFormatedWithAdress>
    <izvorni_sadrzaj>
      <item>STUDIO FRAN društvo s ograničenom odgovornošću za projektiranje i usluge, Babići 3, 21250 Šestanovac</item>
    </izvorni_sadrzaj>
    <derivirana_varijabla naziv="DomainObject.Predmet.ProtuStrankaListFormatedWithAdress_1">
      <item>STUDIO FRAN društvo s ograničenom odgovornošću za projektiranje i usluge, Babići 3, 21250 Šestanovac</item>
    </derivirana_varijabla>
  </DomainObject.Predmet.ProtuStrankaListFormatedWithAdress>
  <DomainObject.Predmet.ProtuStrankaListFormatedWithAdressOIB>
    <izvorni_sadrzaj>
      <item>STUDIO FRAN društvo s ograničenom odgovornošću za projektiranje i usluge, OIB 92619372749, Babići 3, 21250 Šestanovac</item>
    </izvorni_sadrzaj>
    <derivirana_varijabla naziv="DomainObject.Predmet.ProtuStrankaListFormatedWithAdressOIB_1">
      <item>STUDIO FRAN društvo s ograničenom odgovornošću za projektiranje i usluge, OIB 92619372749, Babići 3, 21250 Šestanovac</item>
    </derivirana_varijabla>
  </DomainObject.Predmet.ProtuStrankaListFormatedWithAdressOIB>
  <DomainObject.Predmet.ProtuStrankaListNazivFormated>
    <izvorni_sadrzaj>
      <item>STUDIO FRAN društvo s ograničenom odgovornošću za projektiranje i usluge</item>
    </izvorni_sadrzaj>
    <derivirana_varijabla naziv="DomainObject.Predmet.ProtuStrankaListNazivFormated_1">
      <item>STUDIO FRAN društvo s ograničenom odgovornošću za projektiranje i usluge</item>
    </derivirana_varijabla>
  </DomainObject.Predmet.ProtuStrankaListNazivFormated>
  <DomainObject.Predmet.ProtuStrankaListNazivFormatedOIB>
    <izvorni_sadrzaj>
      <item>STUDIO FRAN društvo s ograničenom odgovornošću za projektiranje i usluge, OIB 92619372749</item>
    </izvorni_sadrzaj>
    <derivirana_varijabla naziv="DomainObject.Predmet.ProtuStrankaListNazivFormatedOIB_1">
      <item>STUDIO FRAN društvo s ograničenom odgovornošću za projektiranje i usluge, OIB 92619372749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STUDIO FRAN društvo s ograničenom odgovornošću za projektiranje i usluge</izvorni_sadrzaj>
    <derivirana_varijabla naziv="DomainObject.Predmet.ProtustrankaIDrugi_1">STUDIO FRAN društvo s ograničenom odgovornošću za projektiranje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STUDIO FRAN društvo s ograničenom odgovornošću za projektiranje i usluge, OIB 92619372749, Babići 3, 21250 Šestanovac</izvorni_sadrzaj>
    <derivirana_varijabla naziv="DomainObject.Predmet.ProtustrankaIDrugiAdressOIB_1">STUDIO FRAN društvo s ograničenom odgovornošću za projektiranje i usluge, OIB 92619372749, Babići 3,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FRAN društvo s ograničenom odgovornošću za projektiranje i usluge</item>
      <item>FINANCIJSKA AGENCIJA, RC SPLIT</item>
    </izvorni_sadrzaj>
    <derivirana_varijabla naziv="DomainObject.Predmet.SudioniciListNaziv_1">
      <item>STUDIO FRAN društvo s ograničenom odgovornošću za projektiranje i usluge</item>
      <item>FINANCIJSKA AGENCIJA, RC SPLIT</item>
    </derivirana_varijabla>
  </DomainObject.Predmet.SudioniciListNaziv>
  <DomainObject.Predmet.SudioniciListAdressOIB>
    <izvorni_sadrzaj>
      <item>STUDIO FRAN društvo s ograničenom odgovornošću za projektiranje i usluge, OIB 92619372749, Babići 3,21250 Šestanovac</item>
      <item>FINANCIJSKA AGENCIJA, RC SPLIT, OIB 85821130368, Mažuranićevo šetalište 24 b,21000 Split</item>
    </izvorni_sadrzaj>
    <derivirana_varijabla naziv="DomainObject.Predmet.SudioniciListAdressOIB_1">
      <item>STUDIO FRAN društvo s ograničenom odgovornošću za projektiranje i usluge, OIB 92619372749, Babići 3,21250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92619372749</item>
      <item>, OIB 85821130368</item>
    </izvorni_sadrzaj>
    <derivirana_varijabla naziv="DomainObject.Predmet.SudioniciListNazivOIB_1">
      <item>, OIB 92619372749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7F17F-DDDF-4271-8DDC-1F743FBAF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1762</properties:Characters>
  <properties:Lines>50</properties:Lines>
  <properties:Paragraphs>16</properties:Paragraphs>
  <properties:TotalTime>338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2017-08-30T07:57:00Z</cp:lastPrinted>
  <dcterms:modified xmlns:xsi="http://www.w3.org/2001/XMLSchema-instance" xsi:type="dcterms:W3CDTF">2017-08-30T08:05:00Z</dcterms:modified>
  <cp:revision>172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