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f0f2" w14:paraId="a06f0f2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1B32B5">
        <w:t>1191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1B32B5">
        <w:t xml:space="preserve">MANOR INFORMATIKA </w:t>
      </w:r>
      <w:r w:rsidRPr="00CA71B4">
        <w:t>d.o.o.</w:t>
      </w:r>
      <w:r w:rsidR="00DE5384" w:rsidRPr="00CA71B4">
        <w:t>,</w:t>
      </w:r>
      <w:r w:rsidR="00AF2C11" w:rsidRPr="00CA71B4">
        <w:t xml:space="preserve"> </w:t>
      </w:r>
      <w:r w:rsidR="001B32B5">
        <w:t>Čakovec</w:t>
      </w:r>
      <w:r w:rsidR="00E00B8C">
        <w:t xml:space="preserve">, </w:t>
      </w:r>
      <w:r w:rsidR="001B32B5">
        <w:t>Buzovečka 89</w:t>
      </w:r>
      <w:r w:rsidR="00AF2C11" w:rsidRPr="00CA71B4">
        <w:t xml:space="preserve">, </w:t>
      </w:r>
      <w:r w:rsidR="00F10C2B" w:rsidRPr="00CA71B4">
        <w:t xml:space="preserve">MBS: </w:t>
      </w:r>
      <w:r w:rsidR="001B32B5" w:rsidRPr="001B32B5">
        <w:t>070021055</w:t>
      </w:r>
      <w:r w:rsidR="00F10C2B" w:rsidRPr="00CA71B4">
        <w:t>, OIB:</w:t>
      </w:r>
      <w:r w:rsidR="00CA71B4" w:rsidRPr="00CA71B4">
        <w:t xml:space="preserve"> </w:t>
      </w:r>
      <w:r w:rsidR="001B32B5" w:rsidRPr="001B32B5">
        <w:t>98061900093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1B32B5">
        <w:t xml:space="preserve">MANOR INFORMATIKA </w:t>
      </w:r>
      <w:r w:rsidR="001B32B5" w:rsidRPr="00CA71B4">
        <w:t xml:space="preserve">d.o.o., </w:t>
      </w:r>
      <w:r w:rsidR="001B32B5">
        <w:t>Čakovec, Buzovečka 89</w:t>
      </w:r>
      <w:r w:rsidR="001B32B5" w:rsidRPr="00CA71B4">
        <w:t xml:space="preserve">, MBS: </w:t>
      </w:r>
      <w:r w:rsidR="001B32B5" w:rsidRPr="001B32B5">
        <w:t>070021055</w:t>
      </w:r>
      <w:r w:rsidR="001B32B5" w:rsidRPr="00CA71B4">
        <w:t xml:space="preserve">, OIB: </w:t>
      </w:r>
      <w:r w:rsidR="001B32B5" w:rsidRPr="001B32B5">
        <w:t>98061900093</w:t>
      </w:r>
      <w:r w:rsidR="00E825F3">
        <w:t xml:space="preserve"> </w:t>
      </w:r>
      <w:r w:rsidR="00CB6C18" w:rsidRPr="00CA71B4">
        <w:t xml:space="preserve">iznosi </w:t>
      </w:r>
      <w:r w:rsidR="001B32B5">
        <w:t>4.160.639,62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1B32B5">
        <w:t>Mirna Posavec</w:t>
      </w:r>
      <w:r w:rsidR="00E00B8C">
        <w:t xml:space="preserve">, </w:t>
      </w:r>
      <w:r w:rsidR="001B32B5">
        <w:t>Čakovec, Buzovečka 89</w:t>
      </w:r>
      <w:r w:rsidR="0081351D" w:rsidRPr="00CA71B4">
        <w:t>, OIB:</w:t>
      </w:r>
      <w:r w:rsidR="00CA71B4" w:rsidRPr="00CA71B4">
        <w:t xml:space="preserve"> </w:t>
      </w:r>
      <w:r w:rsidR="001B32B5" w:rsidRPr="001B32B5">
        <w:t xml:space="preserve">27345473905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>pozivom na gornji broj spisa, javnobilježnički ovjerovljeni prokazni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prokazni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32B5"/>
    <w:rsid w:val="001B72D6"/>
    <w:rsid w:val="001E6833"/>
    <w:rsid w:val="0027069D"/>
    <w:rsid w:val="00274464"/>
    <w:rsid w:val="00286C29"/>
    <w:rsid w:val="002B49A1"/>
    <w:rsid w:val="002F1F37"/>
    <w:rsid w:val="003074E6"/>
    <w:rsid w:val="00327690"/>
    <w:rsid w:val="003E2AE0"/>
    <w:rsid w:val="00400A96"/>
    <w:rsid w:val="00401A7F"/>
    <w:rsid w:val="00410EC9"/>
    <w:rsid w:val="00420F99"/>
    <w:rsid w:val="0047710E"/>
    <w:rsid w:val="00497129"/>
    <w:rsid w:val="004C1E71"/>
    <w:rsid w:val="00525276"/>
    <w:rsid w:val="005253B8"/>
    <w:rsid w:val="00550E19"/>
    <w:rsid w:val="00581316"/>
    <w:rsid w:val="005C3235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87B89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C7CF4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0B8C"/>
    <w:rsid w:val="00E024D4"/>
    <w:rsid w:val="00E1490A"/>
    <w:rsid w:val="00E2093F"/>
    <w:rsid w:val="00E5172B"/>
    <w:rsid w:val="00E72541"/>
    <w:rsid w:val="00E825F3"/>
    <w:rsid w:val="00E82B62"/>
    <w:rsid w:val="00E92539"/>
    <w:rsid w:val="00EA5D61"/>
    <w:rsid w:val="00F10C2B"/>
    <w:rsid w:val="00F644E6"/>
    <w:rsid w:val="00F9069E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MANOR INFORMATIKA društvo s ograničenom odgovornošću</izvorni_sadrzaj>
    <derivirana_varijabla naziv="DomainObject.Predmet.ProtustrankaFormated_1">  MANOR INFORMATIKA društvo s ograničenom odgovornošću</derivirana_varijabla>
  </DomainObject.Predmet.ProtustrankaFormated>
  <DomainObject.Predmet.ProtustrankaFormatedOIB>
    <izvorni_sadrzaj>  MANOR INFORMATIKA društvo s ograničenom odgovornošću, OIB 98061900093</izvorni_sadrzaj>
    <derivirana_varijabla naziv="DomainObject.Predmet.ProtustrankaFormatedOIB_1">  MANOR INFORMATIKA društvo s ograničenom odgovornošću, OIB 98061900093</derivirana_varijabla>
  </DomainObject.Predmet.ProtustrankaFormatedOIB>
  <DomainObject.Predmet.ProtustrankaFormatedWithAdress>
    <izvorni_sadrzaj> MANOR INFORMATIKA društvo s ograničenom odgovornošću, Buzovečka 89, 40000 Čakovec</izvorni_sadrzaj>
    <derivirana_varijabla naziv="DomainObject.Predmet.ProtustrankaFormatedWithAdress_1"> MANOR INFORMATIKA društvo s ograničenom odgovornošću, Buzovečka 89, 40000 Čakovec</derivirana_varijabla>
  </DomainObject.Predmet.ProtustrankaFormatedWithAdress>
  <DomainObject.Predmet.ProtustrankaFormatedWithAdressOIB>
    <izvorni_sadrzaj> MANOR INFORMATIKA društvo s ograničenom odgovornošću, OIB 98061900093, Buzovečka 89, 40000 Čakovec</izvorni_sadrzaj>
    <derivirana_varijabla naziv="DomainObject.Predmet.ProtustrankaFormatedWithAdressOIB_1"> MANOR INFORMATIKA društvo s ograničenom odgovornošću, OIB 98061900093, Buzovečka 89, 40000 Čakovec</derivirana_varijabla>
  </DomainObject.Predmet.ProtustrankaFormatedWithAdressOIB>
  <DomainObject.Predmet.ProtustrankaWithAdress>
    <izvorni_sadrzaj>MANOR INFORMATIKA društvo s ograničenom odgovornošću Buzovečka 89, 40000 Čakovec</izvorni_sadrzaj>
    <derivirana_varijabla naziv="DomainObject.Predmet.ProtustrankaWithAdress_1">MANOR INFORMATIKA društvo s ograničenom odgovornošću Buzovečka 89, 40000 Čakovec</derivirana_varijabla>
  </DomainObject.Predmet.ProtustrankaWithAdress>
  <DomainObject.Predmet.ProtustrankaWithAdressOIB>
    <izvorni_sadrzaj>MANOR INFORMATIKA društvo s ograničenom odgovornošću, OIB 98061900093, Buzovečka 89, 40000 Čakovec</izvorni_sadrzaj>
    <derivirana_varijabla naziv="DomainObject.Predmet.ProtustrankaWithAdressOIB_1">MANOR INFORMATIKA društvo s ograničenom odgovornošću, OIB 98061900093, Buzovečka 89, 40000 Čakovec</derivirana_varijabla>
  </DomainObject.Predmet.ProtustrankaWithAdressOIB>
  <DomainObject.Predmet.ProtustrankaNazivFormated>
    <izvorni_sadrzaj>MANOR INFORMATIKA društvo s ograničenom odgovornošću</izvorni_sadrzaj>
    <derivirana_varijabla naziv="DomainObject.Predmet.ProtustrankaNazivFormated_1">MANOR INFORMATIKA društvo s ograničenom odgovornošću</derivirana_varijabla>
  </DomainObject.Predmet.ProtustrankaNazivFormated>
  <DomainObject.Predmet.ProtustrankaNazivFormatedOIB>
    <izvorni_sadrzaj>MANOR INFORMATIKA društvo s ograničenom odgovornošću, OIB 98061900093</izvorni_sadrzaj>
    <derivirana_varijabla naziv="DomainObject.Predmet.ProtustrankaNazivFormatedOIB_1">MANOR INFORMATIKA društvo s ograničenom odgovornošću, OIB 98061900093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4160639.62</izvorni_sadrzaj>
    <derivirana_varijabla naziv="DomainObject.Predmet.TrenutnaVrijednost_1">4160639.62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MANOR INFORMATIKA društvo s ograničenom odgovornošću</item>
    </izvorni_sadrzaj>
    <derivirana_varijabla naziv="DomainObject.Predmet.ProtuStrankaListFormated_1">
      <item>MANOR INFORMATIKA društvo s ograničenom odgovornošću</item>
    </derivirana_varijabla>
  </DomainObject.Predmet.ProtuStrankaListFormated>
  <DomainObject.Predmet.ProtuStrankaListFormatedOIB>
    <izvorni_sadrzaj>
      <item>MANOR INFORMATIKA društvo s ograničenom odgovornošću, OIB 98061900093</item>
    </izvorni_sadrzaj>
    <derivirana_varijabla naziv="DomainObject.Predmet.ProtuStrankaListFormatedOIB_1">
      <item>MANOR INFORMATIKA društvo s ograničenom odgovornošću, OIB 98061900093</item>
    </derivirana_varijabla>
  </DomainObject.Predmet.ProtuStrankaListFormatedOIB>
  <DomainObject.Predmet.ProtuStrankaListFormatedWithAdress>
    <izvorni_sadrzaj>
      <item>MANOR INFORMATIKA društvo s ograničenom odgovornošću, Buzovečka 89, 40000 Čakovec</item>
    </izvorni_sadrzaj>
    <derivirana_varijabla naziv="DomainObject.Predmet.ProtuStrankaListFormatedWithAdress_1">
      <item>MANOR INFORMATIKA društvo s ograničenom odgovornošću, Buzovečka 89, 40000 Čakovec</item>
    </derivirana_varijabla>
  </DomainObject.Predmet.ProtuStrankaListFormatedWithAdress>
  <DomainObject.Predmet.ProtuStrankaListFormatedWithAdressOIB>
    <izvorni_sadrzaj>
      <item>MANOR INFORMATIKA društvo s ograničenom odgovornošću, OIB 98061900093, Buzovečka 89, 40000 Čakovec</item>
    </izvorni_sadrzaj>
    <derivirana_varijabla naziv="DomainObject.Predmet.ProtuStrankaListFormatedWithAdressOIB_1">
      <item>MANOR INFORMATIKA društvo s ograničenom odgovornošću, OIB 98061900093, Buzovečka 89, 40000 Čakovec</item>
    </derivirana_varijabla>
  </DomainObject.Predmet.ProtuStrankaListFormatedWithAdressOIB>
  <DomainObject.Predmet.ProtuStrankaListNazivFormated>
    <izvorni_sadrzaj>
      <item>MANOR INFORMATIKA društvo s ograničenom odgovornošću</item>
    </izvorni_sadrzaj>
    <derivirana_varijabla naziv="DomainObject.Predmet.ProtuStrankaListNazivFormated_1">
      <item>MANOR INFORMATIKA društvo s ograničenom odgovornošću</item>
    </derivirana_varijabla>
  </DomainObject.Predmet.ProtuStrankaListNazivFormated>
  <DomainObject.Predmet.ProtuStrankaListNazivFormatedOIB>
    <izvorni_sadrzaj>
      <item>MANOR INFORMATIKA društvo s ograničenom odgovornošću, OIB 98061900093</item>
    </izvorni_sadrzaj>
    <derivirana_varijabla naziv="DomainObject.Predmet.ProtuStrankaListNazivFormatedOIB_1">
      <item>MANOR INFORMATIKA društvo s ograničenom odgovornošću, OIB 98061900093</item>
    </derivirana_varijabla>
  </DomainObject.Predmet.ProtuStrankaListNazivFormatedOIB>
  <DomainObject.Predmet.OstaliListFormated>
    <izvorni_sadrzaj>
      <item>E-oglasna ploča</item>
      <item>Sudski registar, Trgovački sud u Varaždinu</item>
      <item>Mirna Posavec</item>
    </izvorni_sadrzaj>
    <derivirana_varijabla naziv="DomainObject.Predmet.OstaliListFormated_1">
      <item>E-oglasna ploča</item>
      <item>Sudski registar, Trgovački sud u Varaždinu</item>
      <item>Mirna Posavec</item>
    </derivirana_varijabla>
  </DomainObject.Predmet.OstaliListFormated>
  <DomainObject.Predmet.OstaliListFormatedOIB>
    <izvorni_sadrzaj>
      <item>E-oglasna ploča</item>
      <item>Sudski registar, Trgovački sud u Varaždinu</item>
      <item>Mirna Posavec, OIB 27345473905</item>
    </izvorni_sadrzaj>
    <derivirana_varijabla naziv="DomainObject.Predmet.OstaliListFormatedOIB_1">
      <item>E-oglasna ploča</item>
      <item>Sudski registar, Trgovački sud u Varaždinu</item>
      <item>Mirna Posavec, OIB 27345473905</item>
    </derivirana_varijabla>
  </DomainObject.Predmet.OstaliListFormatedOIB>
  <DomainObject.Predmet.OstaliListFormatedWithAdress>
    <izvorni_sadrzaj>
      <item>E-oglasna ploča</item>
      <item>Sudski registar, Trgovački sud u Varaždinu</item>
      <item>Mirna Posavec, Buzovečka 87, 40000 Čakovec</item>
    </izvorni_sadrzaj>
    <derivirana_varijabla naziv="DomainObject.Predmet.OstaliListFormatedWithAdress_1">
      <item>E-oglasna ploča</item>
      <item>Sudski registar, Trgovački sud u Varaždinu</item>
      <item>Mirna Posavec, Buzovečka 87,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Mirna Posavec, OIB 27345473905, Buzovečka 87, 40000 Čakovec</item>
    </izvorni_sadrzaj>
    <derivirana_varijabla naziv="DomainObject.Predmet.OstaliListFormatedWithAdressOIB_1">
      <item>E-oglasna ploča</item>
      <item>Sudski registar, Trgovački sud u Varaždinu</item>
      <item>Mirna Posavec, OIB 27345473905, Buzovečka 87,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Mirna Posavec</item>
    </izvorni_sadrzaj>
    <derivirana_varijabla naziv="DomainObject.Predmet.OstaliListNazivFormated_1">
      <item>E-oglasna ploča</item>
      <item>Sudski registar, Trgovački sud u Varaždinu</item>
      <item>Mirna Posavec</item>
    </derivirana_varijabla>
  </DomainObject.Predmet.OstaliListNazivFormated>
  <DomainObject.Predmet.OstaliListNazivFormatedOIB>
    <izvorni_sadrzaj>
      <item>E-oglasna ploča</item>
      <item>Sudski registar, Trgovački sud u Varaždinu</item>
      <item>Mirna Posavec, OIB 27345473905</item>
    </izvorni_sadrzaj>
    <derivirana_varijabla naziv="DomainObject.Predmet.OstaliListNazivFormatedOIB_1">
      <item>E-oglasna ploča</item>
      <item>Sudski registar, Trgovački sud u Varaždinu</item>
      <item>Mirna Posavec, OIB 27345473905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MANOR INFORMATIKA društvo s ograničenom odgovornošću</izvorni_sadrzaj>
    <derivirana_varijabla naziv="DomainObject.Predmet.ProtustrankaIDrugi_1">MANOR INFORMATIKA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MANOR INFORMATIKA društvo s ograničenom odgovornošću, OIB 98061900093, Buzovečka 89, 40000 Čakovec</izvorni_sadrzaj>
    <derivirana_varijabla naziv="DomainObject.Predmet.ProtustrankaIDrugiAdressOIB_1">MANOR INFORMATIKA društvo s ograničenom odgovornošću, OIB 98061900093,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MANOR INFORMATIKA društvo s ograničenom odgovornošću</item>
      <item>E-oglasna ploča</item>
      <item>Sudski registar, Trgovački sud u Varaždinu</item>
      <item>Mirna Posavec</item>
    </izvorni_sadrzaj>
    <derivirana_varijabla naziv="DomainObject.Predmet.SudioniciListNaziv_1">
      <item>Financijska agencija</item>
      <item>MANOR INFORMATIKA društvo s ograničenom odgovornošću</item>
      <item>E-oglasna ploča</item>
      <item>Sudski registar, Trgovački sud u Varaždinu</item>
      <item>Mirna Posavec</item>
    </derivirana_varijabla>
  </DomainObject.Predmet.SudioniciListNaziv>
  <DomainObject.Predmet.SudioniciListAdressOIB>
    <izvorni_sadrzaj>
      <item>Financijska agencija, OIB 85821130368, A. Cesarca 2,42000 Varaždin</item>
      <item>MANOR INFORMATIKA društvo s ograničenom odgovornošću, OIB 98061900093, Buzovečka 89,40000 Čakovec</item>
      <item>E-oglasna ploča</item>
      <item>Sudski registar, Trgovački sud u Varaždinu</item>
      <item>Mirna Posavec, OIB 27345473905, Buzovečka 87,40000 Čakovec</item>
    </izvorni_sadrzaj>
    <derivirana_varijabla naziv="DomainObject.Predmet.SudioniciListAdressOIB_1">
      <item>Financijska agencija, OIB 85821130368, A. Cesarca 2,42000 Varaždin</item>
      <item>MANOR INFORMATIKA društvo s ograničenom odgovornošću, OIB 98061900093, Buzovečka 89,40000 Čakovec</item>
      <item>E-oglasna ploča</item>
      <item>Sudski registar, Trgovački sud u Varaždinu</item>
      <item>Mirna Posavec, OIB 27345473905, Buzovečka 87,40000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98061900093</item>
      <item>, OIB null</item>
      <item>, OIB null</item>
      <item>, OIB 27345473905</item>
    </izvorni_sadrzaj>
    <derivirana_varijabla naziv="DomainObject.Predmet.SudioniciListNazivOIB_1">
      <item>, OIB 85821130368</item>
      <item>, OIB 98061900093</item>
      <item>, OIB null</item>
      <item>, OIB null</item>
      <item>, OIB 27345473905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0C9D6-A627-48FF-9CC0-82B8F529E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1876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2016-01-08T13:17:00Z</dcterms:created>
  <dc:creator>Ljubica Makovec</dc:creator>
  <cp:lastModifiedBy>Nevenka Vuković</cp:lastModifiedBy>
  <cp:lastPrinted>2016-01-08T13:20:00Z</cp:lastPrinted>
  <dcterms:modified xmlns:xsi="http://www.w3.org/2001/XMLSchema-instance" xsi:type="dcterms:W3CDTF">2016-01-08T13:21:00Z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