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a389" w14:paraId="992a38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365986">
        <w:t>2102</w:t>
      </w:r>
      <w:r w:rsidR="0038762C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365986">
        <w:t xml:space="preserve"> I-NOVA ENERGY d.o.o. Vukovar, Priljevo 203, OIB: 49458319606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B921F9">
        <w:t>10</w:t>
      </w:r>
      <w:r w:rsidR="003B50C7">
        <w:t>.</w:t>
      </w:r>
      <w:r w:rsidR="00934B4D">
        <w:t xml:space="preserve"> </w:t>
      </w:r>
      <w:r w:rsidR="0038762C">
        <w:t>kolovoza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8762C">
        <w:t>31</w:t>
      </w:r>
      <w:r w:rsidR="00224AFF">
        <w:t xml:space="preserve">. </w:t>
      </w:r>
      <w:r w:rsidR="0038762C">
        <w:t>kolovoza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023953">
        <w:rPr>
          <w:bCs/>
        </w:rPr>
        <w:t xml:space="preserve"> </w:t>
      </w:r>
      <w:r w:rsidR="00023953">
        <w:t>I-NOVA ENERGY d.o.o. Vukovar, Priljevo 203, OIB: 49458319606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023953">
        <w:t>227.196,55</w:t>
      </w:r>
      <w:r w:rsidR="000E0DEE">
        <w:t xml:space="preserve"> </w:t>
      </w:r>
      <w:r>
        <w:t>kn</w:t>
      </w:r>
      <w:r w:rsidR="00E53A37">
        <w:t xml:space="preserve">, na dan </w:t>
      </w:r>
      <w:r w:rsidR="00023953">
        <w:t>18</w:t>
      </w:r>
      <w:r w:rsidR="0098599D">
        <w:t>.</w:t>
      </w:r>
      <w:r w:rsidR="00F66487">
        <w:t xml:space="preserve"> </w:t>
      </w:r>
      <w:r w:rsidR="00B921F9">
        <w:t>srpnja</w:t>
      </w:r>
      <w:r w:rsidR="003A5987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023953">
        <w:t xml:space="preserve"> Dražen Majstorović, Osijek, Podravska 20, OIB: 24182942918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023953">
        <w:t>2102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9F358A">
        <w:t>31</w:t>
      </w:r>
      <w:r w:rsidR="0054259D">
        <w:t xml:space="preserve">. </w:t>
      </w:r>
      <w:r w:rsidR="009F358A">
        <w:t>kolovoza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9F358A" w:rsidR="00532E0A">
      <w:pPr>
        <w:numPr>
          <w:ilvl w:val="0"/>
          <w:numId w:val="1"/>
        </w:numPr>
      </w:pPr>
      <w:r>
        <w:t>kal. 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1E60" w:rsidR="00B71E60">
      <w:r>
        <w:separator/>
      </w:r>
    </w:p>
  </w:endnote>
  <w:endnote w:id="0" w:type="continuationSeparator">
    <w:p w:rsidRDefault="00B71E60" w:rsidR="00B71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1E60" w:rsidR="00B71E60">
      <w:r>
        <w:separator/>
      </w:r>
    </w:p>
  </w:footnote>
  <w:footnote w:id="0" w:type="continuationSeparator">
    <w:p w:rsidRDefault="00B71E60" w:rsidR="00B71E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3953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96BE3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07EA6"/>
    <w:rsid w:val="00224AFF"/>
    <w:rsid w:val="00225084"/>
    <w:rsid w:val="00225996"/>
    <w:rsid w:val="002358E7"/>
    <w:rsid w:val="00237553"/>
    <w:rsid w:val="00240CB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06E5B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65986"/>
    <w:rsid w:val="00371F8A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B744C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B7BE9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67564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71E60"/>
    <w:rsid w:val="00B80C44"/>
    <w:rsid w:val="00B82540"/>
    <w:rsid w:val="00B86000"/>
    <w:rsid w:val="00B87F4C"/>
    <w:rsid w:val="00B921F9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34AD"/>
    <w:rsid w:val="00CE75DC"/>
    <w:rsid w:val="00CF63EE"/>
    <w:rsid w:val="00D11FEB"/>
    <w:rsid w:val="00D15367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C74F6"/>
    <w:rsid w:val="00DD0CF1"/>
    <w:rsid w:val="00DD6682"/>
    <w:rsid w:val="00DE5F69"/>
    <w:rsid w:val="00E1194D"/>
    <w:rsid w:val="00E12900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308C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7E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7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7E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7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St-2102/2016</izvorni_sadrzaj>
    <derivirana_varijabla naziv="DomainObject.Predmet.OznakaBroj_1">St-2102/2016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I-NOVA ENERGY d.o.o. za razvoj inovativnih tehnologija</izvorni_sadrzaj>
    <derivirana_varijabla naziv="DomainObject.Predmet.ProtustrankaFormated_1">  I-NOVA ENERGY d.o.o. za razvoj inovativnih tehnologija</derivirana_varijabla>
  </DomainObject.Predmet.ProtustrankaFormated>
  <DomainObject.Predmet.ProtustrankaFormatedOIB>
    <izvorni_sadrzaj>  I-NOVA ENERGY d.o.o. za razvoj inovativnih tehnologija, OIB 49458319606</izvorni_sadrzaj>
    <derivirana_varijabla naziv="DomainObject.Predmet.ProtustrankaFormatedOIB_1">  I-NOVA ENERGY d.o.o. za razvoj inovativnih tehnologija, OIB 49458319606</derivirana_varijabla>
  </DomainObject.Predmet.ProtustrankaFormatedOIB>
  <DomainObject.Predmet.ProtustrankaFormatedWithAdress>
    <izvorni_sadrzaj> I-NOVA ENERGY d.o.o. za razvoj inovativnih tehnologija, Priljevo 203, 32000 Vukovar</izvorni_sadrzaj>
    <derivirana_varijabla naziv="DomainObject.Predmet.ProtustrankaFormatedWithAdress_1"> I-NOVA ENERGY d.o.o. za razvoj inovativnih tehnologija, Priljevo 203, 32000 Vukovar</derivirana_varijabla>
  </DomainObject.Predmet.ProtustrankaFormatedWithAdress>
  <DomainObject.Predmet.ProtustrankaFormatedWithAdressOIB>
    <izvorni_sadrzaj> I-NOVA ENERGY d.o.o. za razvoj inovativnih tehnologija, OIB 49458319606, Priljevo 203, 32000 Vukovar</izvorni_sadrzaj>
    <derivirana_varijabla naziv="DomainObject.Predmet.ProtustrankaFormatedWithAdressOIB_1"> I-NOVA ENERGY d.o.o. za razvoj inovativnih tehnologija, OIB 49458319606, Priljevo 203, 32000 Vukovar</derivirana_varijabla>
  </DomainObject.Predmet.ProtustrankaFormatedWithAdressOIB>
  <DomainObject.Predmet.ProtustrankaWithAdress>
    <izvorni_sadrzaj>I-NOVA ENERGY d.o.o. za razvoj inovativnih tehnologija Priljevo 203, 32000 Vukovar</izvorni_sadrzaj>
    <derivirana_varijabla naziv="DomainObject.Predmet.ProtustrankaWithAdress_1">I-NOVA ENERGY d.o.o. za razvoj inovativnih tehnologija Priljevo 203, 32000 Vukovar</derivirana_varijabla>
  </DomainObject.Predmet.ProtustrankaWithAdress>
  <DomainObject.Predmet.ProtustrankaWithAdressOIB>
    <izvorni_sadrzaj>I-NOVA ENERGY d.o.o. za razvoj inovativnih tehnologija, OIB 49458319606, Priljevo 203, 32000 Vukovar</izvorni_sadrzaj>
    <derivirana_varijabla naziv="DomainObject.Predmet.ProtustrankaWithAdressOIB_1">I-NOVA ENERGY d.o.o. za razvoj inovativnih tehnologija, OIB 49458319606, Priljevo 203, 32000 Vukovar</derivirana_varijabla>
  </DomainObject.Predmet.ProtustrankaWithAdressOIB>
  <DomainObject.Predmet.ProtustrankaNazivFormated>
    <izvorni_sadrzaj>I-NOVA ENERGY d.o.o. za razvoj inovativnih tehnologija</izvorni_sadrzaj>
    <derivirana_varijabla naziv="DomainObject.Predmet.ProtustrankaNazivFormated_1">I-NOVA ENERGY d.o.o. za razvoj inovativnih tehnologija</derivirana_varijabla>
  </DomainObject.Predmet.ProtustrankaNazivFormated>
  <DomainObject.Predmet.ProtustrankaNazivFormatedOIB>
    <izvorni_sadrzaj>I-NOVA ENERGY d.o.o. za razvoj inovativnih tehnologija, OIB 49458319606</izvorni_sadrzaj>
    <derivirana_varijabla naziv="DomainObject.Predmet.ProtustrankaNazivFormatedOIB_1">I-NOVA ENERGY d.o.o. za razvoj inovativnih tehnologija, OIB 49458319606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I-NOVA ENERGY d.o.o. za razvoj inovativnih tehnologija</item>
    </izvorni_sadrzaj>
    <derivirana_varijabla naziv="DomainObject.Predmet.ProtuStrankaListFormated_1">
      <item>I-NOVA ENERGY d.o.o. za razvoj inovativnih tehnologija</item>
    </derivirana_varijabla>
  </DomainObject.Predmet.ProtuStrankaListFormated>
  <DomainObject.Predmet.ProtuStrankaListFormatedOIB>
    <izvorni_sadrzaj>
      <item>I-NOVA ENERGY d.o.o. za razvoj inovativnih tehnologija, OIB 49458319606</item>
    </izvorni_sadrzaj>
    <derivirana_varijabla naziv="DomainObject.Predmet.ProtuStrankaListFormatedOIB_1">
      <item>I-NOVA ENERGY d.o.o. za razvoj inovativnih tehnologija, OIB 49458319606</item>
    </derivirana_varijabla>
  </DomainObject.Predmet.ProtuStrankaListFormatedOIB>
  <DomainObject.Predmet.ProtuStrankaListFormatedWithAdress>
    <izvorni_sadrzaj>
      <item>I-NOVA ENERGY d.o.o. za razvoj inovativnih tehnologija, Priljevo 203, 32000 Vukovar</item>
    </izvorni_sadrzaj>
    <derivirana_varijabla naziv="DomainObject.Predmet.ProtuStrankaListFormatedWithAdress_1">
      <item>I-NOVA ENERGY d.o.o. za razvoj inovativnih tehnologija, Priljevo 203, 32000 Vukovar</item>
    </derivirana_varijabla>
  </DomainObject.Predmet.ProtuStrankaListFormatedWithAdress>
  <DomainObject.Predmet.ProtuStrankaListFormatedWithAdressOIB>
    <izvorni_sadrzaj>
      <item>I-NOVA ENERGY d.o.o. za razvoj inovativnih tehnologija, OIB 49458319606, Priljevo 203, 32000 Vukovar</item>
    </izvorni_sadrzaj>
    <derivirana_varijabla naziv="DomainObject.Predmet.ProtuStrankaListFormatedWithAdressOIB_1">
      <item>I-NOVA ENERGY d.o.o. za razvoj inovativnih tehnologija, OIB 49458319606, Priljevo 203, 32000 Vukovar</item>
    </derivirana_varijabla>
  </DomainObject.Predmet.ProtuStrankaListFormatedWithAdressOIB>
  <DomainObject.Predmet.ProtuStrankaListNazivFormated>
    <izvorni_sadrzaj>
      <item>I-NOVA ENERGY d.o.o. za razvoj inovativnih tehnologija</item>
    </izvorni_sadrzaj>
    <derivirana_varijabla naziv="DomainObject.Predmet.ProtuStrankaListNazivFormated_1">
      <item>I-NOVA ENERGY d.o.o. za razvoj inovativnih tehnologija</item>
    </derivirana_varijabla>
  </DomainObject.Predmet.ProtuStrankaListNazivFormated>
  <DomainObject.Predmet.ProtuStrankaListNazivFormatedOIB>
    <izvorni_sadrzaj>
      <item>I-NOVA ENERGY d.o.o. za razvoj inovativnih tehnologija, OIB 49458319606</item>
    </izvorni_sadrzaj>
    <derivirana_varijabla naziv="DomainObject.Predmet.ProtuStrankaListNazivFormatedOIB_1">
      <item>I-NOVA ENERGY d.o.o. za razvoj inovativnih tehnologija, OIB 49458319606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I-NOVA ENERGY d.o.o. za razvoj inovativnih tehnologija</izvorni_sadrzaj>
    <derivirana_varijabla naziv="DomainObject.Predmet.ProtustrankaIDrugi_1">I-NOVA ENERGY d.o.o. za razvoj inovativnih tehnologija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I-NOVA ENERGY d.o.o. za razvoj inovativnih tehnologija, OIB 49458319606, Priljevo 203, 32000 Vukovar</izvorni_sadrzaj>
    <derivirana_varijabla naziv="DomainObject.Predmet.ProtustrankaIDrugiAdressOIB_1">I-NOVA ENERGY d.o.o. za razvoj inovativnih tehnologija, OIB 49458319606, Priljevo 203,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I-NOVA ENERGY d.o.o. za razvoj inovativnih tehnologija</item>
    </izvorni_sadrzaj>
    <derivirana_varijabla naziv="DomainObject.Predmet.SudioniciListNaziv_1">
      <item>FINA RC OSIJEK</item>
      <item>I-NOVA ENERGY d.o.o. za razvoj inovativnih tehnologija</item>
    </derivirana_varijabla>
  </DomainObject.Predmet.SudioniciListNaziv>
  <DomainObject.Predmet.SudioniciListAdressOIB>
    <izvorni_sadrzaj>
      <item>FINA RC OSIJEK, OIB 85821130368</item>
      <item>I-NOVA ENERGY d.o.o. za razvoj inovativnih tehnologija, OIB 49458319606, Priljevo 203,32000 Vukovar</item>
    </izvorni_sadrzaj>
    <derivirana_varijabla naziv="DomainObject.Predmet.SudioniciListAdressOIB_1">
      <item>FINA RC OSIJEK, OIB 85821130368</item>
      <item>I-NOVA ENERGY d.o.o. za razvoj inovativnih tehnologija, OIB 49458319606, Priljevo 203,32000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49458319606</item>
    </izvorni_sadrzaj>
    <derivirana_varijabla naziv="DomainObject.Predmet.SudioniciListNazivOIB_1">
      <item>, OIB 85821130368</item>
      <item>, OIB 49458319606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1868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2016-08-31T08:54:00Z</dcterms:created>
  <dc:creator>Korisnik</dc:creator>
  <cp:lastModifiedBy>Sanda Gučić</cp:lastModifiedBy>
  <cp:lastPrinted>2016-08-31T08:52:00Z</cp:lastPrinted>
  <dcterms:modified xmlns:xsi="http://www.w3.org/2001/XMLSchema-instance" xsi:type="dcterms:W3CDTF">2016-08-31T10:19:00Z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