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43c9" w14:paraId="26b43c9" w:rsidRDefault="00880EBF" w:rsidP="00880EBF" w:rsidR="00880EB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EBF" w:rsidP="00880EBF" w:rsidR="00880EB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80EBF" w:rsidP="00880EBF" w:rsidR="00880EB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80EBF" w:rsidP="00880EBF" w:rsidR="00880EB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80EBF" w:rsidP="00880EBF" w:rsidR="00880EBF"/>
    <w:p w:rsidRDefault="00880EBF" w:rsidP="00880EBF" w:rsidR="00880EB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80EBF" w:rsidP="00880EBF" w:rsidR="00880EB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80EBF" w:rsidP="00880EBF" w:rsidR="00880EB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04-06-15-10</w:t>
      </w:r>
      <w:r>
        <w:rPr>
          <w:rFonts w:cs="Times New Roman" w:eastAsia="Times New Roman"/>
          <w:szCs w:val="24"/>
          <w:lang w:eastAsia="hr-HR"/>
        </w:rPr>
        <w:t>000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PROJEKT SARDINE d. o. o. Poreč, Partizanska 13, OIB 93304968879,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880EBF" w:rsidP="00880EBF" w:rsidR="00880EB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80EBF" w:rsidP="00880EBF" w:rsidR="00880EB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80EBF" w:rsidP="00880EBF" w:rsidR="00880EB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PROJEKT SARDINE d. o. o. Poreč, Partizanska 13, OIB 93304968879.</w:t>
      </w: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PROJEKT SARDINE d. o. o. Poreč.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1381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225.201,53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80EBF" w:rsidP="00880EBF" w:rsidR="00880EB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880EBF" w:rsidP="00880EBF" w:rsidR="00880EB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80EBF" w:rsidP="00880EBF" w:rsidR="00880EB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880EBF" w:rsidP="00880EBF" w:rsidR="00880EB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80EBF" w:rsidP="00880EBF" w:rsidR="00880EB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80EBF" w:rsidP="00880EBF" w:rsidR="00880EB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80EBF" w:rsidP="00880EBF" w:rsidR="00880EB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80EBF" w:rsidP="00880EBF" w:rsidR="00880EB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>
      <w:pPr>
        <w:tabs>
          <w:tab w:pos="4116" w:val="left"/>
        </w:tabs>
      </w:pPr>
    </w:p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 w:rsidRPr="00D05CA9"/>
    <w:p w:rsidRDefault="00880EBF" w:rsidP="00880EBF" w:rsidR="00880EBF"/>
    <w:p w:rsidRDefault="00880EBF" w:rsidP="00880EBF" w:rsidR="00880EBF"/>
    <w:p w:rsidRDefault="00880EBF" w:rsidP="00880EBF" w:rsidR="00880EBF"/>
    <w:p w:rsidRDefault="00880EBF" w:rsidP="00880EBF" w:rsidR="00880EBF"/>
    <w:p w:rsidRDefault="00880EBF" w:rsidP="00880EBF" w:rsidR="00880EBF"/>
    <w:p w:rsidRDefault="00880EBF" w:rsidP="00880EBF" w:rsidR="00880EBF"/>
    <w:p w:rsidRDefault="00880EBF" w:rsidP="00880EBF" w:rsidR="00880EBF"/>
    <w:p w:rsidRDefault="00877550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73F" w:rsidP="00880EBF" w:rsidR="009A773F">
      <w:r>
        <w:separator/>
      </w:r>
    </w:p>
  </w:endnote>
  <w:endnote w:id="0" w:type="continuationSeparator">
    <w:p w:rsidRDefault="009A773F" w:rsidP="00880EBF" w:rsidR="009A7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73F" w:rsidP="00880EBF" w:rsidR="009A773F">
      <w:r>
        <w:separator/>
      </w:r>
    </w:p>
  </w:footnote>
  <w:footnote w:id="0" w:type="continuationSeparator">
    <w:p w:rsidRDefault="009A773F" w:rsidP="00880EBF" w:rsidR="009A7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73F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7550">
          <w:rPr>
            <w:noProof/>
          </w:rPr>
          <w:t>2</w:t>
        </w:r>
        <w:r>
          <w:fldChar w:fldCharType="end"/>
        </w:r>
      </w:sdtContent>
    </w:sdt>
    <w:r>
      <w:tab/>
      <w:t>11 St-24</w:t>
    </w:r>
    <w:r w:rsidR="00880EBF">
      <w:t>7</w:t>
    </w:r>
    <w:r>
      <w:t>/2015-3</w:t>
    </w:r>
  </w:p>
  <w:p w:rsidRDefault="0087755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73F" w:rsidP="007B623F" w:rsidR="007B623F">
    <w:pPr>
      <w:pStyle w:val="Zaglavlje"/>
      <w:jc w:val="right"/>
    </w:pPr>
    <w:r>
      <w:t>11 St-24</w:t>
    </w:r>
    <w:r w:rsidR="00880EBF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29A"/>
    <w:rsid w:val="00877550"/>
    <w:rsid w:val="00880EBF"/>
    <w:rsid w:val="009A6044"/>
    <w:rsid w:val="009A773F"/>
    <w:rsid w:val="00B8329A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EB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E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0E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E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E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0E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0EB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7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5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EB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E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0E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E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E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0E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0EB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7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5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SARDINE d.o.o. POREČ</item>
    </izvorni_sadrzaj>
    <derivirana_varijabla naziv="DomainObject.Predmet.SudioniciListNaziv_1">
      <item>FINANCIJSKA AGENCIJA, RC RIJEKA, PODRUŽNICA PULA, PULA</item>
      <item>PROJEKT SARDINE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SARDINE d.o.o. POREČ, OIB 93304968879, Partizanska 13,52440 Poreč</item>
    </izvorni_sadrzaj>
    <derivirana_varijabla naziv="DomainObject.Predmet.SudioniciListAdressOIB_1">
      <item>FINANCIJSKA AGENCIJA, RC RIJEKA, PODRUŽNICA PULA, PULA, OIB 85821130368, Giardini 5,52100 Pula</item>
      <item>PROJEKT SARDINE d.o.o. POREČ, OIB 93304968879,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93304968879</item>
    </izvorni_sadrzaj>
    <derivirana_varijabla naziv="DomainObject.Predmet.SudioniciListNazivOIB_1">
      <item>, OIB 85821130368</item>
      <item>, OIB 93304968879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1979</properties:Characters>
  <properties:Lines>80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2015-11-17T14:05:00Z</dcterms:created>
  <dc:creator>Mihaela Kaligari</dc:creator>
  <dc:description/>
  <cp:keywords/>
  <cp:lastModifiedBy>Sanja Prodan</cp:lastModifiedBy>
  <cp:lastPrinted>2015-11-17T14:08:00Z</cp:lastPrinted>
  <dcterms:modified xmlns:xsi="http://www.w3.org/2001/XMLSchema-instance" xsi:type="dcterms:W3CDTF">2015-11-18T13:55:00Z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