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1d02" w14:paraId="d101d02" w:rsidRDefault="00D8351D" w:rsidP="00D8351D" w:rsidR="00D8351D">
      <w:pPr>
        <w:spacing w:after="0"/>
        <w:ind w:firstLine="708"/>
        <w15:collapsed w:val="false"/>
      </w:pPr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51D" w:rsidP="00D8351D" w:rsidR="00D8351D">
      <w:pPr>
        <w:spacing w:after="0"/>
      </w:pPr>
      <w:r>
        <w:t xml:space="preserve">         REPUBLIKA HRVATSKA</w:t>
      </w:r>
    </w:p>
    <w:p w:rsidRDefault="00D8351D" w:rsidP="00D8351D" w:rsidR="00D8351D">
      <w:pPr>
        <w:spacing w:after="0"/>
      </w:pPr>
      <w:r>
        <w:t xml:space="preserve"> TRGOVAČKI SUD U VARAŽDINU</w:t>
      </w:r>
    </w:p>
    <w:p w:rsidRDefault="00D8351D" w:rsidP="00D8351D" w:rsidR="00D8351D">
      <w:pPr>
        <w:spacing w:after="0"/>
        <w:ind w:firstLine="720"/>
      </w:pPr>
      <w:r>
        <w:t xml:space="preserve">         B. Radić 2</w:t>
      </w:r>
    </w:p>
    <w:p w:rsidRDefault="00D8351D" w:rsidP="00D8351D" w:rsidR="00D8351D">
      <w:pPr>
        <w:spacing w:after="0"/>
        <w:jc w:val="center"/>
      </w:pPr>
    </w:p>
    <w:p w:rsidRDefault="00D8351D" w:rsidP="00D8351D" w:rsidR="00D8351D">
      <w:pPr>
        <w:spacing w:after="0"/>
        <w:jc w:val="center"/>
      </w:pPr>
    </w:p>
    <w:p w:rsidRDefault="00D8351D" w:rsidP="00D8351D" w:rsidR="00D8351D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 xml:space="preserve"> - 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SVIJET ORHIDEJA d.o.o.</w:t>
      </w:r>
      <w:r>
        <w:t xml:space="preserve">, OIB: </w:t>
      </w:r>
      <w:r>
        <w:t>49237963173</w:t>
      </w:r>
      <w:r>
        <w:t>, sa sjedištem u</w:t>
      </w:r>
      <w:r>
        <w:t xml:space="preserve"> </w:t>
      </w:r>
      <w:proofErr w:type="spellStart"/>
      <w:r>
        <w:t>Ludbreška</w:t>
      </w:r>
      <w:proofErr w:type="spellEnd"/>
      <w:r>
        <w:t xml:space="preserve"> 63</w:t>
      </w:r>
      <w:r>
        <w:t xml:space="preserve">, </w:t>
      </w:r>
      <w:r>
        <w:t xml:space="preserve">42230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dana </w:t>
      </w:r>
      <w:r>
        <w:t>10. prosinca</w:t>
      </w:r>
      <w:r>
        <w:t xml:space="preserve"> 2015. godine, temeljem čl. 430. Stečajnog zakona ("Narodne novine" 71/15, u daljnjem tekstu SZ) objavljuje slijedeći</w:t>
      </w:r>
    </w:p>
    <w:p w:rsidRDefault="00D8351D" w:rsidP="00D8351D" w:rsidR="00D8351D">
      <w:pPr>
        <w:spacing w:after="0"/>
        <w:jc w:val="both"/>
      </w:pPr>
    </w:p>
    <w:p w:rsidRDefault="00D8351D" w:rsidP="00D8351D" w:rsidR="00D8351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8351D" w:rsidP="00D8351D" w:rsidR="00D8351D">
      <w:pPr>
        <w:spacing w:after="0"/>
        <w:jc w:val="both"/>
      </w:pPr>
    </w:p>
    <w:p w:rsidRDefault="00D8351D" w:rsidP="00D8351D" w:rsidR="00D8351D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SVIJET ORHIDEJA d.o.o., OIB: 49237963173, sa sjedištem u </w:t>
      </w:r>
      <w:proofErr w:type="spellStart"/>
      <w:r>
        <w:t>Ludbreška</w:t>
      </w:r>
      <w:proofErr w:type="spellEnd"/>
      <w:r>
        <w:t xml:space="preserve"> 63, 42230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iznosi </w:t>
      </w:r>
      <w:r>
        <w:t>2.093,87</w:t>
      </w:r>
      <w:r>
        <w:t xml:space="preserve"> kn.</w:t>
      </w:r>
    </w:p>
    <w:p w:rsidRDefault="00D8351D" w:rsidP="00D8351D" w:rsidR="00D8351D">
      <w:pPr>
        <w:spacing w:after="0"/>
        <w:jc w:val="both"/>
      </w:pPr>
    </w:p>
    <w:p w:rsidRDefault="00D8351D" w:rsidP="00D8351D" w:rsidR="00D8351D">
      <w:pPr>
        <w:spacing w:after="0"/>
        <w:jc w:val="both"/>
      </w:pPr>
      <w:r>
        <w:tab/>
        <w:t xml:space="preserve">II/ Poziva se </w:t>
      </w:r>
      <w:r>
        <w:t>predsjednik uprave</w:t>
      </w:r>
      <w:r>
        <w:t xml:space="preserve"> dužnika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Sauer</w:t>
      </w:r>
      <w:proofErr w:type="spellEnd"/>
      <w:r>
        <w:t>, OIB: 71092698668</w:t>
      </w:r>
      <w:r>
        <w:t xml:space="preserve">, </w:t>
      </w:r>
      <w:r>
        <w:t xml:space="preserve">Austrija, </w:t>
      </w:r>
      <w:proofErr w:type="spellStart"/>
      <w:r>
        <w:t>Hart</w:t>
      </w:r>
      <w:proofErr w:type="spellEnd"/>
      <w:r>
        <w:t>/</w:t>
      </w:r>
      <w:proofErr w:type="spellStart"/>
      <w:r>
        <w:t>Graz</w:t>
      </w:r>
      <w:proofErr w:type="spellEnd"/>
      <w:r>
        <w:t xml:space="preserve">, </w:t>
      </w:r>
      <w:proofErr w:type="spellStart"/>
      <w:r>
        <w:t>Badstrasse</w:t>
      </w:r>
      <w:proofErr w:type="spellEnd"/>
      <w:r>
        <w:t xml:space="preserve"> 48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8351D" w:rsidP="00D8351D" w:rsidR="00D8351D">
      <w:pPr>
        <w:spacing w:after="0"/>
        <w:jc w:val="both"/>
      </w:pPr>
    </w:p>
    <w:p w:rsidRDefault="00D8351D" w:rsidP="00D8351D" w:rsidR="00D8351D">
      <w:pPr>
        <w:spacing w:after="0"/>
        <w:jc w:val="both"/>
      </w:pPr>
      <w:r>
        <w:tab/>
        <w:t xml:space="preserve">III/ Upozorava se </w:t>
      </w:r>
      <w:r>
        <w:t>predsjednik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8351D" w:rsidP="00D8351D" w:rsidR="00D8351D">
      <w:pPr>
        <w:spacing w:after="0"/>
        <w:jc w:val="both"/>
      </w:pPr>
    </w:p>
    <w:p w:rsidRDefault="00D8351D" w:rsidP="00D8351D" w:rsidR="00D8351D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8351D" w:rsidP="00D8351D" w:rsidR="00D8351D">
      <w:pPr>
        <w:spacing w:after="0"/>
        <w:ind w:firstLine="720"/>
        <w:jc w:val="both"/>
      </w:pPr>
    </w:p>
    <w:p w:rsidRDefault="00D8351D" w:rsidP="00D8351D" w:rsidR="00D8351D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D8351D" w:rsidP="00D8351D" w:rsidR="00D8351D">
      <w:pPr>
        <w:spacing w:after="0"/>
        <w:outlineLvl w:val="0"/>
      </w:pPr>
    </w:p>
    <w:p w:rsidRDefault="00D8351D" w:rsidP="00D8351D" w:rsidR="00D8351D">
      <w:pPr>
        <w:spacing w:after="0"/>
        <w:jc w:val="center"/>
        <w:outlineLvl w:val="0"/>
      </w:pPr>
    </w:p>
    <w:p w:rsidRDefault="00D8351D" w:rsidP="00D8351D" w:rsidR="00D8351D">
      <w:pPr>
        <w:spacing w:after="0"/>
        <w:jc w:val="center"/>
        <w:outlineLvl w:val="0"/>
      </w:pPr>
      <w:r>
        <w:lastRenderedPageBreak/>
        <w:t>Obrazloženje</w:t>
      </w:r>
    </w:p>
    <w:p w:rsidRDefault="00D8351D" w:rsidP="00D8351D" w:rsidR="00D8351D">
      <w:pPr>
        <w:spacing w:after="0"/>
        <w:outlineLvl w:val="0"/>
      </w:pPr>
    </w:p>
    <w:p w:rsidRDefault="00D8351D" w:rsidP="00D8351D" w:rsidR="00D8351D">
      <w:pPr>
        <w:spacing w:after="0"/>
        <w:jc w:val="both"/>
        <w:outlineLvl w:val="0"/>
      </w:pPr>
      <w:r>
        <w:tab/>
        <w:t xml:space="preserve">Dana </w:t>
      </w:r>
      <w:r>
        <w:t>30. studenog</w:t>
      </w:r>
      <w:r>
        <w:t xml:space="preserve"> 2015.godine,  predlagatelj Financijska agencija, Regionalni centar Zagreb Podružnica Varaždin, podnio je prijedlog  za otvaranje stečajnog postupka nad dužnikom</w:t>
      </w:r>
      <w:r>
        <w:t xml:space="preserve"> </w:t>
      </w:r>
      <w:r>
        <w:t xml:space="preserve">SVIJET ORHIDEJA d.o.o., OIB: 49237963173, sa sjedištem u </w:t>
      </w:r>
      <w:proofErr w:type="spellStart"/>
      <w:r>
        <w:t>Ludbreška</w:t>
      </w:r>
      <w:proofErr w:type="spellEnd"/>
      <w:r>
        <w:t xml:space="preserve"> 63, 42230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navodeći da dužnik na dan </w:t>
      </w:r>
      <w:r>
        <w:t>27. studenog</w:t>
      </w:r>
      <w:r>
        <w:t xml:space="preserve"> 2015. u Očevidniku redoslijeda osnova za plaćanje ima evidentirane neizvršene osnove za plaćanje u ukupnom iznosu od </w:t>
      </w:r>
      <w:r>
        <w:t>2.093,87</w:t>
      </w:r>
      <w:bookmarkStart w:name="_GoBack" w:id="0"/>
      <w:bookmarkEnd w:id="0"/>
      <w:r>
        <w:t xml:space="preserve"> kn te da dužnik nema zaposlenih.</w:t>
      </w:r>
    </w:p>
    <w:p w:rsidRDefault="00D8351D" w:rsidP="00D8351D" w:rsidR="00D8351D">
      <w:pPr>
        <w:spacing w:after="0"/>
        <w:jc w:val="both"/>
        <w:outlineLvl w:val="0"/>
      </w:pPr>
    </w:p>
    <w:p w:rsidRDefault="00D8351D" w:rsidP="00D8351D" w:rsidR="00D8351D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8351D" w:rsidP="00D8351D" w:rsidR="00D8351D">
      <w:pPr>
        <w:spacing w:after="0"/>
        <w:jc w:val="both"/>
        <w:outlineLvl w:val="0"/>
      </w:pPr>
    </w:p>
    <w:p w:rsidRDefault="00D8351D" w:rsidP="00D8351D" w:rsidR="00D8351D">
      <w:pPr>
        <w:spacing w:after="0"/>
        <w:jc w:val="center"/>
        <w:outlineLvl w:val="0"/>
      </w:pPr>
    </w:p>
    <w:p w:rsidRDefault="00D8351D" w:rsidP="00D8351D" w:rsidR="00D8351D">
      <w:pPr>
        <w:spacing w:after="0"/>
        <w:jc w:val="center"/>
        <w:outlineLvl w:val="0"/>
      </w:pPr>
      <w:r>
        <w:t xml:space="preserve">U Varaždinu, </w:t>
      </w:r>
      <w:r>
        <w:t>10. prosinca</w:t>
      </w:r>
      <w:r>
        <w:t xml:space="preserve"> 2015. godine</w:t>
      </w:r>
    </w:p>
    <w:p w:rsidRDefault="00D8351D" w:rsidP="00D8351D" w:rsidR="00D8351D">
      <w:pPr>
        <w:spacing w:after="0"/>
        <w:jc w:val="center"/>
        <w:outlineLvl w:val="0"/>
      </w:pPr>
    </w:p>
    <w:p w:rsidRDefault="00D8351D" w:rsidP="00D8351D" w:rsidR="00D8351D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351D" w:rsidP="00D8351D" w:rsidR="00D8351D">
      <w:pPr>
        <w:spacing w:after="0"/>
        <w:jc w:val="center"/>
        <w:outlineLvl w:val="0"/>
      </w:pPr>
    </w:p>
    <w:p w:rsidRDefault="00D8351D" w:rsidP="00D8351D" w:rsidR="00D8351D">
      <w:pPr>
        <w:spacing w:after="0"/>
        <w:ind w:firstLine="720" w:left="3600"/>
        <w:jc w:val="center"/>
        <w:outlineLvl w:val="0"/>
      </w:pPr>
      <w:r>
        <w:t>STEČAJNI SUDAC:</w:t>
      </w:r>
    </w:p>
    <w:p w:rsidRDefault="00D8351D" w:rsidP="00D8351D" w:rsidR="00D8351D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 xml:space="preserve"> - Bubaš</w:t>
      </w:r>
    </w:p>
    <w:p w:rsidRDefault="00D8351D" w:rsidP="00D8351D" w:rsidR="00D8351D">
      <w:pPr>
        <w:ind w:firstLine="720" w:left="3600"/>
        <w:jc w:val="center"/>
        <w:outlineLvl w:val="0"/>
      </w:pPr>
    </w:p>
    <w:p w:rsidRDefault="00D8351D" w:rsidP="00D8351D" w:rsidR="00D8351D">
      <w:pPr>
        <w:outlineLvl w:val="0"/>
      </w:pPr>
    </w:p>
    <w:p w:rsidRDefault="00D8351D" w:rsidP="00D8351D" w:rsidR="00D8351D">
      <w:pPr>
        <w:outlineLvl w:val="0"/>
      </w:pPr>
    </w:p>
    <w:p w:rsidRDefault="00D8351D" w:rsidP="00D8351D" w:rsidR="00D8351D">
      <w:pPr>
        <w:outlineLvl w:val="0"/>
      </w:pPr>
    </w:p>
    <w:p w:rsidRDefault="00D8351D" w:rsidP="00D8351D" w:rsidR="00D8351D">
      <w:pPr>
        <w:outlineLvl w:val="0"/>
      </w:pPr>
    </w:p>
    <w:p w:rsidRDefault="00D8351D" w:rsidP="00D8351D" w:rsidR="00D8351D">
      <w:pPr>
        <w:outlineLvl w:val="0"/>
      </w:pPr>
      <w:r>
        <w:t>DNA:</w:t>
      </w:r>
    </w:p>
    <w:p w:rsidRDefault="00D8351D" w:rsidP="00D8351D" w:rsidR="00D8351D">
      <w:pPr>
        <w:outlineLvl w:val="0"/>
      </w:pPr>
      <w:r>
        <w:t>- e-Oglasna ploča suda</w:t>
      </w:r>
    </w:p>
    <w:p w:rsidRDefault="00AE649C" w:rsidP="00D8351D" w:rsidR="00AE649C" w:rsidRPr="00B76F3C">
      <w:pPr>
        <w:pStyle w:val="Naslov3"/>
        <w:numPr>
          <w:ilvl w:val="0"/>
          <w:numId w:val="0"/>
        </w:numPr>
      </w:pPr>
    </w:p>
    <w:p w:rsidRDefault="00D8351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8351D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51D" w:rsidP="00D8351D" w:rsidR="008333A9">
    <w:pPr>
      <w:pStyle w:val="Zaglavlje"/>
      <w:tabs>
        <w:tab w:pos="4536" w:val="center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</w:r>
    <w:r w:rsidR="001C4583" w:rsidRPr="001C4583">
      <w:rPr>
        <w:rStyle w:val="PozadinaSvijetloCrvena"/>
        <w:shd w:fill="auto" w:color="auto" w:val="clear"/>
      </w:rPr>
      <w:t xml:space="preserve"> </w:t>
    </w:r>
    <w:r>
      <w:t>Poslovni broj: 2 St-949/15-3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51D" w:rsidR="00D8351D">
    <w:pPr>
      <w:pStyle w:val="Zaglavlje"/>
    </w:pPr>
    <w:r>
      <w:t>Poslovni broj: 2 St-949/15-3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51D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859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St-949/2015-3</izvorni_sadrzaj>
    <derivirana_varijabla naziv="DomainObject.Oznaka_1">St-949/2015-3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949</izvorni_sadrzaj>
    <derivirana_varijabla naziv="DomainObject.Predmet.Broj_1">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St-949/2015</izvorni_sadrzaj>
    <derivirana_varijabla naziv="DomainObject.Predmet.OznakaBroj_1">St-949/2015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ORHIDEJA - društvo s ograničenom odgovornošću za trgovinu i usluge</izvorni_sadrzaj>
    <derivirana_varijabla naziv="DomainObject.Predmet.ProtustrankaFormated_1">  SVIJET ORHIDEJA - društvo s ograničenom odgovornošću za trgovinu i usluge</derivirana_varijabla>
  </DomainObject.Predmet.ProtustrankaFormated>
  <DomainObject.Predmet.ProtustrankaFormatedOIB>
    <izvorni_sadrzaj>  SVIJET ORHIDEJA - društvo s ograničenom odgovornošću za trgovinu i usluge, OIB 49237963173</izvorni_sadrzaj>
    <derivirana_varijabla naziv="DomainObject.Predmet.ProtustrankaFormatedOIB_1">  SVIJET ORHIDEJA - društvo s ograničenom odgovornošću za trgovinu i usluge, OIB 49237963173</derivirana_varijabla>
  </DomainObject.Predmet.ProtustrankaFormatedOIB>
  <DomainObject.Predmet.ProtustrankaFormatedWithAdress>
    <izvorni_sadrzaj> SVIJET ORHIDEJA - društvo s ograničenom odgovornošću za trgovinu i usluge, Ludbreška 63, 42230 Globočec Ludbreški</izvorni_sadrzaj>
    <derivirana_varijabla naziv="DomainObject.Predmet.ProtustrankaFormatedWithAdress_1"> SVIJET ORHIDEJA - društvo s ograničenom odgovornošću za trgovinu i usluge, Ludbreška 63, 42230 Globočec Ludbreški</derivirana_varijabla>
  </DomainObject.Predmet.ProtustrankaFormatedWithAdress>
  <DomainObject.Predmet.ProtustrankaFormatedWithAdressOIB>
    <izvorni_sadrzaj> SVIJET ORHIDEJA - društvo s ograničenom odgovornošću za trgovinu i usluge, OIB 49237963173, Ludbreška 63, 42230 Globočec Ludbreški</izvorni_sadrzaj>
    <derivirana_varijabla naziv="DomainObject.Predmet.ProtustrankaFormatedWithAdressOIB_1"> SVIJET ORHIDEJA - društvo s ograničenom odgovornošću za trgovinu i usluge, OIB 49237963173, Ludbreška 63, 42230 Globočec Ludbreški</derivirana_varijabla>
  </DomainObject.Predmet.ProtustrankaFormatedWithAdressOIB>
  <DomainObject.Predmet.ProtustrankaWithAdress>
    <izvorni_sadrzaj>SVIJET ORHIDEJA - društvo s ograničenom odgovornošću za trgovinu i usluge Ludbreška 63, 42230 Globočec Ludbreški</izvorni_sadrzaj>
    <derivirana_varijabla naziv="DomainObject.Predmet.ProtustrankaWithAdress_1">SVIJET ORHIDEJA - društvo s ograničenom odgovornošću za trgovinu i usluge Ludbreška 63, 42230 Globočec Ludbreški</derivirana_varijabla>
  </DomainObject.Predmet.ProtustrankaWithAdress>
  <DomainObject.Predmet.ProtustrankaWithAdressOIB>
    <izvorni_sadrzaj>SVIJET ORHIDEJA - društvo s ograničenom odgovornošću za trgovinu i usluge, OIB 49237963173, Ludbreška 63, 42230 Globočec Ludbreški</izvorni_sadrzaj>
    <derivirana_varijabla naziv="DomainObject.Predmet.ProtustrankaWithAdressOIB_1">SVIJET ORHIDEJA - društvo s ograničenom odgovornošću za trgovinu i usluge, OIB 49237963173, Ludbreška 63, 42230 Globočec Ludbreški</derivirana_varijabla>
  </DomainObject.Predmet.ProtustrankaWithAdressOIB>
  <DomainObject.Predmet.ProtustrankaNazivFormated>
    <izvorni_sadrzaj>SVIJET ORHIDEJA - društvo s ograničenom odgovornošću za trgovinu i usluge</izvorni_sadrzaj>
    <derivirana_varijabla naziv="DomainObject.Predmet.ProtustrankaNazivFormated_1">SVIJET ORHIDEJA - društvo s ograničenom odgovornošću za trgovinu i usluge</derivirana_varijabla>
  </DomainObject.Predmet.ProtustrankaNazivFormated>
  <DomainObject.Predmet.ProtustrankaNazivFormatedOIB>
    <izvorni_sadrzaj>SVIJET ORHIDEJA - društvo s ograničenom odgovornošću za trgovinu i usluge, OIB 49237963173</izvorni_sadrzaj>
    <derivirana_varijabla naziv="DomainObject.Predmet.ProtustrankaNazivFormatedOIB_1">SVIJET ORHIDEJA - društvo s ograničenom odgovornošću za trgovinu i usluge, OIB 49237963173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2093.87</izvorni_sadrzaj>
    <derivirana_varijabla naziv="DomainObject.Predmet.TrenutnaVrijednost_1">2093.87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SVIJET ORHIDEJA - društvo s ograničenom odgovornošću za trgovinu i usluge</item>
    </izvorni_sadrzaj>
    <derivirana_varijabla naziv="DomainObject.Predmet.ProtuStrankaListFormated_1">
      <item>SVIJET ORHIDEJA - društvo s ograničenom odgovornošću za trgovinu i usluge</item>
    </derivirana_varijabla>
  </DomainObject.Predmet.ProtuStrankaListFormated>
  <DomainObject.Predmet.ProtuStrankaListFormatedOIB>
    <izvorni_sadrzaj>
      <item>SVIJET ORHIDEJA - društvo s ograničenom odgovornošću za trgovinu i usluge, OIB 49237963173</item>
    </izvorni_sadrzaj>
    <derivirana_varijabla naziv="DomainObject.Predmet.ProtuStrankaListFormatedOIB_1">
      <item>SVIJET ORHIDEJA - društvo s ograničenom odgovornošću za trgovinu i usluge, OIB 49237963173</item>
    </derivirana_varijabla>
  </DomainObject.Predmet.ProtuStrankaListFormatedOIB>
  <DomainObject.Predmet.ProtuStrankaListFormatedWithAdress>
    <izvorni_sadrzaj>
      <item>SVIJET ORHIDEJA - društvo s ograničenom odgovornošću za trgovinu i usluge, Ludbreška 63, 42230 Globočec Ludbreški</item>
    </izvorni_sadrzaj>
    <derivirana_varijabla naziv="DomainObject.Predmet.ProtuStrankaListFormatedWithAdress_1">
      <item>SVIJET ORHIDEJA - društvo s ograničenom odgovornošću za trgovinu i usluge, Ludbreška 63, 42230 Globočec Ludbreški</item>
    </derivirana_varijabla>
  </DomainObject.Predmet.ProtuStrankaListFormatedWithAdress>
  <DomainObject.Predmet.ProtuStrankaListFormatedWithAdressOIB>
    <izvorni_sadrzaj>
      <item>SVIJET ORHIDEJA - društvo s ograničenom odgovornošću za trgovinu i usluge, OIB 49237963173, Ludbreška 63, 42230 Globočec Ludbreški</item>
    </izvorni_sadrzaj>
    <derivirana_varijabla naziv="DomainObject.Predmet.ProtuStrankaListFormatedWithAdressOIB_1">
      <item>SVIJET ORHIDEJA - društvo s ograničenom odgovornošću za trgovinu i usluge, OIB 49237963173, Ludbreška 63, 42230 Globočec Ludbreški</item>
    </derivirana_varijabla>
  </DomainObject.Predmet.ProtuStrankaListFormatedWithAdressOIB>
  <DomainObject.Predmet.ProtuStrankaListNazivFormated>
    <izvorni_sadrzaj>
      <item>SVIJET ORHIDEJA - društvo s ograničenom odgovornošću za trgovinu i usluge</item>
    </izvorni_sadrzaj>
    <derivirana_varijabla naziv="DomainObject.Predmet.ProtuStrankaListNazivFormated_1">
      <item>SVIJET ORHIDEJA - društvo s ograničenom odgovornošću za trgovinu i usluge</item>
    </derivirana_varijabla>
  </DomainObject.Predmet.ProtuStrankaListNazivFormated>
  <DomainObject.Predmet.ProtuStrankaListNazivFormatedOIB>
    <izvorni_sadrzaj>
      <item>SVIJET ORHIDEJA - društvo s ograničenom odgovornošću za trgovinu i usluge, OIB 49237963173</item>
    </izvorni_sadrzaj>
    <derivirana_varijabla naziv="DomainObject.Predmet.ProtuStrankaListNazivFormatedOIB_1">
      <item>SVIJET ORHIDEJA - društvo s ograničenom odgovornošću za trgovinu i usluge, OIB 49237963173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St-949/2015-3</izvorni_sadrzaj>
    <derivirana_varijabla naziv="DomainObject.PoslovniBrojDokumenta_1">St-949/2015-3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SVIJET ORHIDEJA - društvo s ograničenom odgovornošću za trgovinu i usluge</izvorni_sadrzaj>
    <derivirana_varijabla naziv="DomainObject.Predmet.ProtustrankaIDrugi_1">SVIJET ORHIDEJA -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SVIJET ORHIDEJA - društvo s ograničenom odgovornošću za trgovinu i usluge, OIB 49237963173, Ludbreška 63, 42230 Globočec Ludbreški</izvorni_sadrzaj>
    <derivirana_varijabla naziv="DomainObject.Predmet.ProtustrankaIDrugiAdressOIB_1">SVIJET ORHIDEJA - društvo s ograničenom odgovornošću za trgovinu i usluge, OIB 49237963173, Ludbreška 63, 42230 Globočec Ludbreški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SVIJET ORHIDEJA -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SVIJET ORHIDEJA -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SVIJET ORHIDEJA - društvo s ograničenom odgovornošću za trgovinu i usluge, OIB 49237963173, Ludbreška 63,42230 Globočec Ludbreški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SVIJET ORHIDEJA - društvo s ograničenom odgovornošću za trgovinu i usluge, OIB 49237963173, Ludbreška 63,42230 Globočec Ludbreški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68D8E4-ED32-49FA-BEB1-8CAC768040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2574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2015-12-10T11:55:00Z</cp:lastPrinted>
  <dcterms:modified xmlns:xsi="http://www.w3.org/2001/XMLSchema-instance" xsi:type="dcterms:W3CDTF">2015-12-10T11:55:00Z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St-949/2015-3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