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81b5" w14:paraId="a4481b5" w:rsidRDefault="00887B5B" w:rsidP="00887B5B" w:rsidR="00305779" w:rsidRPr="00193811">
      <w:pPr>
        <w15:collapsed w:val="false"/>
        <w:rPr>
          <w:sz w:val="24"/>
          <w:szCs w:val="24"/>
        </w:rPr>
      </w:pPr>
      <w:bookmarkStart w:name="_GoBack" w:id="0"/>
      <w:bookmarkEnd w:id="0"/>
      <w:r w:rsidRPr="00193811">
        <w:rPr>
          <w:sz w:val="24"/>
          <w:szCs w:val="24"/>
        </w:rPr>
        <w:t xml:space="preserve">   </w:t>
      </w:r>
    </w:p>
    <w:p w:rsidRDefault="001B2FD5" w:rsidP="000A081E" w:rsidR="000A081E" w:rsidRPr="00193811">
      <w:pPr>
        <w:rPr>
          <w:sz w:val="24"/>
          <w:szCs w:val="24"/>
        </w:rPr>
      </w:pPr>
      <w:r w:rsidRPr="00193811">
        <w:rPr>
          <w:sz w:val="24"/>
          <w:szCs w:val="24"/>
        </w:rPr>
        <w:t xml:space="preserve">          </w:t>
      </w:r>
      <w:r w:rsidR="000A081E" w:rsidRPr="00193811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2FD5" w:rsidP="00887B5B" w:rsidR="00887B5B" w:rsidRPr="00193811">
      <w:pPr>
        <w:rPr>
          <w:sz w:val="24"/>
          <w:szCs w:val="24"/>
        </w:rPr>
      </w:pPr>
      <w:r w:rsidRPr="00193811">
        <w:rPr>
          <w:sz w:val="24"/>
          <w:szCs w:val="24"/>
        </w:rPr>
        <w:t xml:space="preserve">  </w:t>
      </w:r>
      <w:r w:rsidR="00887B5B" w:rsidRPr="00193811">
        <w:rPr>
          <w:sz w:val="24"/>
          <w:szCs w:val="24"/>
        </w:rPr>
        <w:t xml:space="preserve">  Republika Hrvatska</w:t>
      </w:r>
    </w:p>
    <w:p w:rsidRDefault="00887B5B" w:rsidP="00887B5B" w:rsidR="00887B5B" w:rsidRPr="00193811">
      <w:pPr>
        <w:rPr>
          <w:sz w:val="24"/>
          <w:szCs w:val="24"/>
        </w:rPr>
      </w:pPr>
      <w:r w:rsidRPr="00193811">
        <w:rPr>
          <w:sz w:val="24"/>
          <w:szCs w:val="24"/>
        </w:rPr>
        <w:t xml:space="preserve">Trgovački sud u Zagrebu                                                                          </w:t>
      </w:r>
      <w:r w:rsidR="009A36C5" w:rsidRPr="00193811">
        <w:rPr>
          <w:sz w:val="24"/>
          <w:szCs w:val="24"/>
        </w:rPr>
        <w:t xml:space="preserve">        </w:t>
      </w:r>
      <w:r w:rsidR="00BE33E6" w:rsidRPr="00193811">
        <w:rPr>
          <w:sz w:val="24"/>
          <w:szCs w:val="24"/>
        </w:rPr>
        <w:t xml:space="preserve">  </w:t>
      </w:r>
      <w:r w:rsidR="00313A91" w:rsidRPr="00193811">
        <w:rPr>
          <w:sz w:val="24"/>
          <w:szCs w:val="24"/>
        </w:rPr>
        <w:t xml:space="preserve">  </w:t>
      </w:r>
      <w:r w:rsidR="009A36C5" w:rsidRPr="00193811">
        <w:rPr>
          <w:sz w:val="24"/>
          <w:szCs w:val="24"/>
        </w:rPr>
        <w:t xml:space="preserve">     </w:t>
      </w:r>
      <w:r w:rsidRPr="00193811">
        <w:rPr>
          <w:sz w:val="24"/>
          <w:szCs w:val="24"/>
        </w:rPr>
        <w:t xml:space="preserve">  </w:t>
      </w:r>
      <w:r w:rsidR="00062549" w:rsidRPr="00193811">
        <w:rPr>
          <w:sz w:val="24"/>
          <w:szCs w:val="24"/>
        </w:rPr>
        <w:t>66</w:t>
      </w:r>
      <w:r w:rsidRPr="00193811">
        <w:rPr>
          <w:sz w:val="24"/>
          <w:szCs w:val="24"/>
        </w:rPr>
        <w:t xml:space="preserve"> St-</w:t>
      </w:r>
      <w:r w:rsidR="00F467A7">
        <w:rPr>
          <w:sz w:val="24"/>
          <w:szCs w:val="24"/>
        </w:rPr>
        <w:t>1</w:t>
      </w:r>
      <w:r w:rsidR="00767016">
        <w:rPr>
          <w:sz w:val="24"/>
          <w:szCs w:val="24"/>
        </w:rPr>
        <w:t>323</w:t>
      </w:r>
      <w:r w:rsidRPr="00193811">
        <w:rPr>
          <w:sz w:val="24"/>
          <w:szCs w:val="24"/>
        </w:rPr>
        <w:t>/1</w:t>
      </w:r>
      <w:r w:rsidR="00767016">
        <w:rPr>
          <w:sz w:val="24"/>
          <w:szCs w:val="24"/>
        </w:rPr>
        <w:t>2</w:t>
      </w:r>
    </w:p>
    <w:p w:rsidRDefault="00173F03" w:rsidP="00887B5B" w:rsidR="00887B5B" w:rsidRPr="00193811">
      <w:pPr>
        <w:rPr>
          <w:sz w:val="24"/>
          <w:szCs w:val="24"/>
        </w:rPr>
      </w:pPr>
      <w:r w:rsidRPr="00193811">
        <w:rPr>
          <w:sz w:val="24"/>
          <w:szCs w:val="24"/>
        </w:rPr>
        <w:t xml:space="preserve">  </w:t>
      </w:r>
      <w:r w:rsidR="00887B5B" w:rsidRPr="00193811">
        <w:rPr>
          <w:sz w:val="24"/>
          <w:szCs w:val="24"/>
        </w:rPr>
        <w:t xml:space="preserve">Zagreb, </w:t>
      </w:r>
      <w:proofErr w:type="spellStart"/>
      <w:r w:rsidR="00887B5B" w:rsidRPr="00193811">
        <w:rPr>
          <w:sz w:val="24"/>
          <w:szCs w:val="24"/>
        </w:rPr>
        <w:t>Amruševa</w:t>
      </w:r>
      <w:proofErr w:type="spellEnd"/>
      <w:r w:rsidR="00887B5B" w:rsidRPr="00193811">
        <w:rPr>
          <w:sz w:val="24"/>
          <w:szCs w:val="24"/>
        </w:rPr>
        <w:t xml:space="preserve"> 2/II</w:t>
      </w:r>
    </w:p>
    <w:p w:rsidRDefault="000A081E" w:rsidP="00887B5B" w:rsidR="000A081E" w:rsidRPr="00193811">
      <w:pPr>
        <w:rPr>
          <w:sz w:val="24"/>
          <w:szCs w:val="24"/>
        </w:rPr>
      </w:pPr>
    </w:p>
    <w:p w:rsidRDefault="00897441" w:rsidP="00897441" w:rsidR="00897441" w:rsidRPr="00193811">
      <w:pPr>
        <w:jc w:val="center"/>
        <w:rPr>
          <w:sz w:val="24"/>
          <w:szCs w:val="24"/>
        </w:rPr>
      </w:pPr>
      <w:r w:rsidRPr="00193811">
        <w:rPr>
          <w:sz w:val="24"/>
          <w:szCs w:val="24"/>
        </w:rPr>
        <w:t>R E P U B L I K A   H R V A T S K A</w:t>
      </w:r>
    </w:p>
    <w:p w:rsidRDefault="000A081E" w:rsidP="00897441" w:rsidR="000A081E" w:rsidRPr="00193811">
      <w:pPr>
        <w:jc w:val="center"/>
        <w:rPr>
          <w:sz w:val="24"/>
          <w:szCs w:val="24"/>
        </w:rPr>
      </w:pPr>
    </w:p>
    <w:p w:rsidRDefault="00F02312" w:rsidP="00887B5B" w:rsidR="00887B5B" w:rsidRPr="0019381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062549" w:rsidP="00062549" w:rsidR="00062549" w:rsidRPr="00193811">
      <w:pPr>
        <w:jc w:val="center"/>
        <w:rPr>
          <w:b/>
          <w:sz w:val="24"/>
          <w:szCs w:val="24"/>
        </w:rPr>
      </w:pPr>
    </w:p>
    <w:p w:rsidRDefault="00062549" w:rsidP="00062549" w:rsidR="00062549" w:rsidRPr="00193811">
      <w:pPr>
        <w:jc w:val="both"/>
        <w:rPr>
          <w:sz w:val="24"/>
          <w:szCs w:val="24"/>
        </w:rPr>
      </w:pPr>
      <w:r w:rsidRPr="00193811">
        <w:rPr>
          <w:sz w:val="24"/>
          <w:szCs w:val="24"/>
        </w:rPr>
        <w:t xml:space="preserve">               </w:t>
      </w:r>
      <w:r w:rsidR="00193811" w:rsidRPr="00193811">
        <w:rPr>
          <w:sz w:val="24"/>
          <w:szCs w:val="24"/>
        </w:rPr>
        <w:t xml:space="preserve">Trgovački sud u Zagrebu, po sucu pojedincu Mislavu </w:t>
      </w:r>
      <w:proofErr w:type="spellStart"/>
      <w:r w:rsidR="00193811" w:rsidRPr="00193811">
        <w:rPr>
          <w:sz w:val="24"/>
          <w:szCs w:val="24"/>
        </w:rPr>
        <w:t>Kolakušiću</w:t>
      </w:r>
      <w:proofErr w:type="spellEnd"/>
      <w:r w:rsidR="00193811" w:rsidRPr="00193811">
        <w:rPr>
          <w:sz w:val="24"/>
          <w:szCs w:val="24"/>
        </w:rPr>
        <w:t xml:space="preserve"> kao stečajnom sucu u stečajnom postupku nad </w:t>
      </w:r>
      <w:proofErr w:type="spellStart"/>
      <w:r w:rsidR="00C35A85" w:rsidRPr="00C35A85">
        <w:rPr>
          <w:sz w:val="24"/>
          <w:szCs w:val="24"/>
        </w:rPr>
        <w:t>INING</w:t>
      </w:r>
      <w:proofErr w:type="spellEnd"/>
      <w:r w:rsidR="00C35A85" w:rsidRPr="00C35A85">
        <w:rPr>
          <w:sz w:val="24"/>
          <w:szCs w:val="24"/>
        </w:rPr>
        <w:t xml:space="preserve"> d.o.o. u stečaju, Zagreb, J. Dalmatinca 7, </w:t>
      </w:r>
      <w:proofErr w:type="spellStart"/>
      <w:r w:rsidR="00C35A85" w:rsidRPr="00C35A85">
        <w:rPr>
          <w:sz w:val="24"/>
          <w:szCs w:val="24"/>
        </w:rPr>
        <w:t>MBS</w:t>
      </w:r>
      <w:proofErr w:type="spellEnd"/>
      <w:r w:rsidR="00C35A85" w:rsidRPr="00C35A85">
        <w:rPr>
          <w:sz w:val="24"/>
          <w:szCs w:val="24"/>
        </w:rPr>
        <w:t xml:space="preserve">:080069557, </w:t>
      </w:r>
      <w:proofErr w:type="spellStart"/>
      <w:r w:rsidR="00C35A85" w:rsidRPr="00C35A85">
        <w:rPr>
          <w:sz w:val="24"/>
          <w:szCs w:val="24"/>
        </w:rPr>
        <w:t>OIB</w:t>
      </w:r>
      <w:proofErr w:type="spellEnd"/>
      <w:r w:rsidR="00C35A85" w:rsidRPr="00C35A85">
        <w:rPr>
          <w:sz w:val="24"/>
          <w:szCs w:val="24"/>
        </w:rPr>
        <w:t>:32715807903</w:t>
      </w:r>
      <w:r w:rsidRPr="00193811">
        <w:rPr>
          <w:sz w:val="24"/>
          <w:szCs w:val="24"/>
        </w:rPr>
        <w:t>,</w:t>
      </w:r>
      <w:r w:rsidR="00500F82" w:rsidRPr="00193811">
        <w:rPr>
          <w:sz w:val="24"/>
          <w:szCs w:val="24"/>
        </w:rPr>
        <w:t xml:space="preserve"> </w:t>
      </w:r>
      <w:r w:rsidR="00946A76">
        <w:rPr>
          <w:sz w:val="24"/>
          <w:szCs w:val="24"/>
        </w:rPr>
        <w:t>1</w:t>
      </w:r>
      <w:r w:rsidR="00203709">
        <w:rPr>
          <w:sz w:val="24"/>
          <w:szCs w:val="24"/>
        </w:rPr>
        <w:t>1</w:t>
      </w:r>
      <w:r w:rsidRPr="00193811">
        <w:rPr>
          <w:sz w:val="24"/>
          <w:szCs w:val="24"/>
        </w:rPr>
        <w:t xml:space="preserve">. </w:t>
      </w:r>
      <w:r w:rsidR="00203709">
        <w:rPr>
          <w:sz w:val="24"/>
          <w:szCs w:val="24"/>
        </w:rPr>
        <w:t>travnja</w:t>
      </w:r>
      <w:r w:rsidRPr="00193811">
        <w:rPr>
          <w:sz w:val="24"/>
          <w:szCs w:val="24"/>
        </w:rPr>
        <w:t xml:space="preserve"> 201</w:t>
      </w:r>
      <w:r w:rsidR="00193811">
        <w:rPr>
          <w:sz w:val="24"/>
          <w:szCs w:val="24"/>
        </w:rPr>
        <w:t>8</w:t>
      </w:r>
      <w:r w:rsidRPr="00193811">
        <w:rPr>
          <w:sz w:val="24"/>
          <w:szCs w:val="24"/>
        </w:rPr>
        <w:t>.</w:t>
      </w:r>
    </w:p>
    <w:p w:rsidRDefault="00C8251A" w:rsidP="00887B5B" w:rsidR="00C8251A" w:rsidRPr="00193811">
      <w:pPr>
        <w:jc w:val="center"/>
        <w:rPr>
          <w:b/>
          <w:sz w:val="24"/>
          <w:szCs w:val="24"/>
        </w:rPr>
      </w:pPr>
    </w:p>
    <w:p w:rsidRDefault="00F02312" w:rsidP="00887B5B" w:rsidR="00887B5B" w:rsidRPr="0019381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87B5B" w:rsidRPr="00193811">
        <w:rPr>
          <w:sz w:val="24"/>
          <w:szCs w:val="24"/>
        </w:rPr>
        <w:t xml:space="preserve">     j e</w:t>
      </w:r>
    </w:p>
    <w:p w:rsidRDefault="00843E2F" w:rsidP="00843E2F" w:rsidR="00843E2F" w:rsidRPr="00193811">
      <w:pPr>
        <w:ind w:firstLine="709"/>
        <w:jc w:val="both"/>
        <w:rPr>
          <w:sz w:val="24"/>
          <w:szCs w:val="24"/>
        </w:rPr>
      </w:pPr>
    </w:p>
    <w:p w:rsidRDefault="008F61F0" w:rsidP="003B1194" w:rsidR="009F1B0F" w:rsidRPr="00BD7F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</w:t>
      </w:r>
      <w:r w:rsidR="00CB4357">
        <w:rPr>
          <w:sz w:val="24"/>
          <w:szCs w:val="24"/>
        </w:rPr>
        <w:t xml:space="preserve">izreka </w:t>
      </w:r>
      <w:r w:rsidR="00E1256E">
        <w:rPr>
          <w:sz w:val="24"/>
          <w:szCs w:val="24"/>
        </w:rPr>
        <w:t>zaključka</w:t>
      </w:r>
      <w:r>
        <w:rPr>
          <w:sz w:val="24"/>
          <w:szCs w:val="24"/>
        </w:rPr>
        <w:t xml:space="preserve"> St-</w:t>
      </w:r>
      <w:r w:rsidR="00CB4357">
        <w:rPr>
          <w:sz w:val="24"/>
          <w:szCs w:val="24"/>
        </w:rPr>
        <w:t>1</w:t>
      </w:r>
      <w:r w:rsidR="003B1194">
        <w:rPr>
          <w:sz w:val="24"/>
          <w:szCs w:val="24"/>
        </w:rPr>
        <w:t>323</w:t>
      </w:r>
      <w:r>
        <w:rPr>
          <w:sz w:val="24"/>
          <w:szCs w:val="24"/>
        </w:rPr>
        <w:t>/1</w:t>
      </w:r>
      <w:r w:rsidR="003B1194">
        <w:rPr>
          <w:sz w:val="24"/>
          <w:szCs w:val="24"/>
        </w:rPr>
        <w:t>2</w:t>
      </w:r>
      <w:r w:rsidR="00BD7FB1">
        <w:rPr>
          <w:sz w:val="24"/>
          <w:szCs w:val="24"/>
        </w:rPr>
        <w:t xml:space="preserve"> od 11. travnja 2018.</w:t>
      </w:r>
      <w:r>
        <w:rPr>
          <w:sz w:val="24"/>
          <w:szCs w:val="24"/>
        </w:rPr>
        <w:t xml:space="preserve"> </w:t>
      </w:r>
      <w:r w:rsidR="007E47A4">
        <w:rPr>
          <w:sz w:val="24"/>
          <w:szCs w:val="24"/>
        </w:rPr>
        <w:t xml:space="preserve">u </w:t>
      </w:r>
      <w:r>
        <w:rPr>
          <w:sz w:val="24"/>
          <w:szCs w:val="24"/>
        </w:rPr>
        <w:t>koj</w:t>
      </w:r>
      <w:r w:rsidR="007E47A4">
        <w:rPr>
          <w:sz w:val="24"/>
          <w:szCs w:val="24"/>
        </w:rPr>
        <w:t>e</w:t>
      </w:r>
      <w:r>
        <w:rPr>
          <w:sz w:val="24"/>
          <w:szCs w:val="24"/>
        </w:rPr>
        <w:t xml:space="preserve">m je omaškom navedeno </w:t>
      </w:r>
      <w:r w:rsidR="003B1194">
        <w:rPr>
          <w:sz w:val="24"/>
          <w:szCs w:val="24"/>
        </w:rPr>
        <w:t xml:space="preserve">da će se skupština </w:t>
      </w:r>
      <w:r w:rsidR="007E47A4">
        <w:rPr>
          <w:sz w:val="24"/>
          <w:szCs w:val="24"/>
        </w:rPr>
        <w:t xml:space="preserve">vjerovnika </w:t>
      </w:r>
      <w:r w:rsidR="003B1194">
        <w:rPr>
          <w:sz w:val="24"/>
          <w:szCs w:val="24"/>
        </w:rPr>
        <w:t xml:space="preserve">održati 8. svibnja 2018. u 10,45 sati umjesto ispravno </w:t>
      </w:r>
      <w:r w:rsidR="003B1194" w:rsidRPr="00BD7FB1">
        <w:rPr>
          <w:sz w:val="24"/>
          <w:szCs w:val="24"/>
        </w:rPr>
        <w:t>26. travnja 2018. u 10,45 sati</w:t>
      </w:r>
      <w:r w:rsidR="00843E2F" w:rsidRPr="00BD7FB1">
        <w:rPr>
          <w:sz w:val="24"/>
          <w:szCs w:val="24"/>
        </w:rPr>
        <w:t>.</w:t>
      </w:r>
      <w:r w:rsidR="009F1B0F" w:rsidRPr="00BD7FB1">
        <w:rPr>
          <w:sz w:val="24"/>
          <w:szCs w:val="24"/>
        </w:rPr>
        <w:tab/>
      </w:r>
      <w:r w:rsidR="009F1B0F" w:rsidRPr="00BD7FB1">
        <w:rPr>
          <w:sz w:val="24"/>
          <w:szCs w:val="24"/>
        </w:rPr>
        <w:tab/>
      </w:r>
      <w:r w:rsidR="009F1B0F" w:rsidRPr="00BD7FB1">
        <w:rPr>
          <w:sz w:val="24"/>
          <w:szCs w:val="24"/>
        </w:rPr>
        <w:tab/>
      </w:r>
      <w:r w:rsidR="009F1B0F" w:rsidRPr="00BD7FB1">
        <w:rPr>
          <w:sz w:val="24"/>
          <w:szCs w:val="24"/>
        </w:rPr>
        <w:tab/>
      </w:r>
    </w:p>
    <w:p w:rsidRDefault="00C8251A" w:rsidP="001F67AA" w:rsidR="00C8251A" w:rsidRPr="00193811">
      <w:pPr>
        <w:ind w:firstLine="709"/>
        <w:jc w:val="both"/>
        <w:rPr>
          <w:sz w:val="24"/>
          <w:szCs w:val="24"/>
        </w:rPr>
      </w:pPr>
    </w:p>
    <w:p w:rsidRDefault="009F1B0F" w:rsidP="009F1B0F" w:rsidR="009F1B0F" w:rsidRPr="00193811">
      <w:pPr>
        <w:ind w:firstLine="720"/>
        <w:jc w:val="both"/>
        <w:rPr>
          <w:sz w:val="24"/>
          <w:szCs w:val="24"/>
        </w:rPr>
      </w:pPr>
    </w:p>
    <w:p w:rsidRDefault="009F1B0F" w:rsidP="009F1B0F" w:rsidR="009F1B0F" w:rsidRPr="00193811">
      <w:pPr>
        <w:jc w:val="center"/>
        <w:rPr>
          <w:sz w:val="24"/>
          <w:szCs w:val="24"/>
        </w:rPr>
      </w:pPr>
      <w:r w:rsidRPr="00193811">
        <w:rPr>
          <w:sz w:val="24"/>
          <w:szCs w:val="24"/>
        </w:rPr>
        <w:t xml:space="preserve">Zagreb, </w:t>
      </w:r>
      <w:r w:rsidR="00946A76">
        <w:rPr>
          <w:sz w:val="24"/>
          <w:szCs w:val="24"/>
        </w:rPr>
        <w:t>1</w:t>
      </w:r>
      <w:r w:rsidR="003B1194">
        <w:rPr>
          <w:sz w:val="24"/>
          <w:szCs w:val="24"/>
        </w:rPr>
        <w:t>1</w:t>
      </w:r>
      <w:r w:rsidRPr="00193811">
        <w:rPr>
          <w:sz w:val="24"/>
          <w:szCs w:val="24"/>
        </w:rPr>
        <w:t xml:space="preserve">. </w:t>
      </w:r>
      <w:r w:rsidR="003B1194">
        <w:rPr>
          <w:sz w:val="24"/>
          <w:szCs w:val="24"/>
        </w:rPr>
        <w:t>travnja</w:t>
      </w:r>
      <w:r w:rsidRPr="00193811">
        <w:rPr>
          <w:sz w:val="24"/>
          <w:szCs w:val="24"/>
        </w:rPr>
        <w:t xml:space="preserve"> 201</w:t>
      </w:r>
      <w:r w:rsidR="00193811">
        <w:rPr>
          <w:sz w:val="24"/>
          <w:szCs w:val="24"/>
        </w:rPr>
        <w:t>8</w:t>
      </w:r>
      <w:r w:rsidRPr="00193811">
        <w:rPr>
          <w:sz w:val="24"/>
          <w:szCs w:val="24"/>
        </w:rPr>
        <w:t>.</w:t>
      </w:r>
      <w:r w:rsidR="00F32279" w:rsidRPr="00193811">
        <w:rPr>
          <w:sz w:val="24"/>
          <w:szCs w:val="24"/>
        </w:rPr>
        <w:t xml:space="preserve">  </w:t>
      </w:r>
    </w:p>
    <w:p w:rsidRDefault="009F1B0F" w:rsidP="009F1B0F" w:rsidR="00305779" w:rsidRPr="00193811">
      <w:pPr>
        <w:jc w:val="both"/>
        <w:rPr>
          <w:sz w:val="24"/>
          <w:szCs w:val="24"/>
        </w:rPr>
      </w:pPr>
      <w:r w:rsidRPr="00193811">
        <w:rPr>
          <w:sz w:val="24"/>
          <w:szCs w:val="24"/>
        </w:rPr>
        <w:tab/>
      </w:r>
      <w:r w:rsidRPr="00193811">
        <w:rPr>
          <w:sz w:val="24"/>
          <w:szCs w:val="24"/>
        </w:rPr>
        <w:tab/>
      </w:r>
      <w:r w:rsidRPr="00193811">
        <w:rPr>
          <w:sz w:val="24"/>
          <w:szCs w:val="24"/>
        </w:rPr>
        <w:tab/>
      </w:r>
      <w:r w:rsidRPr="00193811">
        <w:rPr>
          <w:sz w:val="24"/>
          <w:szCs w:val="24"/>
        </w:rPr>
        <w:tab/>
        <w:t xml:space="preserve">             </w:t>
      </w:r>
      <w:r w:rsidRPr="00193811">
        <w:rPr>
          <w:sz w:val="24"/>
          <w:szCs w:val="24"/>
        </w:rPr>
        <w:tab/>
      </w:r>
      <w:r w:rsidRPr="00193811">
        <w:rPr>
          <w:sz w:val="24"/>
          <w:szCs w:val="24"/>
        </w:rPr>
        <w:tab/>
      </w:r>
      <w:r w:rsidRPr="00193811">
        <w:rPr>
          <w:sz w:val="24"/>
          <w:szCs w:val="24"/>
        </w:rPr>
        <w:tab/>
      </w:r>
      <w:r w:rsidRPr="00193811">
        <w:rPr>
          <w:sz w:val="24"/>
          <w:szCs w:val="24"/>
        </w:rPr>
        <w:tab/>
      </w:r>
      <w:r w:rsidR="00173F03" w:rsidRPr="00193811">
        <w:rPr>
          <w:sz w:val="24"/>
          <w:szCs w:val="24"/>
        </w:rPr>
        <w:tab/>
      </w:r>
      <w:r w:rsidR="00F32279" w:rsidRPr="00193811">
        <w:rPr>
          <w:sz w:val="24"/>
          <w:szCs w:val="24"/>
        </w:rPr>
        <w:t xml:space="preserve">        </w:t>
      </w:r>
    </w:p>
    <w:p w:rsidRDefault="009F1B0F" w:rsidP="00305779" w:rsidR="009F1B0F" w:rsidRPr="00193811">
      <w:pPr>
        <w:ind w:firstLine="720" w:left="5760"/>
        <w:jc w:val="center"/>
        <w:rPr>
          <w:sz w:val="24"/>
          <w:szCs w:val="24"/>
        </w:rPr>
      </w:pPr>
      <w:r w:rsidRPr="00193811">
        <w:rPr>
          <w:sz w:val="24"/>
          <w:szCs w:val="24"/>
        </w:rPr>
        <w:t>Stečajni sudac</w:t>
      </w:r>
    </w:p>
    <w:p w:rsidRDefault="00062549" w:rsidP="00305779" w:rsidR="009F1B0F" w:rsidRPr="00193811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193811">
        <w:rPr>
          <w:rFonts w:hAnsi="Times New Roman" w:ascii="Times New Roman"/>
          <w:b w:val="false"/>
          <w:color w:val="auto"/>
          <w:szCs w:val="24"/>
        </w:rPr>
        <w:t>Mislav Kolakušić</w:t>
      </w:r>
      <w:r w:rsidR="00D8611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97441" w:rsidP="00305779" w:rsidR="00897441" w:rsidRPr="00193811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C434BF" w:rsidP="00305779" w:rsidR="00C434BF" w:rsidRPr="00193811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8F61F0" w:rsidP="008F61F0" w:rsidR="008F61F0" w:rsidRPr="008F61F0">
      <w:pPr>
        <w:jc w:val="both"/>
        <w:rPr>
          <w:sz w:val="24"/>
          <w:szCs w:val="24"/>
        </w:rPr>
      </w:pPr>
      <w:r w:rsidRPr="008F61F0">
        <w:rPr>
          <w:sz w:val="24"/>
          <w:szCs w:val="24"/>
        </w:rPr>
        <w:t>UPUTA  O PRAVNOM LIJEKU:</w:t>
      </w:r>
    </w:p>
    <w:p w:rsidRDefault="008F61F0" w:rsidP="008F61F0" w:rsidR="009F1B0F" w:rsidRPr="00193811">
      <w:pPr>
        <w:jc w:val="both"/>
        <w:rPr>
          <w:sz w:val="24"/>
          <w:szCs w:val="24"/>
        </w:rPr>
      </w:pPr>
      <w:r w:rsidRPr="008F61F0">
        <w:rPr>
          <w:sz w:val="24"/>
          <w:szCs w:val="24"/>
        </w:rPr>
        <w:t xml:space="preserve">Protiv ovog zaključka nije dopuštena žalba (članka 19. stavak 7. </w:t>
      </w:r>
      <w:proofErr w:type="spellStart"/>
      <w:r w:rsidRPr="008F61F0">
        <w:rPr>
          <w:sz w:val="24"/>
          <w:szCs w:val="24"/>
        </w:rPr>
        <w:t>SZ</w:t>
      </w:r>
      <w:proofErr w:type="spellEnd"/>
      <w:r w:rsidRPr="008F61F0">
        <w:rPr>
          <w:sz w:val="24"/>
          <w:szCs w:val="24"/>
        </w:rPr>
        <w:t>-a)</w:t>
      </w:r>
    </w:p>
    <w:p w:rsidRDefault="00062549" w:rsidP="002458FE" w:rsidR="00062549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D86119" w:rsidP="002458FE" w:rsidR="00D86119" w:rsidRPr="00D86119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D86119" w:rsidR="00D86119" w:rsidRPr="00D86119">
      <w:pPr>
        <w:rPr>
          <w:sz w:val="24"/>
          <w:szCs w:val="24"/>
        </w:rPr>
      </w:pPr>
      <w:r w:rsidRPr="00D86119">
        <w:rPr>
          <w:sz w:val="24"/>
          <w:szCs w:val="24"/>
        </w:rPr>
        <w:t xml:space="preserve">Za točnost </w:t>
      </w:r>
      <w:proofErr w:type="spellStart"/>
      <w:r w:rsidRPr="00D86119">
        <w:rPr>
          <w:sz w:val="24"/>
          <w:szCs w:val="24"/>
        </w:rPr>
        <w:t>otpravka</w:t>
      </w:r>
      <w:proofErr w:type="spellEnd"/>
      <w:r w:rsidRPr="00D86119">
        <w:rPr>
          <w:sz w:val="24"/>
          <w:szCs w:val="24"/>
        </w:rPr>
        <w:t xml:space="preserve"> - ovlašteni službenik</w:t>
      </w:r>
    </w:p>
    <w:p w:rsidRDefault="00D86119" w:rsidR="00D86119" w:rsidRPr="00D86119">
      <w:pPr>
        <w:rPr>
          <w:sz w:val="24"/>
          <w:szCs w:val="24"/>
        </w:rPr>
      </w:pPr>
      <w:r w:rsidRPr="00D86119">
        <w:rPr>
          <w:sz w:val="24"/>
          <w:szCs w:val="24"/>
        </w:rPr>
        <w:tab/>
        <w:t xml:space="preserve">      Ivana Stampf</w:t>
      </w:r>
    </w:p>
    <w:p w:rsidRDefault="00D86119" w:rsidP="002458FE" w:rsidR="00D86119" w:rsidRPr="00193811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0A081E" w:rsidR="00D86119" w:rsidRPr="00193811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71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1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1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7A7" w:rsidP="00F467A7" w:rsidR="00650C86">
    <w:pPr>
      <w:pStyle w:val="Zaglavlje"/>
      <w:jc w:val="right"/>
    </w:pPr>
    <w:r>
      <w:tab/>
    </w:r>
    <w:r>
      <w:tab/>
    </w:r>
    <w:r>
      <w:tab/>
    </w:r>
    <w:r>
      <w:tab/>
    </w:r>
    <w:r w:rsidR="00A65622">
      <w:t>St-</w:t>
    </w:r>
    <w:r>
      <w:t>1448</w:t>
    </w:r>
    <w:r w:rsidR="00897441">
      <w:t>/</w:t>
    </w:r>
    <w: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62549"/>
    <w:rsid w:val="000A081E"/>
    <w:rsid w:val="000E5112"/>
    <w:rsid w:val="0016439D"/>
    <w:rsid w:val="00173F03"/>
    <w:rsid w:val="0017783F"/>
    <w:rsid w:val="00192EE1"/>
    <w:rsid w:val="00193811"/>
    <w:rsid w:val="001B13F5"/>
    <w:rsid w:val="001B2FD5"/>
    <w:rsid w:val="001F67AA"/>
    <w:rsid w:val="00201B4B"/>
    <w:rsid w:val="00203709"/>
    <w:rsid w:val="00205492"/>
    <w:rsid w:val="002458FE"/>
    <w:rsid w:val="00252085"/>
    <w:rsid w:val="002E49ED"/>
    <w:rsid w:val="002E6A69"/>
    <w:rsid w:val="00303E0A"/>
    <w:rsid w:val="00305779"/>
    <w:rsid w:val="003131A5"/>
    <w:rsid w:val="00313A91"/>
    <w:rsid w:val="00323CC1"/>
    <w:rsid w:val="003B1194"/>
    <w:rsid w:val="0041128B"/>
    <w:rsid w:val="004479DE"/>
    <w:rsid w:val="00453036"/>
    <w:rsid w:val="00473D5F"/>
    <w:rsid w:val="00485B12"/>
    <w:rsid w:val="00492F02"/>
    <w:rsid w:val="004B307A"/>
    <w:rsid w:val="00500F82"/>
    <w:rsid w:val="00572D7B"/>
    <w:rsid w:val="00575C89"/>
    <w:rsid w:val="00577C20"/>
    <w:rsid w:val="00586BEB"/>
    <w:rsid w:val="005B3E7C"/>
    <w:rsid w:val="005F4993"/>
    <w:rsid w:val="00617CB6"/>
    <w:rsid w:val="00650C86"/>
    <w:rsid w:val="006A4954"/>
    <w:rsid w:val="006B2F46"/>
    <w:rsid w:val="00737ED0"/>
    <w:rsid w:val="00753D14"/>
    <w:rsid w:val="00754645"/>
    <w:rsid w:val="007650E5"/>
    <w:rsid w:val="00767016"/>
    <w:rsid w:val="007B4289"/>
    <w:rsid w:val="007E47A4"/>
    <w:rsid w:val="00817BE1"/>
    <w:rsid w:val="00843E2F"/>
    <w:rsid w:val="00866D2C"/>
    <w:rsid w:val="008707C4"/>
    <w:rsid w:val="00880B5A"/>
    <w:rsid w:val="00887B5B"/>
    <w:rsid w:val="00897441"/>
    <w:rsid w:val="008A286D"/>
    <w:rsid w:val="008A719A"/>
    <w:rsid w:val="008F61F0"/>
    <w:rsid w:val="00927FE1"/>
    <w:rsid w:val="00935ABA"/>
    <w:rsid w:val="00946A76"/>
    <w:rsid w:val="009A36C5"/>
    <w:rsid w:val="009D78BB"/>
    <w:rsid w:val="009E15A3"/>
    <w:rsid w:val="009F1B0F"/>
    <w:rsid w:val="00A1302F"/>
    <w:rsid w:val="00A65622"/>
    <w:rsid w:val="00AB1FE4"/>
    <w:rsid w:val="00AE774F"/>
    <w:rsid w:val="00BB5473"/>
    <w:rsid w:val="00BC58B8"/>
    <w:rsid w:val="00BD27D5"/>
    <w:rsid w:val="00BD7FB1"/>
    <w:rsid w:val="00BE33E6"/>
    <w:rsid w:val="00BF412D"/>
    <w:rsid w:val="00C00CB9"/>
    <w:rsid w:val="00C11F75"/>
    <w:rsid w:val="00C35A85"/>
    <w:rsid w:val="00C434BF"/>
    <w:rsid w:val="00C449F9"/>
    <w:rsid w:val="00C633CF"/>
    <w:rsid w:val="00C8251A"/>
    <w:rsid w:val="00CB4357"/>
    <w:rsid w:val="00CF01AB"/>
    <w:rsid w:val="00D5704D"/>
    <w:rsid w:val="00D722CD"/>
    <w:rsid w:val="00D86119"/>
    <w:rsid w:val="00DD0AD2"/>
    <w:rsid w:val="00DE21F4"/>
    <w:rsid w:val="00E1256E"/>
    <w:rsid w:val="00E16B66"/>
    <w:rsid w:val="00E1708B"/>
    <w:rsid w:val="00E81382"/>
    <w:rsid w:val="00EA55CF"/>
    <w:rsid w:val="00ED0C4D"/>
    <w:rsid w:val="00F02312"/>
    <w:rsid w:val="00F1551B"/>
    <w:rsid w:val="00F32279"/>
    <w:rsid w:val="00F34717"/>
    <w:rsid w:val="00F467A7"/>
    <w:rsid w:val="00F73638"/>
    <w:rsid w:val="00F761C1"/>
    <w:rsid w:val="00F83C68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08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1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1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1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1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08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1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1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1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1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-orignal spis dostavljen u ref.10.03.17.</izvorni_sadrzaj>
    <derivirana_varijabla naziv="DomainObject.Predmet.Opis_1">Prijedlog za otvaranje stečajnog postupka
-orignal spis dostavljen u ref.10.03.17.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Kedmenec; Marija Kedmenec</izvorni_sadrzaj>
    <derivirana_varijabla naziv="DomainObject.Predmet.StrankaFormated_1">  Danica Kovač; Krešimir Kedmenec; Marija Kedmenec</derivirana_varijabla>
  </DomainObject.Predmet.StrankaFormated>
  <DomainObject.Predmet.StrankaFormatedOIB>
    <izvorni_sadrzaj>  Danica Kovač, OIB 41821672198; Krešimir Kedmenec, OIB 27466133230; Marija Kedmenec, OIB 66765907897</izvorni_sadrzaj>
    <derivirana_varijabla naziv="DomainObject.Predmet.StrankaFormatedOIB_1">  Danica Kovač, OIB 41821672198; Krešimir Kedmenec, OIB 27466133230; Marija Kedmenec, OIB 66765907897</derivirana_varijabla>
  </DomainObject.Predmet.StrankaFormatedOIB>
  <DomainObject.Predmet.StrankaFormatedWithAdress>
    <izvorni_sadrzaj> Danica Kovač, Horvatnica 23, 10000 Zagreb; Krešimir Kedmenec, Sveti Duh 166 C, 10000 Zagreb; Marija Kedmenec, Sveti Duh 166 C, 10000 Zagreb</izvorni_sadrzaj>
    <derivirana_varijabla naziv="DomainObject.Predmet.StrankaFormatedWithAdress_1"> Danica Kovač, Horvatnica 23, 10000 Zagreb; Krešimir Kedmenec, Sveti Duh 166 C, 10000 Zagreb; Marija Kedmenec, Sveti Duh 166 C, 10000 Zagreb</derivirana_varijabla>
  </DomainObject.Predmet.StrankaFormatedWithAdress>
  <DomainObject.Predmet.StrankaFormatedWithAdressOIB>
    <izvorni_sadrzaj> Danica Kovač, OIB 41821672198, Horvatnica 23, 10000 Zagreb; Krešimir Kedmenec, OIB 27466133230, Sveti Duh 166 C, 10000 Zagreb; Marija Kedmenec, OIB 66765907897, Sveti Duh 166 C, 10000 Zagreb</izvorni_sadrzaj>
    <derivirana_varijabla naziv="DomainObject.Predmet.StrankaFormatedWithAdressOIB_1"> Danica Kovač, OIB 41821672198, Horvatnica 23, 10000 Zagreb; Krešimir Kedmenec, OIB 27466133230, Sveti Duh 166 C, 10000 Zagreb; Marija Kedmenec, OIB 66765907897, Sveti Duh 166 C, 10000 Zagreb</derivirana_varijabla>
  </DomainObject.Predmet.StrankaFormatedWithAdressOIB>
  <DomainObject.Predmet.StrankaWithAdress>
    <izvorni_sadrzaj>Danica Kovač Horvatnica 23,10000 Zagreb,Krešimir Kedmenec Sveti Duh 166 C,10000 Zagreb,Marija Kedmenec Sveti Duh 166 C,10000 Zagreb</izvorni_sadrzaj>
    <derivirana_varijabla naziv="DomainObject.Predmet.StrankaWithAdress_1">Danica Kovač Horvatnica 23,10000 Zagreb,Krešimir Kedmenec Sveti Duh 166 C,10000 Zagreb,Marija Kedmenec Sveti Duh 166 C,10000 Zagreb</derivirana_varijabla>
  </DomainObject.Predmet.StrankaWithAdress>
  <DomainObject.Predmet.StrankaWithAdressOIB>
    <izvorni_sadrzaj>Danica Kovač, OIB 41821672198, Horvatnica 23,10000 Zagreb,Krešimir Kedmenec, OIB 27466133230, Sveti Duh 166 C,10000 Zagreb,Marija Kedmenec, OIB 66765907897, Sveti Duh 166 C,10000 Zagreb</izvorni_sadrzaj>
    <derivirana_varijabla naziv="DomainObject.Predmet.StrankaWithAdressOIB_1">Danica Kovač, OIB 41821672198, Horvatnica 23,10000 Zagreb,Krešimir Kedmenec, OIB 27466133230, Sveti Duh 166 C,10000 Zagreb,Marija Kedmenec, OIB 66765907897, Sveti Duh 166 C,10000 Zagreb</derivirana_varijabla>
  </DomainObject.Predmet.StrankaWithAdressOIB>
  <DomainObject.Predmet.StrankaNazivFormated>
    <izvorni_sadrzaj>Danica Kovač,Krešimir Kedmenec,Marija Kedmenec</izvorni_sadrzaj>
    <derivirana_varijabla naziv="DomainObject.Predmet.StrankaNazivFormated_1">Danica Kovač,Krešimir Kedmenec,Marija Kedmenec</derivirana_varijabla>
  </DomainObject.Predmet.StrankaNazivFormated>
  <DomainObject.Predmet.StrankaNazivFormatedOIB>
    <izvorni_sadrzaj>Danica Kovač, OIB 41821672198,Krešimir Kedmenec, OIB 27466133230,Marija Kedmenec, OIB 66765907897</izvorni_sadrzaj>
    <derivirana_varijabla naziv="DomainObject.Predmet.StrankaNazivFormatedOIB_1">Danica Kovač, OIB 41821672198,Krešimir Kedmenec, OIB 27466133230,Marija Kedmenec, OIB 66765907897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Danica Kovač</item>
      <item>Krešimir Kedmenec</item>
      <item>Marija Kedmenec</item>
    </izvorni_sadrzaj>
    <derivirana_varijabla naziv="DomainObject.Predmet.StrankaListFormated_1">
      <item>Danica Kovač</item>
      <item>Krešimir Kedmenec</item>
      <item>Marija Kedmenec</item>
    </derivirana_varijabla>
  </DomainObject.Predmet.StrankaListFormated>
  <DomainObject.Predmet.StrankaList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FormatedOIB_1">
      <item>Danica Kovač, OIB 41821672198</item>
      <item>Krešimir Kedmenec, OIB 27466133230</item>
      <item>Marija Kedmenec, OIB 66765907897</item>
    </derivirana_varijabla>
  </DomainObject.Predmet.StrankaListFormatedOIB>
  <DomainObject.Predmet.StrankaListFormatedWithAdress>
    <izvorni_sadrzaj>
      <item>Danica Kovač, Horvatnica 23, 10000 Zagreb</item>
      <item>Krešimir Kedmenec, Sveti Duh 166 C, 10000 Zagreb</item>
      <item>Marija Kedmenec, Sveti Duh 166 C, 10000 Zagreb</item>
    </izvorni_sadrzaj>
    <derivirana_varijabla naziv="DomainObject.Predmet.StrankaListFormatedWithAdress_1">
      <item>Danica Kovač, Horvatnica 23, 10000 Zagreb</item>
      <item>Krešimir Kedmenec, Sveti Duh 166 C, 10000 Zagreb</item>
      <item>Marija Kedmenec, Sveti Duh 166 C, 10000 Zagreb</item>
    </derivirana_varijabla>
  </DomainObject.Predmet.StrankaListFormatedWithAdress>
  <DomainObject.Predmet.StrankaListFormatedWithAdressOIB>
    <izvorni_sadrzaj>
      <item>Danica Kovač, OIB 41821672198, Horvatnica 23, 10000 Zagreb</item>
      <item>Krešimir Kedmenec, OIB 27466133230, Sveti Duh 166 C, 10000 Zagreb</item>
      <item>Marija Kedmenec, OIB 66765907897, Sveti Duh 166 C, 10000 Zagreb</item>
    </izvorni_sadrzaj>
    <derivirana_varijabla naziv="DomainObject.Predmet.StrankaListFormatedWithAdressOIB_1">
      <item>Danica Kovač, OIB 41821672198, Horvatnica 23, 10000 Zagreb</item>
      <item>Krešimir Kedmenec, OIB 27466133230, Sveti Duh 166 C, 10000 Zagreb</item>
      <item>Marija Kedmenec, OIB 66765907897, Sveti Duh 166 C, 10000 Zagreb</item>
    </derivirana_varijabla>
  </DomainObject.Predmet.StrankaListFormatedWithAdressOIB>
  <DomainObject.Predmet.StrankaListNazivFormated>
    <izvorni_sadrzaj>
      <item>Danica Kovač</item>
      <item>Krešimir Kedmenec</item>
      <item>Marija Kedmenec</item>
    </izvorni_sadrzaj>
    <derivirana_varijabla naziv="DomainObject.Predmet.StrankaListNazivFormated_1">
      <item>Danica Kovač</item>
      <item>Krešimir Kedmenec</item>
      <item>Marija Kedmenec</item>
    </derivirana_varijabla>
  </DomainObject.Predmet.StrankaListNazivFormated>
  <DomainObject.Predmet.StrankaListNaziv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NazivFormatedOIB_1">
      <item>Danica Kovač, OIB 41821672198</item>
      <item>Krešimir Kedmenec, OIB 27466133230</item>
      <item>Marija Kedmenec, OIB 66765907897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Formated>
  <DomainObject.Predmet.OstaliList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FormatedOIB>
  <DomainObject.Predmet.OstaliListFormatedWithAdress>
    <izvorni_sadrzaj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izvorni_sadrzaj>
    <derivirana_varijabla naziv="DomainObject.Predmet.OstaliListFormatedWithAdress_1"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derivirana_varijabla>
  </DomainObject.Predmet.OstaliListFormatedWithAdress>
  <DomainObject.Predmet.OstaliListFormatedWithAdressOIB>
    <izvorni_sadrzaj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izvorni_sadrzaj>
    <derivirana_varijabla naziv="DomainObject.Predmet.OstaliListFormatedWithAdressOIB_1"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derivirana_varijabla>
  </DomainObject.Predmet.OstaliListFormatedWithAdressOIB>
  <DomainObject.Predmet.OstaliListNaziv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Naziv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NazivFormated>
  <DomainObject.Predmet.OstaliListNaziv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Naziv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OIB 41821672198, Horvatnica 23, 10000 Zagreb i dr.</izvorni_sadrzaj>
    <derivirana_varijabla naziv="DomainObject.Predmet.StrankaIDrugiAdressOIB_1">Danica Kovač, OIB 41821672198,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izvorni_sadrzaj>
    <derivirana_varijabla naziv="DomainObject.Predmet.SudioniciListNaziv_1"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derivirana_varijabla>
  </DomainObject.Predmet.SudioniciListNaziv>
  <DomainObject.Predmet.SudioniciListAdressOIB>
    <izvorni_sadrzaj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izvorni_sadrzaj>
    <derivirana_varijabla naziv="DomainObject.Predmet.SudioniciListAdressOIB_1"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izvorni_sadrzaj>
    <derivirana_varijabla naziv="DomainObject.Predmet.SudioniciListNazivOIB_1"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192BE-2C73-481E-A93F-DDBA7E406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635</properties:Characters>
  <properties:Lines>33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2018-04-11T11:15:00Z</dcterms:created>
  <dc:creator>nmarkovic</dc:creator>
  <cp:lastModifiedBy>Ivana Stampf</cp:lastModifiedBy>
  <cp:lastPrinted>2013-04-10T10:59:00Z</cp:lastPrinted>
  <dcterms:modified xmlns:xsi="http://www.w3.org/2001/XMLSchema-instance" xsi:type="dcterms:W3CDTF">2018-04-11T11:27:00Z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(58 St-1323-12 zaključak o ispravku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