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9d9f" w14:paraId="4a89d9f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EB7895">
        <w:rPr>
          <w:rStyle w:val="Strong"/>
          <w:b w:val="false"/>
        </w:rPr>
        <w:t>2</w:t>
      </w:r>
      <w:r w:rsidR="000072CC">
        <w:rPr>
          <w:rStyle w:val="Strong"/>
          <w:b w:val="false"/>
        </w:rPr>
        <w:t>4</w:t>
      </w:r>
      <w:r w:rsidR="00DA21F1">
        <w:rPr>
          <w:rStyle w:val="Strong"/>
          <w:b w:val="false"/>
        </w:rPr>
        <w:t>8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8B7CF0">
        <w:t>POGLED U PLAVO d.o.o. za turizam i usluge</w:t>
      </w:r>
      <w:r w:rsidR="006152FF">
        <w:t>,</w:t>
      </w:r>
      <w:r w:rsidR="008B7CF0">
        <w:t xml:space="preserve"> Rakov Potok, Okička 36,</w:t>
      </w:r>
      <w:r w:rsidR="006152FF">
        <w:t xml:space="preserve"> </w:t>
      </w:r>
      <w:r w:rsidR="006C0D04">
        <w:t>MBS</w:t>
      </w:r>
      <w:r w:rsidR="006152FF">
        <w:t xml:space="preserve">: </w:t>
      </w:r>
      <w:r w:rsidR="008D1494">
        <w:t>080</w:t>
      </w:r>
      <w:r w:rsidR="008B7CF0">
        <w:t>879886</w:t>
      </w:r>
      <w:r w:rsidR="006152FF">
        <w:t xml:space="preserve">, OIB: </w:t>
      </w:r>
      <w:r w:rsidR="008B7CF0">
        <w:t>85304803773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</w:t>
      </w:r>
      <w:r w:rsidR="00DA21F1">
        <w:t>3</w:t>
      </w:r>
      <w:r w:rsidR="00AD1FF3">
        <w:t>.</w:t>
      </w:r>
      <w:r w:rsidR="00BB3D58">
        <w:t xml:space="preserve">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8B7CF0">
        <w:t>POGLED U PLAVO d.o.o. za turizam i usluge, Rakov Potok, Okička 36, MBS: 080879886, OIB: 85304803773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B7CF0">
        <w:t>14</w:t>
      </w:r>
      <w:r w:rsidR="00C36AFE">
        <w:t>.</w:t>
      </w:r>
      <w:r w:rsidR="008B7CF0">
        <w:t>67</w:t>
      </w:r>
      <w:r w:rsidR="000072CC">
        <w:t>4</w:t>
      </w:r>
      <w:r w:rsidR="008E7CE7">
        <w:t>,</w:t>
      </w:r>
      <w:r w:rsidR="008B7CF0">
        <w:t>74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46306">
        <w:t>Stipo Božić, Zagreb, Čalogovićeva 10</w:t>
      </w:r>
      <w:r w:rsidR="00F24C96">
        <w:t>,</w:t>
      </w:r>
      <w:r w:rsidR="004E4352">
        <w:t xml:space="preserve"> </w:t>
      </w:r>
      <w:r w:rsidR="006C0D04">
        <w:t xml:space="preserve">OIB: </w:t>
      </w:r>
      <w:r w:rsidR="00F46306">
        <w:t>88297864550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1B09DD">
        <w:t>24</w:t>
      </w:r>
      <w:r w:rsidR="008B7CF0">
        <w:t>8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17CBD">
        <w:t>1</w:t>
      </w:r>
      <w:r w:rsidR="00DA21F1">
        <w:t>3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CF0" w:rsidR="008B7CF0">
      <w:r>
        <w:separator/>
      </w:r>
    </w:p>
  </w:endnote>
  <w:endnote w:id="0" w:type="continuationSeparator">
    <w:p w:rsidRDefault="008B7CF0" w:rsidR="008B7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CF0" w:rsidR="008B7CF0">
      <w:r>
        <w:separator/>
      </w:r>
    </w:p>
  </w:footnote>
  <w:footnote w:id="0" w:type="continuationSeparator">
    <w:p w:rsidRDefault="008B7CF0" w:rsidR="008B7C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CF0" w:rsidP="001B70D9" w:rsidR="008B7CF0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8B7CF0" w:rsidR="008B7CF0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CC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9DD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43A"/>
    <w:rsid w:val="002249F2"/>
    <w:rsid w:val="00224AFF"/>
    <w:rsid w:val="002318D6"/>
    <w:rsid w:val="002358E7"/>
    <w:rsid w:val="00237283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4963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B7CF0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11A9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2262"/>
    <w:rsid w:val="009763D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1FF3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1F1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24C96"/>
    <w:rsid w:val="00F35D89"/>
    <w:rsid w:val="00F40F1F"/>
    <w:rsid w:val="00F436B6"/>
    <w:rsid w:val="00F4630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24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2244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2244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4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4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24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2244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2244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4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4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POGLED U PLAVO d.o.o.</izvorni_sadrzaj>
    <derivirana_varijabla naziv="DomainObject.Predmet.ProtustrankaFormated_1">  POGLED U PLAVO d.o.o.</derivirana_varijabla>
  </DomainObject.Predmet.ProtustrankaFormated>
  <DomainObject.Predmet.ProtustrankaFormatedOIB>
    <izvorni_sadrzaj>  POGLED U PLAVO d.o.o., OIB 85304803773</izvorni_sadrzaj>
    <derivirana_varijabla naziv="DomainObject.Predmet.ProtustrankaFormatedOIB_1">  POGLED U PLAVO d.o.o., OIB 85304803773</derivirana_varijabla>
  </DomainObject.Predmet.ProtustrankaFormatedOIB>
  <DomainObject.Predmet.ProtustrankaFormatedWithAdress>
    <izvorni_sadrzaj> POGLED U PLAVO d.o.o., Okička 36, 10436 Rakov Potok</izvorni_sadrzaj>
    <derivirana_varijabla naziv="DomainObject.Predmet.ProtustrankaFormatedWithAdress_1"> POGLED U PLAVO d.o.o., Okička 36, 10436 Rakov Potok</derivirana_varijabla>
  </DomainObject.Predmet.ProtustrankaFormatedWithAdress>
  <DomainObject.Predmet.ProtustrankaFormatedWithAdressOIB>
    <izvorni_sadrzaj> POGLED U PLAVO d.o.o., OIB 85304803773, Okička 36, 10436 Rakov Potok</izvorni_sadrzaj>
    <derivirana_varijabla naziv="DomainObject.Predmet.ProtustrankaFormatedWithAdressOIB_1"> POGLED U PLAVO d.o.o., OIB 85304803773, Okička 36, 10436 Rakov Potok</derivirana_varijabla>
  </DomainObject.Predmet.ProtustrankaFormatedWithAdressOIB>
  <DomainObject.Predmet.ProtustrankaWithAdress>
    <izvorni_sadrzaj>POGLED U PLAVO d.o.o. Okička 36, 10436 Rakov Potok</izvorni_sadrzaj>
    <derivirana_varijabla naziv="DomainObject.Predmet.ProtustrankaWithAdress_1">POGLED U PLAVO d.o.o. Okička 36, 10436 Rakov Potok</derivirana_varijabla>
  </DomainObject.Predmet.ProtustrankaWithAdress>
  <DomainObject.Predmet.ProtustrankaWithAdressOIB>
    <izvorni_sadrzaj>POGLED U PLAVO d.o.o., OIB 85304803773, Okička 36, 10436 Rakov Potok</izvorni_sadrzaj>
    <derivirana_varijabla naziv="DomainObject.Predmet.ProtustrankaWithAdressOIB_1">POGLED U PLAVO d.o.o., OIB 85304803773, Okička 36, 10436 Rakov Potok</derivirana_varijabla>
  </DomainObject.Predmet.ProtustrankaWithAdressOIB>
  <DomainObject.Predmet.ProtustrankaNazivFormated>
    <izvorni_sadrzaj>POGLED U PLAVO d.o.o.</izvorni_sadrzaj>
    <derivirana_varijabla naziv="DomainObject.Predmet.ProtustrankaNazivFormated_1">POGLED U PLAVO d.o.o.</derivirana_varijabla>
  </DomainObject.Predmet.ProtustrankaNazivFormated>
  <DomainObject.Predmet.ProtustrankaNazivFormatedOIB>
    <izvorni_sadrzaj>POGLED U PLAVO d.o.o., OIB 85304803773</izvorni_sadrzaj>
    <derivirana_varijabla naziv="DomainObject.Predmet.ProtustrankaNazivFormatedOIB_1">POGLED U PLAVO d.o.o., OIB 85304803773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POGLED U PLAVO d.o.o.</item>
    </izvorni_sadrzaj>
    <derivirana_varijabla naziv="DomainObject.Predmet.ProtuStrankaListFormated_1">
      <item>POGLED U PLAVO d.o.o.</item>
    </derivirana_varijabla>
  </DomainObject.Predmet.ProtuStrankaListFormated>
  <DomainObject.Predmet.ProtuStrankaListFormatedOIB>
    <izvorni_sadrzaj>
      <item>POGLED U PLAVO d.o.o., OIB 85304803773</item>
    </izvorni_sadrzaj>
    <derivirana_varijabla naziv="DomainObject.Predmet.ProtuStrankaListFormatedOIB_1">
      <item>POGLED U PLAVO d.o.o., OIB 85304803773</item>
    </derivirana_varijabla>
  </DomainObject.Predmet.ProtuStrankaListFormatedOIB>
  <DomainObject.Predmet.ProtuStrankaListFormatedWithAdress>
    <izvorni_sadrzaj>
      <item>POGLED U PLAVO d.o.o., Okička 36, 10436 Rakov Potok</item>
    </izvorni_sadrzaj>
    <derivirana_varijabla naziv="DomainObject.Predmet.ProtuStrankaListFormatedWithAdress_1">
      <item>POGLED U PLAVO d.o.o., Okička 36, 10436 Rakov Potok</item>
    </derivirana_varijabla>
  </DomainObject.Predmet.ProtuStrankaListFormatedWithAdress>
  <DomainObject.Predmet.ProtuStrankaListFormatedWithAdressOIB>
    <izvorni_sadrzaj>
      <item>POGLED U PLAVO d.o.o., OIB 85304803773, Okička 36, 10436 Rakov Potok</item>
    </izvorni_sadrzaj>
    <derivirana_varijabla naziv="DomainObject.Predmet.ProtuStrankaListFormatedWithAdressOIB_1">
      <item>POGLED U PLAVO d.o.o., OIB 85304803773, Okička 36, 10436 Rakov Potok</item>
    </derivirana_varijabla>
  </DomainObject.Predmet.ProtuStrankaListFormatedWithAdressOIB>
  <DomainObject.Predmet.ProtuStrankaListNazivFormated>
    <izvorni_sadrzaj>
      <item>POGLED U PLAVO d.o.o.</item>
    </izvorni_sadrzaj>
    <derivirana_varijabla naziv="DomainObject.Predmet.ProtuStrankaListNazivFormated_1">
      <item>POGLED U PLAVO d.o.o.</item>
    </derivirana_varijabla>
  </DomainObject.Predmet.ProtuStrankaListNazivFormated>
  <DomainObject.Predmet.ProtuStrankaListNazivFormatedOIB>
    <izvorni_sadrzaj>
      <item>POGLED U PLAVO d.o.o., OIB 85304803773</item>
    </izvorni_sadrzaj>
    <derivirana_varijabla naziv="DomainObject.Predmet.ProtuStrankaListNazivFormatedOIB_1">
      <item>POGLED U PLAVO d.o.o., OIB 85304803773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POGLED U PLAVO d.o.o.</izvorni_sadrzaj>
    <derivirana_varijabla naziv="DomainObject.Predmet.ProtustrankaIDrugi_1">POGLED U PLAVO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POGLED U PLAVO d.o.o., OIB 85304803773, Okička 36, 10436 Rakov Potok</izvorni_sadrzaj>
    <derivirana_varijabla naziv="DomainObject.Predmet.ProtustrankaIDrugiAdressOIB_1">POGLED U PLAVO d.o.o., OIB 85304803773, Okička 36,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POGLED U PLAVO d.o.o.</item>
      <item>FINA Regionalni centar Zagreb</item>
    </izvorni_sadrzaj>
    <derivirana_varijabla naziv="DomainObject.Predmet.SudioniciListNaziv_1">
      <item>POGLED U PLAVO d.o.o.</item>
      <item>FINA Regionalni centar Zagreb</item>
    </derivirana_varijabla>
  </DomainObject.Predmet.SudioniciListNaziv>
  <DomainObject.Predmet.SudioniciListAdressOIB>
    <izvorni_sadrzaj>
      <item>POGLED U PLAVO d.o.o., OIB 85304803773, Okička 36,10436 Rakov Potok</item>
      <item>FINA Regionalni centar Zagreb, OIB 85821130368, Trg svibanjskih žrtava 1995. 1,10000 Zagreb</item>
    </izvorni_sadrzaj>
    <derivirana_varijabla naziv="DomainObject.Predmet.SudioniciListAdressOIB_1">
      <item>POGLED U PLAVO d.o.o., OIB 85304803773, Okička 36,10436 Rakov Potok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85304803773</item>
      <item>, OIB 85821130368</item>
    </izvorni_sadrzaj>
    <derivirana_varijabla naziv="DomainObject.Predmet.SudioniciListNazivOIB_1">
      <item>, OIB 85304803773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76174-F5E9-446A-96A3-401EAEFFD0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2112</properties:Characters>
  <properties:Lines>50</properties:Lines>
  <properties:Paragraphs>16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2017-02-13T06:13:00Z</dcterms:created>
  <dc:creator>Korisnik</dc:creator>
  <cp:lastModifiedBy>Maja Videnović</cp:lastModifiedBy>
  <cp:lastPrinted>2017-02-13T06:24:00Z</cp:lastPrinted>
  <dcterms:modified xmlns:xsi="http://www.w3.org/2001/XMLSchema-instance" xsi:type="dcterms:W3CDTF">2017-02-13T06:25:00Z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