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2df1" w14:paraId="0ba2df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A6018" w:rsidP="00BA6018" w:rsidR="00BA6018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St-1353/2016-6.</w:t>
      </w:r>
    </w:p>
    <w:p w:rsidRDefault="00BA6018" w:rsidP="00BA6018" w:rsidR="00BA6018">
      <w:pPr>
        <w:jc w:val="center"/>
        <w:rPr>
          <w:rFonts w:hAnsi="Arial" w:ascii="Arial"/>
          <w:b/>
        </w:rPr>
      </w:pPr>
    </w:p>
    <w:p w:rsidRDefault="00BA6018" w:rsidP="00BA6018" w:rsidR="00BA601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BA6018" w:rsidP="00BA6018" w:rsidR="00BA6018">
      <w:pPr>
        <w:jc w:val="center"/>
        <w:rPr>
          <w:rFonts w:hAnsi="Arial" w:ascii="Arial"/>
          <w:b/>
        </w:rPr>
      </w:pPr>
    </w:p>
    <w:p w:rsidRDefault="00BA6018" w:rsidP="00BA6018" w:rsidR="00BA601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BA6018" w:rsidP="00BA6018" w:rsidR="00BA6018">
      <w:pPr>
        <w:rPr>
          <w:rFonts w:hAnsi="Arial" w:ascii="Arial"/>
          <w:b/>
        </w:rPr>
      </w:pPr>
    </w:p>
    <w:p w:rsidRDefault="00BA6018" w:rsidP="00BA6018" w:rsidR="00BA601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 EURO BOSS j.d.o.o. za trgovinu i usluge iz Bjelovara, Bedem ljubavi 1991/3, MBS 010092082, OIB 79559256455, dana 09. veljače 2017. godine</w:t>
      </w:r>
    </w:p>
    <w:p w:rsidRDefault="00BA6018" w:rsidP="00BA6018" w:rsidR="00BA601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A6018" w:rsidP="00BA6018" w:rsidR="00BA6018">
      <w:pPr>
        <w:jc w:val="center"/>
        <w:rPr>
          <w:rFonts w:hAnsi="Arial" w:ascii="Arial"/>
          <w:b/>
        </w:rPr>
      </w:pPr>
    </w:p>
    <w:p w:rsidRDefault="00BA6018" w:rsidP="00BA6018" w:rsidR="00BA6018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EURO BOSS j.d.o.o. za trgovinu i usluge iz Bjelovara, Bedem ljubavi 1991/3, MBS 010092082, OIB 79559256455.</w:t>
      </w:r>
    </w:p>
    <w:p w:rsidRDefault="00BA6018" w:rsidP="00BA6018" w:rsidR="00BA601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VINKO PEČANIĆ iz Lipika, </w:t>
      </w:r>
      <w:proofErr w:type="spellStart"/>
      <w:r>
        <w:rPr>
          <w:rFonts w:hAnsi="Arial" w:ascii="Arial"/>
        </w:rPr>
        <w:t>Frankopanska</w:t>
      </w:r>
      <w:proofErr w:type="spellEnd"/>
      <w:r>
        <w:rPr>
          <w:rFonts w:hAnsi="Arial" w:ascii="Arial"/>
        </w:rPr>
        <w:t xml:space="preserve"> 17, OIB 03918439681. </w:t>
      </w:r>
    </w:p>
    <w:p w:rsidRDefault="00BA6018" w:rsidP="00BA6018" w:rsidR="00BA601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EURO BOSS j.d.o.o. za trgovinu i usluge iz Bjelovara, Bedem ljubavi 1991/3, MBS 010092082, OIB 79559256455.</w:t>
      </w:r>
    </w:p>
    <w:p w:rsidRDefault="00BA6018" w:rsidP="00BA6018" w:rsidR="00BA6018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09. veljače 2017. godine u 11,40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BA6018" w:rsidP="00BA6018" w:rsidR="00BA601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BA6018" w:rsidP="00BA6018" w:rsidR="00BA601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BA6018" w:rsidP="00BA6018" w:rsidR="00BA601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BA6018" w:rsidP="00BA6018" w:rsidR="00BA601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Bjelovar za otvaranje stečajnog postupka nad dužnikom EURO BOSS j.d.o.o. sud je pokrenuo postupak radi utvrđivanja uvjeta za otvaranje stečajnog postupka nad </w:t>
      </w:r>
      <w:r>
        <w:rPr>
          <w:rFonts w:hAnsi="Arial" w:ascii="Arial"/>
        </w:rPr>
        <w:lastRenderedPageBreak/>
        <w:t xml:space="preserve">dužnikom, te u tom postupku utvrdio da dužnik nema imovine kojom bi se mogli pokriti troškovi stečajnog postupka, slijedom čega je svojim rješenjem 7 St-1353/2016-5 od dana 12.12.2016.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12.12.2016.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BA6018" w:rsidP="00BA6018" w:rsidR="00BA6018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09. veljače 2017. godine</w:t>
      </w:r>
    </w:p>
    <w:p w:rsidRDefault="00BA6018" w:rsidP="00BA6018" w:rsidR="00BA6018">
      <w:pPr>
        <w:ind w:firstLine="720"/>
        <w:jc w:val="center"/>
        <w:rPr>
          <w:rFonts w:hAnsi="Arial" w:ascii="Arial"/>
        </w:rPr>
      </w:pPr>
    </w:p>
    <w:p w:rsidRDefault="00BA6018" w:rsidP="00BA6018" w:rsidR="00BA601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BA6018" w:rsidP="00BA6018" w:rsidR="00BA601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  <w:bookmarkStart w:name="_GoBack" w:id="0"/>
      <w:bookmarkEnd w:id="0"/>
    </w:p>
    <w:p w:rsidRDefault="00BA6018" w:rsidP="00BA6018" w:rsidR="00BA601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BA6018" w:rsidP="00BA6018" w:rsidR="00BA6018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BA6018" w:rsidP="00BA6018" w:rsidR="00BA601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BA6018" w:rsidP="00BA6018" w:rsidR="00BA601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BA6018" w:rsidP="00BA6018" w:rsidR="00BA601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BA6018" w:rsidP="00BA6018" w:rsidR="00BA601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A6018" w:rsidP="00BA6018" w:rsidR="00BA601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Bjelovar, nakon pravomoćnosti putem pošte </w:t>
      </w:r>
    </w:p>
    <w:p w:rsidRDefault="00BA6018" w:rsidP="00BA6018" w:rsidR="00BA601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BA6018" w:rsidP="00BA6018" w:rsidR="00BA601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BA6018" w:rsidP="00BA6018" w:rsidR="00BA601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BA6018" w:rsidP="00BA6018" w:rsidR="00BA6018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e-oglasna ploča suda</w:t>
      </w:r>
    </w:p>
    <w:p w:rsidRDefault="00BA6018" w:rsidP="00BA6018" w:rsidR="00BA601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BA6018" w:rsidP="00BA6018" w:rsidR="00BA601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BA6018" w:rsidP="00BA6018" w:rsidR="00BA6018">
      <w:pPr>
        <w:jc w:val="both"/>
        <w:rPr>
          <w:rFonts w:hAnsi="Arial" w:ascii="Arial"/>
        </w:rPr>
      </w:pPr>
      <w:r>
        <w:rPr>
          <w:rFonts w:hAnsi="Arial" w:ascii="Arial"/>
        </w:rPr>
        <w:t>Bj.09.02.2017.g.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018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821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St-1353/2016-6</izvorni_sadrzaj>
    <derivirana_varijabla naziv="DomainObject.Oznaka_1">St-1353/2016-6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1353</izvorni_sadrzaj>
    <derivirana_varijabla naziv="DomainObject.Predmet.Broj_1">1353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St-1353/2016</izvorni_sadrzaj>
    <derivirana_varijabla naziv="DomainObject.Predmet.OznakaBroj_1">St-1353/2016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BOSS jednostavno društvo s ograničenom odgovornošću za trgovinu i usluge zastupanog po punomoćniku Antonio Rogić</izvorni_sadrzaj>
    <derivirana_varijabla naziv="DomainObject.Predmet.ProtustrankaFormated_1">  EURO BOSS jednostavno društvo s ograničenom odgovornošću za trgovinu i usluge zastupanog po punomoćniku Antonio Rogić</derivirana_varijabla>
  </DomainObject.Predmet.ProtustrankaFormated>
  <DomainObject.Predmet.ProtustrankaFormatedOIB>
    <izvorni_sadrzaj>  EURO BOSS jednostavno društvo s ograničenom odgovornošću za trgovinu i usluge, OIB 79559256455 zastupanog po punomoćniku Antonio Rogić</izvorni_sadrzaj>
    <derivirana_varijabla naziv="DomainObject.Predmet.ProtustrankaFormatedOIB_1">  EURO BOSS jednostavno društvo s ograničenom odgovornošću za trgovinu i usluge, OIB 79559256455 zastupanog po punomoćniku Antonio Rogić</derivirana_varijabla>
  </DomainObject.Predmet.ProtustrankaFormatedOIB>
  <DomainObject.Predmet.ProtustrankaFormatedWithAdress>
    <izvorni_sadrzaj> EURO BOSS jednostavno društvo s ograničenom odgovornošću za trgovinu i usluge, Bedem ljubavi 1991/3, 43000 Bjelovar zastupanog po punomoćniku Antonio Rogić</izvorni_sadrzaj>
    <derivirana_varijabla naziv="DomainObject.Predmet.ProtustrankaFormatedWithAdress_1"> EURO BOSS jednostavno društvo s ograničenom odgovornošću za trgovinu i usluge, Bedem ljubavi 1991/3, 43000 Bjelovar zastupanog po punomoćniku Antonio Rogić</derivirana_varijabla>
  </DomainObject.Predmet.ProtustrankaFormatedWithAdress>
  <DomainObject.Predmet.ProtustrankaFormatedWithAdressOIB>
    <izvorni_sadrzaj> EURO BOSS jednostavno društvo s ograničenom odgovornošću za trgovinu i usluge, OIB 79559256455, Bedem ljubavi 1991/3, 43000 Bjelovar zastupanog po punomoćniku Antonio Rogić</izvorni_sadrzaj>
    <derivirana_varijabla naziv="DomainObject.Predmet.ProtustrankaFormatedWithAdressOIB_1"> EURO BOSS jednostavno društvo s ograničenom odgovornošću za trgovinu i usluge, OIB 79559256455, Bedem ljubavi 1991/3, 43000 Bjelovar zastupanog po punomoćniku Antonio Rogić</derivirana_varijabla>
  </DomainObject.Predmet.ProtustrankaFormatedWithAdressOIB>
  <DomainObject.Predmet.ProtustrankaWithAdress>
    <izvorni_sadrzaj>EURO BOSS jednostavno društvo s ograničenom odgovornošću za trgovinu i usluge Bedem ljubavi 1991/3, 43000 Bjelovar</izvorni_sadrzaj>
    <derivirana_varijabla naziv="DomainObject.Predmet.ProtustrankaWithAdress_1">EURO BOSS jednostavno društvo s ograničenom odgovornošću za trgovinu i usluge Bedem ljubavi 1991/3, 43000 Bjelovar</derivirana_varijabla>
  </DomainObject.Predmet.ProtustrankaWithAdress>
  <DomainObject.Predmet.ProtustrankaWithAdressOIB>
    <izvorni_sadrzaj>EURO BOSS jednostavno društvo s ograničenom odgovornošću za trgovinu i usluge, OIB 79559256455, Bedem ljubavi 1991/3, 43000 Bjelovar</izvorni_sadrzaj>
    <derivirana_varijabla naziv="DomainObject.Predmet.ProtustrankaWithAdressOIB_1">EURO BOSS jednostavno društvo s ograničenom odgovornošću za trgovinu i usluge, OIB 79559256455, Bedem ljubavi 1991/3, 43000 Bjelovar</derivirana_varijabla>
  </DomainObject.Predmet.ProtustrankaWithAdressOIB>
  <DomainObject.Predmet.ProtustrankaNazivFormated>
    <izvorni_sadrzaj>EURO BOSS jednostavno društvo s ograničenom odgovornošću za trgovinu i usluge</izvorni_sadrzaj>
    <derivirana_varijabla naziv="DomainObject.Predmet.ProtustrankaNazivFormated_1">EURO BOSS jednostavno društvo s ograničenom odgovornošću za trgovinu i usluge</derivirana_varijabla>
  </DomainObject.Predmet.ProtustrankaNazivFormated>
  <DomainObject.Predmet.ProtustrankaNazivFormatedOIB>
    <izvorni_sadrzaj>EURO BOSS jednostavno društvo s ograničenom odgovornošću za trgovinu i usluge, OIB 79559256455</izvorni_sadrzaj>
    <derivirana_varijabla naziv="DomainObject.Predmet.ProtustrankaNazivFormatedOIB_1">EURO BOSS jednostavno društvo s ograničenom odgovornošću za trgovinu i usluge, OIB 79559256455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 BOSS jednostavno društvo s ograničenom odgovornošću za trgovinu i usluge zastupanog po punomoćniku Antonio Rogić</item>
    </izvorni_sadrzaj>
    <derivirana_varijabla naziv="DomainObject.Predmet.ProtuStrankaListFormated_1">
      <item>EURO BOSS jednostavno društvo s ograničenom odgovornošću za trgovinu i usluge zastupanog po punomoćniku Antonio Rogić</item>
    </derivirana_varijabla>
  </DomainObject.Predmet.ProtuStrankaListFormated>
  <DomainObject.Predmet.ProtuStrankaListFormatedOIB>
    <izvorni_sadrzaj>
      <item>EURO BOSS jednostavno društvo s ograničenom odgovornošću za trgovinu i usluge, OIB 79559256455 zastupanog po punomoćniku Antonio Rogić</item>
    </izvorni_sadrzaj>
    <derivirana_varijabla naziv="DomainObject.Predmet.ProtuStrankaListFormatedOIB_1">
      <item>EURO BOSS jednostavno društvo s ograničenom odgovornošću za trgovinu i usluge, OIB 79559256455 zastupanog po punomoćniku Antonio Rogić</item>
    </derivirana_varijabla>
  </DomainObject.Predmet.ProtuStrankaListFormatedOIB>
  <DomainObject.Predmet.ProtuStrankaListFormatedWithAdress>
    <izvorni_sadrzaj>
      <item>EURO BOSS jednostavno društvo s ograničenom odgovornošću za trgovinu i usluge, Bedem ljubavi 1991/3, 43000 Bjelovar zastupanog po punomoćniku Antonio Rogić</item>
    </izvorni_sadrzaj>
    <derivirana_varijabla naziv="DomainObject.Predmet.ProtuStrankaListFormatedWithAdress_1">
      <item>EURO BOSS jednostavno društvo s ograničenom odgovornošću za trgovinu i usluge, Bedem ljubavi 1991/3, 43000 Bjelovar zastupanog po punomoćniku Antonio Rogić</item>
    </derivirana_varijabla>
  </DomainObject.Predmet.ProtuStrankaListFormatedWithAdress>
  <DomainObject.Predmet.ProtuStrankaListFormatedWithAdressOIB>
    <izvorni_sadrzaj>
      <item>EURO BOSS jednostavno društvo s ograničenom odgovornošću za trgovinu i usluge, OIB 79559256455, Bedem ljubavi 1991/3, 43000 Bjelovar zastupanog po punomoćniku Antonio Rogić</item>
    </izvorni_sadrzaj>
    <derivirana_varijabla naziv="DomainObject.Predmet.ProtuStrankaListFormatedWithAdressOIB_1">
      <item>EURO BOSS jednostavno društvo s ograničenom odgovornošću za trgovinu i usluge, OIB 79559256455, Bedem ljubavi 1991/3, 43000 Bjelovar zastupanog po punomoćniku Antonio Rogić</item>
    </derivirana_varijabla>
  </DomainObject.Predmet.ProtuStrankaListFormatedWithAdressOIB>
  <DomainObject.Predmet.ProtuStrankaListNazivFormated>
    <izvorni_sadrzaj>
      <item>EURO BOSS jednostavno društvo s ograničenom odgovornošću za trgovinu i usluge</item>
    </izvorni_sadrzaj>
    <derivirana_varijabla naziv="DomainObject.Predmet.ProtuStrankaListNazivFormated_1">
      <item>EURO BOSS jednostavno društvo s ograničenom odgovornošću za trgovinu i usluge</item>
    </derivirana_varijabla>
  </DomainObject.Predmet.ProtuStrankaListNazivFormated>
  <DomainObject.Predmet.ProtuStrankaListNazivFormatedOIB>
    <izvorni_sadrzaj>
      <item>EURO BOSS jednostavno društvo s ograničenom odgovornošću za trgovinu i usluge, OIB 79559256455</item>
    </izvorni_sadrzaj>
    <derivirana_varijabla naziv="DomainObject.Predmet.ProtuStrankaListNazivFormatedOIB_1">
      <item>EURO BOSS jednostavno društvo s ograničenom odgovornošću za trgovinu i usluge, OIB 79559256455</item>
    </derivirana_varijabla>
  </DomainObject.Predmet.ProtuStrankaListNazivFormatedOIB>
  <DomainObject.Predmet.OstaliListFormated>
    <izvorni_sadrzaj>
      <item>Antonio Rogić punomoćnik sudionika u postupku EURO BOSS jednostavno društvo s ograničenom odgovornošću za trgovinu i usluge</item>
    </izvorni_sadrzaj>
    <derivirana_varijabla naziv="DomainObject.Predmet.OstaliListFormated_1">
      <item>Antonio Rogić punomoćnik sudionika u postupku EURO BOSS jednostavno društvo s ograničenom odgovornošću za trgovinu i usluge</item>
    </derivirana_varijabla>
  </DomainObject.Predmet.OstaliListFormated>
  <DomainObject.Predmet.OstaliListFormatedOIB>
    <izvorni_sadrzaj>
      <item>Antonio Rogić, OIB 98483230124 punomoćnik sudionika u postupku EURO BOSS jednostavno društvo s ograničenom odgovornošću za trgovinu i usluge</item>
    </izvorni_sadrzaj>
    <derivirana_varijabla naziv="DomainObject.Predmet.OstaliListFormatedOIB_1">
      <item>Antonio Rogić, OIB 98483230124 punomoćnik sudionika u postupku EURO BOSS jednostavno društvo s ograničenom odgovornošću za trgovinu i usluge</item>
    </derivirana_varijabla>
  </DomainObject.Predmet.OstaliListFormatedOIB>
  <DomainObject.Predmet.OstaliListFormatedWithAdress>
    <izvorni_sadrzaj>
      <item>Antonio Rogić, Bedem Ljubavi 1991. 3, 43000 Bjelovar punomoćnik sudionika u postupku EURO BOSS jednostavno društvo s ograničenom odgovornošću za trgovinu i usluge</item>
    </izvorni_sadrzaj>
    <derivirana_varijabla naziv="DomainObject.Predmet.OstaliListFormatedWithAdress_1">
      <item>Antonio Rogić, Bedem Ljubavi 1991. 3, 43000 Bjelovar punomoćnik sudionika u postupku EURO BOSS jednostavno društvo s ograničenom odgovornošću za trgovinu i usluge</item>
    </derivirana_varijabla>
  </DomainObject.Predmet.OstaliListFormatedWithAdress>
  <DomainObject.Predmet.OstaliListFormatedWithAdressOIB>
    <izvorni_sadrzaj>
      <item>Antonio Rogić, OIB 98483230124, Bedem Ljubavi 1991. 3, 43000 Bjelovar punomoćnik sudionika u postupku EURO BOSS jednostavno društvo s ograničenom odgovornošću za trgovinu i usluge</item>
    </izvorni_sadrzaj>
    <derivirana_varijabla naziv="DomainObject.Predmet.OstaliListFormatedWithAdressOIB_1">
      <item>Antonio Rogić, OIB 98483230124, Bedem Ljubavi 1991. 3, 43000 Bjelovar punomoćnik sudionika u postupku EURO BOSS jednostavno društvo s ograničenom odgovornošću za trgovinu i usluge</item>
    </derivirana_varijabla>
  </DomainObject.Predmet.OstaliListFormatedWithAdressOIB>
  <DomainObject.Predmet.OstaliListNazivFormated>
    <izvorni_sadrzaj>
      <item>Antonio Rogić</item>
    </izvorni_sadrzaj>
    <derivirana_varijabla naziv="DomainObject.Predmet.OstaliListNazivFormated_1">
      <item>Antonio Rogić</item>
    </derivirana_varijabla>
  </DomainObject.Predmet.OstaliListNazivFormated>
  <DomainObject.Predmet.OstaliListNazivFormatedOIB>
    <izvorni_sadrzaj>
      <item>Antonio Rogić, OIB 98483230124</item>
    </izvorni_sadrzaj>
    <derivirana_varijabla naziv="DomainObject.Predmet.OstaliListNazivFormatedOIB_1">
      <item>Antonio Rogić, OIB 98483230124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St-1353/2016-6</izvorni_sadrzaj>
    <derivirana_varijabla naziv="DomainObject.PoslovniBrojDokumenta_1">St-1353/2016-6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 BOSS jednostavno društvo s ograničenom odgovornošću za trgovinu i usluge</izvorni_sadrzaj>
    <derivirana_varijabla naziv="DomainObject.Predmet.ProtustrankaIDrugi_1">EURO BOSS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 BOSS jednostavno društvo s ograničenom odgovornošću za trgovinu i usluge, OIB 79559256455, Bedem ljubavi 1991/3, 43000 Bjelovar</izvorni_sadrzaj>
    <derivirana_varijabla naziv="DomainObject.Predmet.ProtustrankaIDrugiAdressOIB_1">EURO BOSS jednostavno društvo s ograničenom odgovornošću za trgovinu i usluge, OIB 79559256455, Bedem ljubavi 1991/3,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 BOSS jednostavno društvo s ograničenom odgovornošću za trgovinu i usluge</item>
      <item>Antonio Rogić</item>
    </izvorni_sadrzaj>
    <derivirana_varijabla naziv="DomainObject.Predmet.SudioniciListNaziv_1">
      <item>FINA, RC ZAGREB, Podružnica Bjelovar</item>
      <item>EURO BOSS jednostavno društvo s ograničenom odgovornošću za trgovinu i usluge</item>
      <item>Antonio Rogić</item>
    </derivirana_varijabla>
  </DomainObject.Predmet.SudioniciListNaziv>
  <DomainObject.Predmet.SudioniciListAdressOIB>
    <izvorni_sadrzaj>
      <item>FINA, RC ZAGREB, Podružnica Bjelovar, OIB 85821130368, F. Supila 4,43000 Bjelovar</item>
      <item>EURO BOSS jednostavno društvo s ograničenom odgovornošću za trgovinu i usluge, OIB 79559256455, Bedem ljubavi 1991/3,43000 Bjelovar</item>
      <item>Antonio Rogić, OIB 98483230124, Bedem Ljubavi 1991. 3,43000 Bjelovar</item>
    </izvorni_sadrzaj>
    <derivirana_varijabla naziv="DomainObject.Predmet.SudioniciListAdressOIB_1">
      <item>FINA, RC ZAGREB, Podružnica Bjelovar, OIB 85821130368, F. Supila 4,43000 Bjelovar</item>
      <item>EURO BOSS jednostavno društvo s ograničenom odgovornošću za trgovinu i usluge, OIB 79559256455, Bedem ljubavi 1991/3,43000 Bjelovar</item>
      <item>Antonio Rogić, OIB 98483230124, Bedem Ljubavi 1991.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E68C3B-E618-4CFF-82F8-9B9050710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522</properties:Words>
  <properties:Characters>2833</properties:Characters>
  <properties:Lines>76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2017-02-09T10:25:00Z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St-1353/2016-6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