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63a4" w14:paraId="3df63a4" w:rsidRDefault="009A1CC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1394460</wp:posOffset>
            </wp:positionH>
            <wp:positionV relativeFrom="page">
              <wp:posOffset>654685</wp:posOffset>
            </wp:positionV>
            <wp:extent cy="843915" cx="63246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3915" cx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1CC6" w:rsidP="009A1CC6" w:rsidR="009A1CC6">
      <w:pPr>
        <w:spacing w:after="0"/>
        <w:jc w:val="both"/>
      </w:pPr>
      <w:r>
        <w:t xml:space="preserve">           Republika Hrvatska</w:t>
      </w:r>
    </w:p>
    <w:p w:rsidRDefault="009A1CC6" w:rsidP="009A1CC6" w:rsidR="009A1CC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A1CC6" w:rsidP="009A1CC6" w:rsidR="009A1CC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9A1CC6">
        <w:rPr>
          <w:rFonts w:cs="Times New Roman" w:eastAsia="Times New Roman"/>
          <w:noProof/>
          <w:szCs w:val="20"/>
          <w:lang w:eastAsia="hr-HR"/>
        </w:rPr>
        <w:t xml:space="preserve">      Poslovni broj: 5. St-552/2017-16</w:t>
      </w: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A1CC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A1CC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A1CC6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9A1CC6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UGOSTITELJSTVO TRGOVINA FAZAN jednostavno društvo s ograničenom odgovornošću, </w:t>
      </w:r>
      <w:proofErr w:type="spellStart"/>
      <w:r w:rsidRPr="009A1CC6">
        <w:rPr>
          <w:rFonts w:cs="Times New Roman" w:eastAsia="Times New Roman"/>
          <w:szCs w:val="20"/>
          <w:lang w:eastAsia="hr-HR"/>
        </w:rPr>
        <w:t>Maturovec</w:t>
      </w:r>
      <w:proofErr w:type="spellEnd"/>
      <w:r w:rsidRPr="009A1CC6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A1CC6">
        <w:rPr>
          <w:rFonts w:cs="Times New Roman" w:eastAsia="Times New Roman"/>
          <w:szCs w:val="20"/>
          <w:lang w:eastAsia="hr-HR"/>
        </w:rPr>
        <w:t>Maturovec</w:t>
      </w:r>
      <w:proofErr w:type="spellEnd"/>
      <w:r w:rsidRPr="009A1CC6">
        <w:rPr>
          <w:rFonts w:cs="Times New Roman" w:eastAsia="Times New Roman"/>
          <w:szCs w:val="20"/>
          <w:lang w:eastAsia="hr-HR"/>
        </w:rPr>
        <w:t xml:space="preserve"> 25, MBS: 080935693, OIB: 25436586189, kojeg zastupa punomoćnik Mirjana </w:t>
      </w:r>
      <w:proofErr w:type="spellStart"/>
      <w:r w:rsidRPr="009A1CC6">
        <w:rPr>
          <w:rFonts w:cs="Times New Roman" w:eastAsia="Times New Roman"/>
          <w:szCs w:val="20"/>
          <w:lang w:eastAsia="hr-HR"/>
        </w:rPr>
        <w:t>Helebrant</w:t>
      </w:r>
      <w:proofErr w:type="spellEnd"/>
      <w:r w:rsidRPr="009A1CC6">
        <w:rPr>
          <w:rFonts w:cs="Times New Roman" w:eastAsia="Times New Roman"/>
          <w:szCs w:val="20"/>
          <w:lang w:eastAsia="hr-HR"/>
        </w:rPr>
        <w:t xml:space="preserve">, odvjetnica iz Zagreba, 5. rujna 2018. </w:t>
      </w:r>
      <w:r w:rsidRPr="009A1CC6">
        <w:rPr>
          <w:rFonts w:cs="Times New Roman" w:eastAsia="Times New Roman"/>
          <w:noProof/>
          <w:szCs w:val="20"/>
          <w:lang w:eastAsia="hr-HR"/>
        </w:rPr>
        <w:t xml:space="preserve">  </w:t>
      </w: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A1CC6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A1CC6">
        <w:rPr>
          <w:rFonts w:cs="Times New Roman" w:eastAsia="Times New Roman"/>
          <w:szCs w:val="20"/>
          <w:lang w:eastAsia="hr-HR"/>
        </w:rPr>
        <w:t>Saziva se ročište</w:t>
      </w:r>
      <w:r w:rsidRPr="009A1CC6">
        <w:rPr>
          <w:rFonts w:cs="Times New Roman" w:eastAsia="Times New Roman"/>
          <w:b/>
          <w:szCs w:val="20"/>
          <w:lang w:eastAsia="hr-HR"/>
        </w:rPr>
        <w:t xml:space="preserve"> </w:t>
      </w:r>
      <w:r w:rsidRPr="009A1CC6">
        <w:rPr>
          <w:rFonts w:cs="Times New Roman" w:eastAsia="Times New Roman"/>
          <w:szCs w:val="20"/>
          <w:lang w:eastAsia="hr-HR"/>
        </w:rPr>
        <w:t xml:space="preserve">radi rasprave o uvjetima za otvaranje stečajnog postupka za dan 26. rujna 2018. u 9,45 sati u ovome sudu u Bjelovaru, Šetalište dr. </w:t>
      </w:r>
      <w:proofErr w:type="spellStart"/>
      <w:r w:rsidRPr="009A1CC6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9A1CC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A1CC6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9A1CC6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A1CC6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A1CC6">
        <w:rPr>
          <w:rFonts w:cs="Times New Roman" w:eastAsia="Times New Roman"/>
          <w:szCs w:val="20"/>
          <w:lang w:eastAsia="hr-HR"/>
        </w:rPr>
        <w:t xml:space="preserve">- zakonski zastupnik dužnika Juraj </w:t>
      </w:r>
      <w:proofErr w:type="spellStart"/>
      <w:r w:rsidRPr="009A1CC6">
        <w:rPr>
          <w:rFonts w:cs="Times New Roman" w:eastAsia="Times New Roman"/>
          <w:szCs w:val="20"/>
          <w:lang w:eastAsia="hr-HR"/>
        </w:rPr>
        <w:t>Pavliša</w:t>
      </w:r>
      <w:proofErr w:type="spellEnd"/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A1CC6">
        <w:rPr>
          <w:rFonts w:cs="Times New Roman" w:eastAsia="Times New Roman"/>
          <w:szCs w:val="20"/>
          <w:lang w:eastAsia="hr-HR"/>
        </w:rPr>
        <w:t xml:space="preserve">- punomoćnik dužnika Mirjana </w:t>
      </w:r>
      <w:proofErr w:type="spellStart"/>
      <w:r w:rsidRPr="009A1CC6">
        <w:rPr>
          <w:rFonts w:cs="Times New Roman" w:eastAsia="Times New Roman"/>
          <w:szCs w:val="20"/>
          <w:lang w:eastAsia="hr-HR"/>
        </w:rPr>
        <w:t>Helebrant</w:t>
      </w:r>
      <w:proofErr w:type="spellEnd"/>
      <w:r w:rsidR="008611EE">
        <w:rPr>
          <w:rFonts w:cs="Times New Roman" w:eastAsia="Times New Roman"/>
          <w:szCs w:val="20"/>
          <w:lang w:eastAsia="hr-HR"/>
        </w:rPr>
        <w:t>,</w:t>
      </w:r>
      <w:bookmarkStart w:name="_GoBack" w:id="0"/>
      <w:bookmarkEnd w:id="0"/>
      <w:r w:rsidRPr="009A1CC6">
        <w:rPr>
          <w:rFonts w:cs="Times New Roman" w:eastAsia="Times New Roman"/>
          <w:szCs w:val="20"/>
          <w:lang w:eastAsia="hr-HR"/>
        </w:rPr>
        <w:t xml:space="preserve"> odvjetnica iz Zagreba </w:t>
      </w: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A1CC6">
        <w:rPr>
          <w:rFonts w:cs="Times New Roman" w:eastAsia="Times New Roman"/>
          <w:szCs w:val="20"/>
          <w:lang w:eastAsia="hr-HR"/>
        </w:rPr>
        <w:t>U Bjelovaru 5. rujna 2018.</w:t>
      </w: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szCs w:val="20"/>
          <w:lang w:eastAsia="hr-HR"/>
        </w:rPr>
      </w:pPr>
      <w:r w:rsidRPr="009A1CC6">
        <w:rPr>
          <w:rFonts w:cs="Times New Roman" w:eastAsia="Times New Roman"/>
          <w:szCs w:val="20"/>
          <w:lang w:eastAsia="hr-HR"/>
        </w:rPr>
        <w:t>Sutkinja</w:t>
      </w: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  <w:r w:rsidRPr="009A1CC6">
        <w:rPr>
          <w:rFonts w:cs="Times New Roman" w:eastAsia="Times New Roman"/>
          <w:szCs w:val="20"/>
          <w:lang w:eastAsia="hr-HR"/>
        </w:rPr>
        <w:t>Marija Petrina Kubica v.r.</w:t>
      </w: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</w:p>
    <w:p w:rsidRDefault="009A1CC6" w:rsidP="009A1CC6" w:rsidR="009A1CC6" w:rsidRPr="009A1CC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A1CC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A1CC6" w:rsidP="009A1CC6" w:rsidR="009A1CC6" w:rsidRPr="009A1CC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A1CC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A1CC6" w:rsidP="009A1CC6" w:rsidR="009A1CC6" w:rsidRPr="009A1C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A1CC6">
        <w:rPr>
          <w:rFonts w:cs="Times New Roman" w:eastAsia="Times New Roman"/>
          <w:szCs w:val="20"/>
          <w:lang w:eastAsia="hr-HR"/>
        </w:rPr>
        <w:t>Uputa o pravnom lijeku: Protiv ovog rješenja nije dopuštena posebna žalba.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1EE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CC6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00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760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St-552/2017-18</izvorni_sadrzaj>
    <derivirana_varijabla naziv="DomainObject.Oznaka_1">St-552/2017-18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St-552/2017</izvorni_sadrzaj>
    <derivirana_varijabla naziv="DomainObject.Predmet.OznakaBroj_1">St-552/2017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TRGOVINA FAZAN jednostavno društvo s ograničenom odgovornošću zastupanog po punomoćniku Juraj Pavliša; Mirjana Helebrant, odvj.</izvorni_sadrzaj>
    <derivirana_varijabla naziv="DomainObject.Predmet.ProtustrankaFormated_1">  UGOSTITELJSTVO TRGOVINA FAZAN jednostavno društvo s ograničenom odgovornošću zastupanog po punomoćniku Juraj Pavliša; Mirjana Helebrant, odvj.</derivirana_varijabla>
  </DomainObject.Predmet.ProtustrankaFormated>
  <DomainObject.Predmet.ProtustrankaFormatedOIB>
    <izvorni_sadrzaj>  UGOSTITELJSTVO TRGOVINA FAZAN jednostavno društvo s ograničenom odgovornošću, OIB 25436586189 zastupanog po punomoćniku Juraj Pavliša; Mirjana Helebrant, odvj.</izvorni_sadrzaj>
    <derivirana_varijabla naziv="DomainObject.Predmet.ProtustrankaFormatedOIB_1">  UGOSTITELJSTVO TRGOVINA FAZAN jednostavno društvo s ograničenom odgovornošću, OIB 25436586189 zastupanog po punomoćniku Juraj Pavliša; Mirjana Helebrant, odvj.</derivirana_varijabla>
  </DomainObject.Predmet.ProtustrankaFormatedOIB>
  <DomainObject.Predmet.ProtustrankaFormatedWithAdress>
    <izvorni_sadrzaj> UGOSTITELJSTVO TRGOVINA FAZAN jednostavno društvo s ograničenom odgovornošću, Maturovec 25, 49217 Maturovec zastupanog po punomoćniku Juraj Pavliša; Mirjana Helebrant, odvj.</izvorni_sadrzaj>
    <derivirana_varijabla naziv="DomainObject.Predmet.ProtustrankaFormatedWithAdress_1"> UGOSTITELJSTVO TRGOVINA FAZAN jednostavno društvo s ograničenom odgovornošću, Maturovec 25, 49217 Maturovec zastupanog po punomoćniku Juraj Pavliša; Mirjana Helebrant, odvj.</derivirana_varijabla>
  </DomainObject.Predmet.ProtustrankaFormatedWithAdress>
  <DomainObject.Predmet.ProtustrankaFormatedWithAdressOIB>
    <izvorni_sadrzaj> UGOSTITELJSTVO TRGOVINA FAZAN jednostavno društvo s ograničenom odgovornošću, OIB 25436586189, Maturovec 25, 49217 Maturovec zastupanog po punomoćniku Juraj Pavliša; Mirjana Helebrant, odvj.</izvorni_sadrzaj>
    <derivirana_varijabla naziv="DomainObject.Predmet.ProtustrankaFormatedWithAdressOIB_1"> UGOSTITELJSTVO TRGOVINA FAZAN jednostavno društvo s ograničenom odgovornošću, OIB 25436586189, Maturovec 25, 49217 Maturovec zastupanog po punomoćniku Juraj Pavliša; Mirjana Helebrant, odvj.</derivirana_varijabla>
  </DomainObject.Predmet.ProtustrankaFormatedWithAdressOIB>
  <DomainObject.Predmet.ProtustrankaWithAdress>
    <izvorni_sadrzaj>UGOSTITELJSTVO TRGOVINA FAZAN jednostavno društvo s ograničenom odgovornošću Maturovec 25, 49217 Maturovec</izvorni_sadrzaj>
    <derivirana_varijabla naziv="DomainObject.Predmet.ProtustrankaWithAdress_1">UGOSTITELJSTVO TRGOVINA FAZAN jednostavno društvo s ograničenom odgovornošću Maturovec 25, 49217 Maturovec</derivirana_varijabla>
  </DomainObject.Predmet.ProtustrankaWithAdress>
  <DomainObject.Predmet.ProtustrankaWithAdressOIB>
    <izvorni_sadrzaj>UGOSTITELJSTVO TRGOVINA FAZAN jednostavno društvo s ograničenom odgovornošću, OIB 25436586189, Maturovec 25, 49217 Maturovec</izvorni_sadrzaj>
    <derivirana_varijabla naziv="DomainObject.Predmet.ProtustrankaWithAdressOIB_1">UGOSTITELJSTVO TRGOVINA FAZAN jednostavno društvo s ograničenom odgovornošću, OIB 25436586189, Maturovec 25, 49217 Maturovec</derivirana_varijabla>
  </DomainObject.Predmet.ProtustrankaWithAdressOIB>
  <DomainObject.Predmet.ProtustrankaNazivFormated>
    <izvorni_sadrzaj>UGOSTITELJSTVO TRGOVINA FAZAN jednostavno društvo s ograničenom odgovornošću</izvorni_sadrzaj>
    <derivirana_varijabla naziv="DomainObject.Predmet.ProtustrankaNazivFormated_1">UGOSTITELJSTVO TRGOVINA FAZAN jednostavno društvo s ograničenom odgovornošću</derivirana_varijabla>
  </DomainObject.Predmet.ProtustrankaNazivFormated>
  <DomainObject.Predmet.ProtustrankaNazivFormatedOIB>
    <izvorni_sadrzaj>UGOSTITELJSTVO TRGOVINA FAZAN jednostavno društvo s ograničenom odgovornošću, OIB 25436586189</izvorni_sadrzaj>
    <derivirana_varijabla naziv="DomainObject.Predmet.ProtustrankaNazivFormatedOIB_1">UGOSTITELJSTVO TRGOVINA FAZAN jednostavno društvo s ograničenom odgovornošću, OIB 25436586189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TRGOVINA FAZAN jednostavno društvo s ograničenom odgovornošću zastupanog po punomoćniku Juraj Pavliša; Mirjana Helebrant, odvj.</item>
    </izvorni_sadrzaj>
    <derivirana_varijabla naziv="DomainObject.Predmet.ProtuStrankaListFormated_1">
      <item>UGOSTITELJSTVO TRGOVINA FAZAN jednostavno društvo s ograničenom odgovornošću zastupanog po punomoćniku Juraj Pavliša; Mirjana Helebrant, odvj.</item>
    </derivirana_varijabla>
  </DomainObject.Predmet.ProtuStrankaListFormated>
  <DomainObject.Predmet.ProtuStrankaListFormatedOIB>
    <izvorni_sadrzaj>
      <item>UGOSTITELJSTVO TRGOVINA FAZAN jednostavno društvo s ograničenom odgovornošću, OIB 25436586189 zastupanog po punomoćniku Juraj Pavliša; Mirjana Helebrant, odvj.</item>
    </izvorni_sadrzaj>
    <derivirana_varijabla naziv="DomainObject.Predmet.ProtuStrankaListFormatedOIB_1">
      <item>UGOSTITELJSTVO TRGOVINA FAZAN jednostavno društvo s ograničenom odgovornošću, OIB 25436586189 zastupanog po punomoćniku Juraj Pavliša; Mirjana Helebrant, odvj.</item>
    </derivirana_varijabla>
  </DomainObject.Predmet.ProtuStrankaListFormatedOIB>
  <DomainObject.Predmet.ProtuStrankaListFormatedWithAdress>
    <izvorni_sadrzaj>
      <item>UGOSTITELJSTVO TRGOVINA FAZAN jednostavno društvo s ograničenom odgovornošću, Maturovec 25, 49217 Maturovec zastupanog po punomoćniku Juraj Pavliša; Mirjana Helebrant, odvj.</item>
    </izvorni_sadrzaj>
    <derivirana_varijabla naziv="DomainObject.Predmet.ProtuStrankaListFormatedWithAdress_1">
      <item>UGOSTITELJSTVO TRGOVINA FAZAN jednostavno društvo s ograničenom odgovornošću, Maturovec 25, 49217 Maturovec zastupanog po punomoćniku Juraj Pavliša; Mirjana Helebrant, odvj.</item>
    </derivirana_varijabla>
  </DomainObject.Predmet.ProtuStrankaListFormatedWithAdress>
  <DomainObject.Predmet.ProtuStrankaListFormatedWithAdressOIB>
    <izvorni_sadrzaj>
      <item>UGOSTITELJSTVO TRGOVINA FAZAN jednostavno društvo s ograničenom odgovornošću, OIB 25436586189, Maturovec 25, 49217 Maturovec zastupanog po punomoćniku Juraj Pavliša; Mirjana Helebrant, odvj.</item>
    </izvorni_sadrzaj>
    <derivirana_varijabla naziv="DomainObject.Predmet.ProtuStrankaListFormatedWithAdressOIB_1">
      <item>UGOSTITELJSTVO TRGOVINA FAZAN jednostavno društvo s ograničenom odgovornošću, OIB 25436586189, Maturovec 25, 49217 Maturovec zastupanog po punomoćniku Juraj Pavliša; Mirjana Helebrant, odvj.</item>
    </derivirana_varijabla>
  </DomainObject.Predmet.ProtuStrankaListFormatedWithAdressOIB>
  <DomainObject.Predmet.ProtuStrankaListNazivFormated>
    <izvorni_sadrzaj>
      <item>UGOSTITELJSTVO TRGOVINA FAZAN jednostavno društvo s ograničenom odgovornošću</item>
    </izvorni_sadrzaj>
    <derivirana_varijabla naziv="DomainObject.Predmet.ProtuStrankaListNazivFormated_1">
      <item>UGOSTITELJSTVO TRGOVINA FAZAN jednostavno društvo s ograničenom odgovornošću</item>
    </derivirana_varijabla>
  </DomainObject.Predmet.ProtuStrankaListNazivFormated>
  <DomainObject.Predmet.ProtuStrankaListNazivFormatedOIB>
    <izvorni_sadrzaj>
      <item>UGOSTITELJSTVO TRGOVINA FAZAN jednostavno društvo s ograničenom odgovornošću, OIB 25436586189</item>
    </izvorni_sadrzaj>
    <derivirana_varijabla naziv="DomainObject.Predmet.ProtuStrankaListNazivFormatedOIB_1">
      <item>UGOSTITELJSTVO TRGOVINA FAZAN jednostavno društvo s ograničenom odgovornošću, OIB 25436586189</item>
    </derivirana_varijabla>
  </DomainObject.Predmet.ProtuStrankaListNazivFormatedOIB>
  <DomainObject.Predmet.OstaliListFormated>
    <izvorni_sadrzaj>
      <item>Juraj Pavliša punomoćnik sudionika u postupku UGOSTITELJSTVO TRGOVINA FAZAN jednostavno društvo s ograničenom odgovornošću</item>
      <item>Mirjana Helebrant, odvj. punomoćnica sudionika u postupku UGOSTITELJSTVO TRGOVINA FAZAN jednostavno društvo s ograničenom odgovornošću</item>
    </izvorni_sadrzaj>
    <derivirana_varijabla naziv="DomainObject.Predmet.OstaliListFormated_1">
      <item>Juraj Pavliša punomoćnik sudionika u postupku UGOSTITELJSTVO TRGOVINA FAZAN jednostavno društvo s ograničenom odgovornošću</item>
      <item>Mirjana Helebrant, odvj. punomoćnica sudionika u postupku UGOSTITELJSTVO TRGOVINA FAZAN jednostavno društvo s ograničenom odgovornošću</item>
    </derivirana_varijabla>
  </DomainObject.Predmet.OstaliListFormated>
  <DomainObject.Predmet.OstaliListFormatedOIB>
    <izvorni_sadrzaj>
      <item>Juraj Pavliša, OIB 77711096572 punomoćnik sudionika u postupku UGOSTITELJSTVO TRGOVINA FAZAN jednostavno društvo s ograničenom odgovornošću</item>
      <item>Mirjana Helebrant, odvj., OIB 73003791162 punomoćnica sudionika u postupku UGOSTITELJSTVO TRGOVINA FAZAN jednostavno društvo s ograničenom odgovornošću</item>
    </izvorni_sadrzaj>
    <derivirana_varijabla naziv="DomainObject.Predmet.OstaliListFormatedOIB_1">
      <item>Juraj Pavliša, OIB 77711096572 punomoćnik sudionika u postupku UGOSTITELJSTVO TRGOVINA FAZAN jednostavno društvo s ograničenom odgovornošću</item>
      <item>Mirjana Helebrant, odvj., OIB 73003791162 punomoćnica sudionika u postupku UGOSTITELJSTVO TRGOVINA FAZAN jednostavno društvo s ograničenom odgovornošću</item>
    </derivirana_varijabla>
  </DomainObject.Predmet.OstaliListFormatedOIB>
  <DomainObject.Predmet.OstaliListFormatedWithAdress>
    <izvorni_sadrzaj>
      <item>Juraj Pavliša, Maturovec 25, 49217 Maturovec punomoćnik sudionika u postupku UGOSTITELJSTVO TRGOVINA FAZAN jednostavno društvo s ograničenom odgovornošću</item>
      <item>Mirjana Helebrant, odvj., Ilica 48/II, 10000 Zagreb punomoćnica sudionika u postupku UGOSTITELJSTVO TRGOVINA FAZAN jednostavno društvo s ograničenom odgovornošću</item>
    </izvorni_sadrzaj>
    <derivirana_varijabla naziv="DomainObject.Predmet.OstaliListFormatedWithAdress_1">
      <item>Juraj Pavliša, Maturovec 25, 49217 Maturovec punomoćnik sudionika u postupku UGOSTITELJSTVO TRGOVINA FAZAN jednostavno društvo s ograničenom odgovornošću</item>
      <item>Mirjana Helebrant, odvj., Ilica 48/II, 10000 Zagreb punomoćnica sudionika u postupku UGOSTITELJSTVO TRGOVINA FAZAN jednostavno društvo s ograničenom odgovornošću</item>
    </derivirana_varijabla>
  </DomainObject.Predmet.OstaliListFormatedWithAdress>
  <DomainObject.Predmet.OstaliListFormatedWithAdressOIB>
    <izvorni_sadrzaj>
      <item>Juraj Pavliša, OIB 77711096572, Maturovec 25, 49217 Maturovec punomoćnik sudionika u postupku UGOSTITELJSTVO TRGOVINA FAZAN jednostavno društvo s ograničenom odgovornošću</item>
      <item>Mirjana Helebrant, odvj., OIB 73003791162, Ilica 48/II, 10000 Zagreb punomoćnica sudionika u postupku UGOSTITELJSTVO TRGOVINA FAZAN jednostavno društvo s ograničenom odgovornošću</item>
    </izvorni_sadrzaj>
    <derivirana_varijabla naziv="DomainObject.Predmet.OstaliListFormatedWithAdressOIB_1">
      <item>Juraj Pavliša, OIB 77711096572, Maturovec 25, 49217 Maturovec punomoćnik sudionika u postupku UGOSTITELJSTVO TRGOVINA FAZAN jednostavno društvo s ograničenom odgovornošću</item>
      <item>Mirjana Helebrant, odvj., OIB 73003791162, Ilica 48/II, 10000 Zagreb punomoćnica sudionika u postupku UGOSTITELJSTVO TRGOVINA FAZAN jednostavno društvo s ograničenom odgovornošću</item>
    </derivirana_varijabla>
  </DomainObject.Predmet.OstaliListFormatedWithAdressOIB>
  <DomainObject.Predmet.OstaliListNazivFormated>
    <izvorni_sadrzaj>
      <item>Juraj Pavliša</item>
      <item>Mirjana Helebrant, odvj.</item>
    </izvorni_sadrzaj>
    <derivirana_varijabla naziv="DomainObject.Predmet.OstaliListNazivFormated_1">
      <item>Juraj Pavliša</item>
      <item>Mirjana Helebrant, odvj.</item>
    </derivirana_varijabla>
  </DomainObject.Predmet.OstaliListNazivFormated>
  <DomainObject.Predmet.OstaliListNazivFormatedOIB>
    <izvorni_sadrzaj>
      <item>Juraj Pavliša, OIB 77711096572</item>
      <item>Mirjana Helebrant, odvj., OIB 73003791162</item>
    </izvorni_sadrzaj>
    <derivirana_varijabla naziv="DomainObject.Predmet.OstaliListNazivFormatedOIB_1">
      <item>Juraj Pavliša, OIB 77711096572</item>
      <item>Mirjana Helebrant, odvj., OIB 73003791162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St-552/2017-18</izvorni_sadrzaj>
    <derivirana_varijabla naziv="DomainObject.PoslovniBrojDokumenta_1">St-552/2017-18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TRGOVINA FAZAN jednostavno društvo s ograničenom odgovornošću</izvorni_sadrzaj>
    <derivirana_varijabla naziv="DomainObject.Predmet.ProtustrankaIDrugi_1">UGOSTITELJSTVO TRGOVINA FAZAN jednostavno društvo s ograničenom odgovornošću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UGOSTITELJSTVO TRGOVINA FAZAN jednostavno društvo s ograničenom odgovornošću, OIB 25436586189, Maturovec 25, 49217 Maturovec</izvorni_sadrzaj>
    <derivirana_varijabla naziv="DomainObject.Predmet.ProtustrankaIDrugiAdressOIB_1">UGOSTITELJSTVO TRGOVINA FAZAN jednostavno društvo s ograničenom odgovornošću, OIB 25436586189, Maturovec 25, 49217 Maturovec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TRGOVINA FAZAN jednostavno društvo s ograničenom odgovornošću</item>
      <item>FINA Regionalni centar Zagreb</item>
      <item>Juraj Pavliša</item>
      <item>Mirjana Helebrant, odvj.</item>
    </izvorni_sadrzaj>
    <derivirana_varijabla naziv="DomainObject.Predmet.SudioniciListNaziv_1">
      <item>UGOSTITELJSTVO TRGOVINA FAZAN jednostavno društvo s ograničenom odgovornošću</item>
      <item>FINA Regionalni centar Zagreb</item>
      <item>Juraj Pavliša</item>
      <item>Mirjana Helebrant, odvj.</item>
    </derivirana_varijabla>
  </DomainObject.Predmet.SudioniciListNaziv>
  <DomainObject.Predmet.SudioniciListAdressOIB>
    <izvorni_sadrzaj>
      <item>UGOSTITELJSTVO TRGOVINA FAZAN jednostavno društvo s ograničenom odgovornošću, OIB 25436586189, Maturovec 25,49217 Maturovec</item>
      <item>FINA Regionalni centar Zagreb, OIB 85821130368, Trg svibanjskih žrtava 1995. br. 1,10000 Zagreb</item>
      <item>Juraj Pavliša, OIB 77711096572, Maturovec 25,49217 Maturovec</item>
      <item>Mirjana Helebrant, odvj., OIB 73003791162, Ilica 48/II,10000 Zagreb</item>
    </izvorni_sadrzaj>
    <derivirana_varijabla naziv="DomainObject.Predmet.SudioniciListAdressOIB_1">
      <item>UGOSTITELJSTVO TRGOVINA FAZAN jednostavno društvo s ograničenom odgovornošću, OIB 25436586189, Maturovec 25,49217 Maturovec</item>
      <item>FINA Regionalni centar Zagreb, OIB 85821130368, Trg svibanjskih žrtava 1995. br. 1,10000 Zagreb</item>
      <item>Juraj Pavliša, OIB 77711096572, Maturovec 25,49217 Maturovec</item>
      <item>Mirjana Helebrant, odvj., OIB 73003791162, Ilica 48/II,10000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E9528F-8987-4522-BCE5-FD3571272B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997</properties:Characters>
  <properties:Lines>43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2018-09-05T12:54:00Z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St-552/2017-18 / Odluka - Rješenje - određeno ročište radi rasprave o uvjetima za otvaranje stečajnog postupka (odluka_St-552_2017-18.docx)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