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8b12" w14:paraId="83b8b12" w:rsidRDefault="00FC6A0E" w:rsidP="00FC6A0E" w:rsidR="00FC6A0E">
      <w:pPr>
        <w15:collapsed w:val="false"/>
      </w:pPr>
      <w:bookmarkStart w:name="_GoBack" w:id="0"/>
      <w:bookmarkEnd w:id="0"/>
    </w:p>
    <w:p w:rsidRDefault="00FC6A0E" w:rsidP="00FC6A0E" w:rsidR="00FC6A0E"/>
    <w:p w:rsidRDefault="00FC6A0E" w:rsidP="0004725C" w:rsidR="00FC6A0E" w:rsidRPr="0004725C">
      <w:pPr>
        <w:jc w:val="both"/>
        <w:rPr>
          <w:sz w:val="24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8CD" w:rsidP="00AD48CD" w:rsidR="00AD48CD">
      <w:pPr>
        <w:jc w:val="both"/>
        <w:rPr>
          <w:sz w:val="24"/>
        </w:rPr>
      </w:pPr>
    </w:p>
    <w:p w:rsidRDefault="00AD48CD" w:rsidP="00AD48CD" w:rsidR="00AD48CD" w:rsidRPr="00AD48CD">
      <w:pPr>
        <w:jc w:val="both"/>
        <w:rPr>
          <w:sz w:val="24"/>
        </w:rPr>
      </w:pPr>
      <w:r w:rsidRPr="00AD48CD">
        <w:rPr>
          <w:sz w:val="24"/>
        </w:rPr>
        <w:t>REPUBLIKA  HRVATSKA</w:t>
      </w:r>
    </w:p>
    <w:p w:rsidRDefault="00AD48CD" w:rsidP="00AD48CD" w:rsidR="00FC6A0E">
      <w:pPr>
        <w:jc w:val="both"/>
        <w:rPr>
          <w:sz w:val="24"/>
        </w:rPr>
      </w:pPr>
      <w:r w:rsidRPr="00AD48CD">
        <w:rPr>
          <w:sz w:val="24"/>
        </w:rPr>
        <w:t>TRGOVAČKI SUD U ZAGREBU</w:t>
      </w:r>
      <w:r w:rsidRPr="00AD48CD">
        <w:rPr>
          <w:sz w:val="24"/>
        </w:rPr>
        <w:tab/>
      </w:r>
      <w:r w:rsidRPr="00AD48CD">
        <w:rPr>
          <w:sz w:val="24"/>
        </w:rPr>
        <w:tab/>
      </w:r>
      <w:r w:rsidRPr="00AD48CD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D48CD">
        <w:rPr>
          <w:sz w:val="24"/>
        </w:rPr>
        <w:t xml:space="preserve">     45. </w:t>
      </w:r>
      <w:r>
        <w:rPr>
          <w:sz w:val="24"/>
        </w:rPr>
        <w:t>St</w:t>
      </w:r>
      <w:r w:rsidRPr="00AD48CD">
        <w:rPr>
          <w:sz w:val="24"/>
        </w:rPr>
        <w:t>-11</w:t>
      </w:r>
      <w:r>
        <w:rPr>
          <w:sz w:val="24"/>
        </w:rPr>
        <w:t>58</w:t>
      </w:r>
      <w:r w:rsidRPr="00AD48CD">
        <w:rPr>
          <w:sz w:val="24"/>
        </w:rPr>
        <w:t>/2015</w:t>
      </w:r>
    </w:p>
    <w:p w:rsidRDefault="00AD48CD" w:rsidP="00AD48CD" w:rsidR="00AD48CD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U  I M E  R E P U B L I K E  H R V A T S K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J E Š E N J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>Trgovački sud u Zagrebu po sucu pojedincu Mirni Panjan</w:t>
      </w:r>
      <w:r w:rsidR="0004725C">
        <w:rPr>
          <w:sz w:val="24"/>
        </w:rPr>
        <w:t>,</w:t>
      </w:r>
      <w:r w:rsidRPr="0004725C">
        <w:rPr>
          <w:sz w:val="24"/>
        </w:rPr>
        <w:t xml:space="preserve"> u pravnoj stvari podnositelja zahtjeva Financijske agencije </w:t>
      </w:r>
      <w:r w:rsidR="0004725C">
        <w:rPr>
          <w:sz w:val="24"/>
        </w:rPr>
        <w:t xml:space="preserve">Zagreb, </w:t>
      </w:r>
      <w:r w:rsidRPr="0004725C">
        <w:rPr>
          <w:sz w:val="24"/>
        </w:rPr>
        <w:t xml:space="preserve">za pokretanje skraćenog stečajnog postupka nad dužnikom </w:t>
      </w:r>
      <w:r w:rsidR="004966C7">
        <w:rPr>
          <w:sz w:val="24"/>
        </w:rPr>
        <w:t>„</w:t>
      </w:r>
      <w:r w:rsidRPr="0004725C">
        <w:rPr>
          <w:sz w:val="24"/>
        </w:rPr>
        <w:t xml:space="preserve">JASKA-COMMERCE" trgovinsko poduzeće na veliko i malo s.p.o. Jastrebarsko, Milašinčićeva 92, dana 10. studenog 2015. 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i j e š i o    je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04725C" w:rsidP="0004725C" w:rsidR="00FC6A0E" w:rsidRPr="0004725C">
      <w:pPr>
        <w:jc w:val="both"/>
        <w:rPr>
          <w:sz w:val="24"/>
        </w:rPr>
      </w:pPr>
      <w:r>
        <w:rPr>
          <w:sz w:val="24"/>
        </w:rPr>
        <w:tab/>
      </w:r>
      <w:r w:rsidR="00FC6A0E" w:rsidRPr="0004725C">
        <w:rPr>
          <w:sz w:val="24"/>
        </w:rPr>
        <w:t xml:space="preserve">Odbacuje se zahtjev Financijske agencije </w:t>
      </w:r>
      <w:r>
        <w:rPr>
          <w:sz w:val="24"/>
        </w:rPr>
        <w:t xml:space="preserve">Zagreb </w:t>
      </w:r>
      <w:r w:rsidR="00FC6A0E" w:rsidRPr="0004725C">
        <w:rPr>
          <w:sz w:val="24"/>
        </w:rPr>
        <w:t xml:space="preserve">za pokretanje skraćenog stečajnog postupka nad dužnikom </w:t>
      </w:r>
      <w:r w:rsidR="00AD48CD">
        <w:rPr>
          <w:sz w:val="24"/>
        </w:rPr>
        <w:t>„</w:t>
      </w:r>
      <w:r w:rsidR="00FC6A0E" w:rsidRPr="0004725C">
        <w:rPr>
          <w:sz w:val="24"/>
        </w:rPr>
        <w:t>JASKA-COMMERCE" trgovinsko poduzeće na veliko i malo s.p.o. Jastrebarsko, Milašinčićeva 92</w:t>
      </w:r>
      <w:r w:rsidR="004966C7">
        <w:rPr>
          <w:sz w:val="24"/>
        </w:rPr>
        <w:t>.</w:t>
      </w:r>
      <w:r w:rsidR="00FC6A0E" w:rsidRPr="0004725C">
        <w:rPr>
          <w:sz w:val="24"/>
        </w:rPr>
        <w:t xml:space="preserve"> </w:t>
      </w: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Obrazloženje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>Dana 18. rujna 2015.g</w:t>
      </w:r>
      <w:r w:rsidR="00EC1864">
        <w:rPr>
          <w:sz w:val="24"/>
        </w:rPr>
        <w:t>., te 30.10.2015.g.</w:t>
      </w:r>
      <w:r w:rsidRPr="0004725C">
        <w:rPr>
          <w:sz w:val="24"/>
        </w:rPr>
        <w:t xml:space="preserve"> Financijska agencija (dalje: FINA) je podnijela zahtjev za provedbu skraćenog stečajnog postupka nad gore navedenom pravnom osobom, a pozivom na odredbu čl. 429. i 444. Stečajnog zakona (NN 71/15, dalje SZ), navodeći da su kod dužnika ispunjeni uvjeti iz čl. 428. SZ-a</w:t>
      </w:r>
      <w:r w:rsidR="004966C7">
        <w:rPr>
          <w:sz w:val="24"/>
        </w:rPr>
        <w:t>,</w:t>
      </w:r>
      <w:r w:rsidRPr="0004725C">
        <w:rPr>
          <w:sz w:val="24"/>
        </w:rPr>
        <w:t xml:space="preserve">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5797 dana</w:t>
      </w:r>
      <w:r w:rsidR="004966C7">
        <w:rPr>
          <w:sz w:val="24"/>
        </w:rPr>
        <w:t xml:space="preserve"> u iznosu od 17.383,80 kn</w:t>
      </w:r>
      <w:r w:rsidR="004966C7" w:rsidRPr="0004725C">
        <w:rPr>
          <w:sz w:val="24"/>
        </w:rPr>
        <w:t>.</w:t>
      </w:r>
    </w:p>
    <w:p w:rsidRDefault="00FC6A0E" w:rsidP="0004725C" w:rsidR="0004725C" w:rsidRPr="0004725C">
      <w:pPr>
        <w:jc w:val="both"/>
        <w:rPr>
          <w:sz w:val="24"/>
        </w:rPr>
      </w:pPr>
      <w:r w:rsidRPr="0004725C">
        <w:rPr>
          <w:sz w:val="24"/>
        </w:rPr>
        <w:tab/>
        <w:t>Provjerom u sudskom registru</w:t>
      </w:r>
      <w:r w:rsidR="004966C7">
        <w:rPr>
          <w:sz w:val="24"/>
        </w:rPr>
        <w:t>,</w:t>
      </w:r>
      <w:r w:rsidRPr="0004725C">
        <w:rPr>
          <w:sz w:val="24"/>
        </w:rPr>
        <w:t xml:space="preserve"> utvrđeno </w:t>
      </w:r>
      <w:r w:rsidR="004966C7">
        <w:rPr>
          <w:sz w:val="24"/>
        </w:rPr>
        <w:t xml:space="preserve">je </w:t>
      </w:r>
      <w:r w:rsidRPr="0004725C">
        <w:rPr>
          <w:sz w:val="24"/>
        </w:rPr>
        <w:t xml:space="preserve">da je </w:t>
      </w:r>
      <w:r w:rsidR="004966C7">
        <w:rPr>
          <w:sz w:val="24"/>
        </w:rPr>
        <w:t>društvo „</w:t>
      </w:r>
      <w:r w:rsidRPr="0004725C">
        <w:rPr>
          <w:sz w:val="24"/>
        </w:rPr>
        <w:t>JASKA-COMMERCE" trgovinsko poduzeće na veliko i malo s.p.o. Jastrebarsko, Milašinčićeva 92</w:t>
      </w:r>
      <w:r w:rsidR="004966C7">
        <w:rPr>
          <w:sz w:val="24"/>
        </w:rPr>
        <w:t xml:space="preserve"> -</w:t>
      </w:r>
      <w:r w:rsidRPr="0004725C">
        <w:rPr>
          <w:sz w:val="24"/>
        </w:rPr>
        <w:t xml:space="preserve"> brisano</w:t>
      </w:r>
      <w:r w:rsidR="0004725C" w:rsidRPr="0004725C">
        <w:rPr>
          <w:sz w:val="24"/>
        </w:rPr>
        <w:t xml:space="preserve"> iz sudskog registra</w:t>
      </w:r>
      <w:r w:rsidRPr="0004725C">
        <w:rPr>
          <w:sz w:val="24"/>
        </w:rPr>
        <w:t xml:space="preserve"> (</w:t>
      </w:r>
      <w:r w:rsidR="004966C7">
        <w:rPr>
          <w:sz w:val="24"/>
        </w:rPr>
        <w:t xml:space="preserve">rješenje </w:t>
      </w:r>
      <w:r w:rsidRPr="0004725C">
        <w:rPr>
          <w:sz w:val="24"/>
        </w:rPr>
        <w:t>Tt-12/1592 od 30.01.2012.g.</w:t>
      </w:r>
      <w:r w:rsidR="0004725C" w:rsidRPr="0004725C">
        <w:rPr>
          <w:sz w:val="24"/>
        </w:rPr>
        <w:t>).</w:t>
      </w:r>
    </w:p>
    <w:p w:rsidRDefault="0004725C" w:rsidP="0004725C" w:rsidR="0004725C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Odredbom </w:t>
      </w:r>
      <w:r w:rsidR="00660A83" w:rsidRPr="0004725C">
        <w:rPr>
          <w:sz w:val="24"/>
        </w:rPr>
        <w:t>čl. 4. st. 2. Z</w:t>
      </w:r>
      <w:r w:rsidRPr="0004725C">
        <w:rPr>
          <w:sz w:val="24"/>
        </w:rPr>
        <w:t>TD-a je</w:t>
      </w:r>
      <w:r w:rsidR="00660A83" w:rsidRPr="0004725C">
        <w:rPr>
          <w:sz w:val="24"/>
        </w:rPr>
        <w:t xml:space="preserve"> određeno da trgovačko društvo gubi svojstvo pravne osobe brisanjem toga društva iz sudskog registra</w:t>
      </w:r>
      <w:r w:rsidRPr="0004725C">
        <w:rPr>
          <w:sz w:val="24"/>
        </w:rPr>
        <w:t>.</w:t>
      </w:r>
    </w:p>
    <w:p w:rsidRDefault="0004725C" w:rsidP="0004725C" w:rsidR="00660A83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Dakle, kako je dužnik </w:t>
      </w:r>
      <w:r w:rsidR="001E1856" w:rsidRPr="001E1856">
        <w:rPr>
          <w:sz w:val="24"/>
        </w:rPr>
        <w:t xml:space="preserve">brisan iz sudskog registra, te </w:t>
      </w:r>
      <w:r w:rsidR="001E1856">
        <w:rPr>
          <w:sz w:val="24"/>
        </w:rPr>
        <w:t>je</w:t>
      </w:r>
      <w:r w:rsidR="001E1856" w:rsidRPr="001E1856">
        <w:rPr>
          <w:sz w:val="24"/>
        </w:rPr>
        <w:t xml:space="preserve"> prestao postojati, te kako je pravna osoba nad kojom se može provesti </w:t>
      </w:r>
      <w:r w:rsidR="004966C7">
        <w:rPr>
          <w:sz w:val="24"/>
        </w:rPr>
        <w:t xml:space="preserve">skraćeni </w:t>
      </w:r>
      <w:r w:rsidR="001E1856" w:rsidRPr="001E1856">
        <w:rPr>
          <w:sz w:val="24"/>
        </w:rPr>
        <w:t xml:space="preserve">stečajni postupak prestala postojati, </w:t>
      </w:r>
      <w:r w:rsidRPr="0004725C">
        <w:rPr>
          <w:sz w:val="24"/>
        </w:rPr>
        <w:t xml:space="preserve">to nisu ispunjene pretpostavke iz čl. 428. SZ-a za provođenjem skraćenog stečajnog postupka </w:t>
      </w:r>
      <w:r w:rsidR="00660A83" w:rsidRPr="0004725C">
        <w:rPr>
          <w:sz w:val="24"/>
        </w:rPr>
        <w:t xml:space="preserve">pa je odlučeno kao u izreci ovog rješenja. </w:t>
      </w:r>
    </w:p>
    <w:p w:rsidRDefault="0004725C" w:rsidP="0004725C" w:rsidR="0004725C" w:rsidRPr="0004725C">
      <w:pPr>
        <w:jc w:val="both"/>
        <w:rPr>
          <w:sz w:val="24"/>
        </w:rPr>
      </w:pPr>
    </w:p>
    <w:p w:rsidRDefault="0004725C" w:rsidP="0004725C" w:rsidR="0004725C" w:rsidRPr="0004725C">
      <w:pPr>
        <w:jc w:val="both"/>
        <w:rPr>
          <w:sz w:val="24"/>
        </w:rPr>
      </w:pPr>
    </w:p>
    <w:p w:rsidRDefault="00660A83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="0004725C" w:rsidRPr="0004725C">
        <w:rPr>
          <w:sz w:val="24"/>
        </w:rPr>
        <w:tab/>
      </w:r>
      <w:r w:rsidR="0004725C" w:rsidRPr="0004725C">
        <w:rPr>
          <w:sz w:val="24"/>
        </w:rPr>
        <w:tab/>
      </w:r>
      <w:r w:rsidR="0004725C" w:rsidRPr="0004725C">
        <w:rPr>
          <w:sz w:val="24"/>
        </w:rPr>
        <w:tab/>
      </w:r>
      <w:r w:rsidRPr="0004725C">
        <w:rPr>
          <w:sz w:val="24"/>
        </w:rPr>
        <w:t xml:space="preserve"> </w:t>
      </w:r>
      <w:r w:rsidR="0004725C">
        <w:rPr>
          <w:sz w:val="24"/>
        </w:rPr>
        <w:t xml:space="preserve">     </w:t>
      </w:r>
      <w:r w:rsidR="00FC6A0E" w:rsidRPr="0004725C">
        <w:rPr>
          <w:sz w:val="24"/>
        </w:rPr>
        <w:t xml:space="preserve">U Zagrebu, </w:t>
      </w:r>
      <w:r w:rsidR="0004725C" w:rsidRPr="0004725C">
        <w:rPr>
          <w:sz w:val="24"/>
        </w:rPr>
        <w:t>10</w:t>
      </w:r>
      <w:r w:rsidR="00FC6A0E" w:rsidRPr="0004725C">
        <w:rPr>
          <w:sz w:val="24"/>
        </w:rPr>
        <w:t xml:space="preserve">. </w:t>
      </w:r>
      <w:r w:rsidR="0004725C" w:rsidRPr="0004725C">
        <w:rPr>
          <w:sz w:val="24"/>
        </w:rPr>
        <w:t>studenog</w:t>
      </w:r>
      <w:r w:rsidR="00FC6A0E" w:rsidRPr="0004725C">
        <w:rPr>
          <w:sz w:val="24"/>
        </w:rPr>
        <w:t xml:space="preserve"> 2015. 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04725C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 xml:space="preserve">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4725C">
        <w:rPr>
          <w:sz w:val="24"/>
        </w:rPr>
        <w:t xml:space="preserve">   Sudac:</w:t>
      </w:r>
    </w:p>
    <w:p w:rsidRDefault="001E1856" w:rsidP="0004725C" w:rsidR="00FC6A0E" w:rsidRPr="000472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 w:rsidR="0004725C" w:rsidRPr="0004725C">
        <w:rPr>
          <w:sz w:val="24"/>
        </w:rPr>
        <w:t>Mirna Panjan</w:t>
      </w:r>
      <w:r w:rsidR="00FC6A0E" w:rsidRPr="0004725C">
        <w:rPr>
          <w:sz w:val="24"/>
        </w:rPr>
        <w:t>,v.r.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FC6A0E" w:rsidR="00FC6A0E"/>
    <w:p w:rsidRDefault="00FC6A0E" w:rsidP="00FC6A0E" w:rsidR="00FC6A0E" w:rsidRPr="001E1856">
      <w:pPr>
        <w:rPr>
          <w:sz w:val="18"/>
          <w:szCs w:val="18"/>
        </w:rPr>
      </w:pPr>
      <w:r w:rsidRPr="001E1856">
        <w:rPr>
          <w:sz w:val="18"/>
          <w:szCs w:val="18"/>
        </w:rPr>
        <w:t>Uputa o pravnom lijeku:</w:t>
      </w:r>
    </w:p>
    <w:p w:rsidRDefault="00FC6A0E" w:rsidP="00FC6A0E" w:rsidR="00FC6A0E">
      <w:pPr>
        <w:rPr>
          <w:sz w:val="18"/>
          <w:szCs w:val="18"/>
        </w:rPr>
      </w:pPr>
      <w:r w:rsidRPr="001E1856">
        <w:rPr>
          <w:sz w:val="18"/>
          <w:szCs w:val="18"/>
        </w:rPr>
        <w:t>Protiv ovog rješenja podnositelj zahtjeva ima pravo na ža</w:t>
      </w:r>
      <w:r w:rsidR="0004725C" w:rsidRPr="001E1856">
        <w:rPr>
          <w:sz w:val="18"/>
          <w:szCs w:val="18"/>
        </w:rPr>
        <w:t xml:space="preserve">lbu Visokom trgovačkom sudu RH </w:t>
      </w:r>
      <w:r w:rsidRPr="001E1856">
        <w:rPr>
          <w:sz w:val="18"/>
          <w:szCs w:val="18"/>
        </w:rPr>
        <w:t xml:space="preserve">u roku od 8 dana </w:t>
      </w:r>
      <w:r w:rsidR="0004725C" w:rsidRPr="001E1856">
        <w:rPr>
          <w:sz w:val="18"/>
          <w:szCs w:val="18"/>
        </w:rPr>
        <w:t>putem ovog suda</w:t>
      </w:r>
      <w:r w:rsidRPr="001E1856">
        <w:rPr>
          <w:sz w:val="18"/>
          <w:szCs w:val="18"/>
        </w:rPr>
        <w:t xml:space="preserve"> u 3 primjerka.  </w:t>
      </w:r>
    </w:p>
    <w:p w:rsidRDefault="00E23435" w:rsidP="00FC6A0E" w:rsidR="00E23435" w:rsidRPr="001E1856">
      <w:pPr>
        <w:rPr>
          <w:sz w:val="18"/>
          <w:szCs w:val="18"/>
        </w:rPr>
      </w:pPr>
    </w:p>
    <w:p w:rsidRDefault="001E1856" w:rsidP="00FC6A0E" w:rsidR="001E18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6A0E">
        <w:t>Za točnost otpravka</w:t>
      </w:r>
    </w:p>
    <w:p w:rsidRDefault="001E1856" w:rsidP="00FC6A0E" w:rsidR="00FC6A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6A0E">
        <w:t>ovlašteni službenik:</w:t>
      </w:r>
    </w:p>
    <w:p w:rsidRDefault="001E1856" w:rsidP="00FC6A0E" w:rsidR="00FC6A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25C">
        <w:t>Marina Radaković</w:t>
      </w:r>
    </w:p>
    <w:p w:rsidRDefault="00FC6A0E" w:rsidP="00FC6A0E" w:rsidR="00FC6A0E"/>
    <w:sectPr w:rsidSect="001E1856" w:rsidR="00FC6A0E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563"/>
    <w:rsid w:val="00021BCC"/>
    <w:rsid w:val="00031903"/>
    <w:rsid w:val="0004725C"/>
    <w:rsid w:val="00047812"/>
    <w:rsid w:val="0017766E"/>
    <w:rsid w:val="0017795A"/>
    <w:rsid w:val="001E1856"/>
    <w:rsid w:val="001E3342"/>
    <w:rsid w:val="00275833"/>
    <w:rsid w:val="003279B2"/>
    <w:rsid w:val="003D2682"/>
    <w:rsid w:val="003E31D6"/>
    <w:rsid w:val="004717B0"/>
    <w:rsid w:val="004966C7"/>
    <w:rsid w:val="004C7490"/>
    <w:rsid w:val="0050562B"/>
    <w:rsid w:val="00546F8A"/>
    <w:rsid w:val="0060613D"/>
    <w:rsid w:val="006061D1"/>
    <w:rsid w:val="006078DE"/>
    <w:rsid w:val="00660A83"/>
    <w:rsid w:val="006C0563"/>
    <w:rsid w:val="006E0EEE"/>
    <w:rsid w:val="007122B2"/>
    <w:rsid w:val="007F0152"/>
    <w:rsid w:val="00841A5E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D48CD"/>
    <w:rsid w:val="00AE518C"/>
    <w:rsid w:val="00CA316C"/>
    <w:rsid w:val="00D90876"/>
    <w:rsid w:val="00E23435"/>
    <w:rsid w:val="00EC1864"/>
    <w:rsid w:val="00ED6CFA"/>
    <w:rsid w:val="00FB7730"/>
    <w:rsid w:val="00FC6A0E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6"/>
        <w:szCs w:val="24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A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6"/>
        <w:szCs w:val="24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A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St-1158/2015-3</izvorni_sadrzaj>
    <derivirana_varijabla naziv="DomainObject.Oznaka_1">St-1158/2015-3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St-1158/2015</izvorni_sadrzaj>
    <derivirana_varijabla naziv="DomainObject.Predmet.OznakaBroj_1">St-1158/2015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JASKA COMMERCE - TRGOVINSKO PODUZEĆE NA VELIKO I MALO S.P.O.</izvorni_sadrzaj>
    <derivirana_varijabla naziv="DomainObject.Predmet.ProtustrankaFormated_1">  JASKA COMMERCE - TRGOVINSKO PODUZEĆE NA VELIKO I MALO S.P.O.</derivirana_varijabla>
  </DomainObject.Predmet.ProtustrankaFormated>
  <DomainObject.Predmet.ProtustrankaFormatedOIB>
    <izvorni_sadrzaj>  JASKA COMMERCE - TRGOVINSKO PODUZEĆE NA VELIKO I MALO S.P.O., OIB 04177778292</izvorni_sadrzaj>
    <derivirana_varijabla naziv="DomainObject.Predmet.ProtustrankaFormatedOIB_1">  JASKA COMMERCE - TRGOVINSKO PODUZEĆE NA VELIKO I MALO S.P.O., OIB 04177778292</derivirana_varijabla>
  </DomainObject.Predmet.ProtustrankaFormatedOIB>
  <DomainObject.Predmet.ProtustrankaFormatedWithAdress>
    <izvorni_sadrzaj> JASKA COMMERCE - TRGOVINSKO PODUZEĆE NA VELIKO I MALO S.P.O., Milašinčićeva 92, 10450 Jastrebarsko</izvorni_sadrzaj>
    <derivirana_varijabla naziv="DomainObject.Predmet.ProtustrankaFormatedWithAdress_1"> JASKA COMMERCE - TRGOVINSKO PODUZEĆE NA VELIKO I MALO S.P.O., Milašinčićeva 92, 10450 Jastrebarsko</derivirana_varijabla>
  </DomainObject.Predmet.ProtustrankaFormatedWithAdress>
  <DomainObject.Predmet.ProtustrankaFormatedWithAdressOIB>
    <izvorni_sadrzaj> JASKA COMMERCE - TRGOVINSKO PODUZEĆE NA VELIKO I MALO S.P.O., OIB 04177778292, Milašinčićeva 92, 10450 Jastrebarsko</izvorni_sadrzaj>
    <derivirana_varijabla naziv="DomainObject.Predmet.ProtustrankaFormatedWithAdressOIB_1"> JASKA COMMERCE - TRGOVINSKO PODUZEĆE NA VELIKO I MALO S.P.O., OIB 04177778292, Milašinčićeva 92, 10450 Jastrebarsko</derivirana_varijabla>
  </DomainObject.Predmet.ProtustrankaFormatedWithAdressOIB>
  <DomainObject.Predmet.ProtustrankaWithAdress>
    <izvorni_sadrzaj>JASKA COMMERCE - TRGOVINSKO PODUZEĆE NA VELIKO I MALO S.P.O. Milašinčićeva 92, 10450 Jastrebarsko</izvorni_sadrzaj>
    <derivirana_varijabla naziv="DomainObject.Predmet.ProtustrankaWithAdress_1">JASKA COMMERCE - TRGOVINSKO PODUZEĆE NA VELIKO I MALO S.P.O. Milašinčićeva 92, 10450 Jastrebarsko</derivirana_varijabla>
  </DomainObject.Predmet.ProtustrankaWithAdress>
  <DomainObject.Predmet.ProtustrankaWithAdressOIB>
    <izvorni_sadrzaj>JASKA COMMERCE - TRGOVINSKO PODUZEĆE NA VELIKO I MALO S.P.O., OIB 04177778292, Milašinčićeva 92, 10450 Jastrebarsko</izvorni_sadrzaj>
    <derivirana_varijabla naziv="DomainObject.Predmet.ProtustrankaWithAdressOIB_1">JASKA COMMERCE - TRGOVINSKO PODUZEĆE NA VELIKO I MALO S.P.O., OIB 04177778292, Milašinčićeva 92, 10450 Jastrebarsko</derivirana_varijabla>
  </DomainObject.Predmet.ProtustrankaWithAdressOIB>
  <DomainObject.Predmet.ProtustrankaNazivFormated>
    <izvorni_sadrzaj>JASKA COMMERCE - TRGOVINSKO PODUZEĆE NA VELIKO I MALO S.P.O.</izvorni_sadrzaj>
    <derivirana_varijabla naziv="DomainObject.Predmet.ProtustrankaNazivFormated_1">JASKA COMMERCE - TRGOVINSKO PODUZEĆE NA VELIKO I MALO S.P.O.</derivirana_varijabla>
  </DomainObject.Predmet.ProtustrankaNazivFormated>
  <DomainObject.Predmet.ProtustrankaNazivFormatedOIB>
    <izvorni_sadrzaj>JASKA COMMERCE - TRGOVINSKO PODUZEĆE NA VELIKO I MALO S.P.O., OIB 04177778292</izvorni_sadrzaj>
    <derivirana_varijabla naziv="DomainObject.Predmet.ProtustrankaNazivFormatedOIB_1">JASKA COMMERCE - TRGOVINSKO PODUZEĆE NA VELIKO I MALO S.P.O., OIB 04177778292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JASKA COMMERCE - TRGOVINSKO PODUZEĆE NA VELIKO I MALO S.P.O.</item>
    </izvorni_sadrzaj>
    <derivirana_varijabla naziv="DomainObject.Predmet.ProtuStrankaListFormated_1">
      <item>JASKA COMMERCE - TRGOVINSKO PODUZEĆE NA VELIKO I MALO S.P.O.</item>
    </derivirana_varijabla>
  </DomainObject.Predmet.ProtuStrankaListFormated>
  <DomainObject.Predmet.ProtuStrankaListFormatedOIB>
    <izvorni_sadrzaj>
      <item>JASKA COMMERCE - TRGOVINSKO PODUZEĆE NA VELIKO I MALO S.P.O., OIB 04177778292</item>
    </izvorni_sadrzaj>
    <derivirana_varijabla naziv="DomainObject.Predmet.ProtuStrankaListFormatedOIB_1">
      <item>JASKA COMMERCE - TRGOVINSKO PODUZEĆE NA VELIKO I MALO S.P.O., OIB 04177778292</item>
    </derivirana_varijabla>
  </DomainObject.Predmet.ProtuStrankaListFormatedOIB>
  <DomainObject.Predmet.ProtuStrankaListFormatedWithAdress>
    <izvorni_sadrzaj>
      <item>JASKA COMMERCE - TRGOVINSKO PODUZEĆE NA VELIKO I MALO S.P.O., Milašinčićeva 92, 10450 Jastrebarsko</item>
    </izvorni_sadrzaj>
    <derivirana_varijabla naziv="DomainObject.Predmet.ProtuStrankaListFormatedWithAdress_1">
      <item>JASKA COMMERCE - TRGOVINSKO PODUZEĆE NA VELIKO I MALO S.P.O., Milašinčićeva 92, 10450 Jastrebarsko</item>
    </derivirana_varijabla>
  </DomainObject.Predmet.ProtuStrankaListFormatedWithAdress>
  <DomainObject.Predmet.ProtuStrankaListFormatedWithAdressOIB>
    <izvorni_sadrzaj>
      <item>JASKA COMMERCE - TRGOVINSKO PODUZEĆE NA VELIKO I MALO S.P.O., OIB 04177778292, Milašinčićeva 92, 10450 Jastrebarsko</item>
    </izvorni_sadrzaj>
    <derivirana_varijabla naziv="DomainObject.Predmet.ProtuStrankaListFormatedWithAdressOIB_1">
      <item>JASKA COMMERCE - TRGOVINSKO PODUZEĆE NA VELIKO I MALO S.P.O., OIB 04177778292, Milašinčićeva 92, 10450 Jastrebarsko</item>
    </derivirana_varijabla>
  </DomainObject.Predmet.ProtuStrankaListFormatedWithAdressOIB>
  <DomainObject.Predmet.ProtuStrankaListNazivFormated>
    <izvorni_sadrzaj>
      <item>JASKA COMMERCE - TRGOVINSKO PODUZEĆE NA VELIKO I MALO S.P.O.</item>
    </izvorni_sadrzaj>
    <derivirana_varijabla naziv="DomainObject.Predmet.ProtuStrankaListNazivFormated_1">
      <item>JASKA COMMERCE - TRGOVINSKO PODUZEĆE NA VELIKO I MALO S.P.O.</item>
    </derivirana_varijabla>
  </DomainObject.Predmet.ProtuStrankaListNazivFormated>
  <DomainObject.Predmet.ProtuStrankaListNazivFormatedOIB>
    <izvorni_sadrzaj>
      <item>JASKA COMMERCE - TRGOVINSKO PODUZEĆE NA VELIKO I MALO S.P.O., OIB 04177778292</item>
    </izvorni_sadrzaj>
    <derivirana_varijabla naziv="DomainObject.Predmet.ProtuStrankaListNazivFormatedOIB_1">
      <item>JASKA COMMERCE - TRGOVINSKO PODUZEĆE NA VELIKO I MALO S.P.O., OIB 04177778292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St-1158/2015-3</izvorni_sadrzaj>
    <derivirana_varijabla naziv="DomainObject.PoslovniBrojDokumenta_1">St-1158/2015-3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JASKA COMMERCE - TRGOVINSKO PODUZEĆE NA VELIKO I MALO S.P.O.</izvorni_sadrzaj>
    <derivirana_varijabla naziv="DomainObject.Predmet.ProtustrankaIDrugi_1">JASKA COMMERCE - TRGOVINSKO PODUZEĆE NA VELIKO I MALO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JASKA COMMERCE - TRGOVINSKO PODUZEĆE NA VELIKO I MALO S.P.O., OIB 04177778292, Milašinčićeva 92, 10450 Jastrebarsko</izvorni_sadrzaj>
    <derivirana_varijabla naziv="DomainObject.Predmet.ProtustrankaIDrugiAdressOIB_1">JASKA COMMERCE - TRGOVINSKO PODUZEĆE NA VELIKO I MALO S.P.O., OIB 04177778292, Milašinčićeva 92,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JASKA COMMERCE - TRGOVINSKO PODUZEĆE NA VELIKO I MALO S.P.O.</item>
    </izvorni_sadrzaj>
    <derivirana_varijabla naziv="DomainObject.Predmet.SudioniciListNaziv_1">
      <item>FINA Regionalni centar Zagreb</item>
      <item>JASKA COMMERCE - TRGOVINSKO PODUZEĆE NA VELIKO I MALO S.P.O.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JASKA COMMERCE - TRGOVINSKO PODUZEĆE NA VELIKO I MALO S.P.O., OIB 04177778292, Milašinčićeva 92,10450 Jastrebarsko</item>
    </izvorni_sadrzaj>
    <derivirana_varijabla naziv="DomainObject.Predmet.SudioniciListAdressOIB_1">
      <item>FINA Regionalni centar Zagreb, OIB 85821130368, Trg svibanjskih žrtava 1995. 1,10000 Zagreb</item>
      <item>JASKA COMMERCE - TRGOVINSKO PODUZEĆE NA VELIKO I MALO S.P.O., OIB 04177778292, Milašinčićeva 92,10450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04177778292</item>
    </izvorni_sadrzaj>
    <derivirana_varijabla naziv="DomainObject.Predmet.SudioniciListNazivOIB_1">
      <item>, OIB 85821130368</item>
      <item>, OIB 04177778292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1850</properties:Characters>
  <properties:Lines>55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2015-11-10T14:31:00Z</dcterms:created>
  <dc:creator>Mirna Panjan</dc:creator>
  <cp:lastModifiedBy>Mirna Panjan</cp:lastModifiedBy>
  <cp:lastPrinted>2016-02-05T10:41:00Z</cp:lastPrinted>
  <dcterms:modified xmlns:xsi="http://www.w3.org/2001/XMLSchema-instance" xsi:type="dcterms:W3CDTF">2016-02-05T10:43:00Z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St-1158/2015-3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