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9ae79" w14:paraId="c39ae79" w:rsidRDefault="00CC00F1" w:rsidP="00CC00F1" w:rsidR="000A7106" w:rsidRPr="00FA3260">
      <w:pPr>
        <w:jc w:val="right"/>
        <w15:collapsed w:val="false"/>
        <w:rPr>
          <w:b/>
        </w:rPr>
      </w:pPr>
      <w:bookmarkStart w:name="_GoBack" w:id="0"/>
      <w:bookmarkEnd w:id="0"/>
      <w:r w:rsidRPr="001C5505">
        <w:t>1 St-</w:t>
      </w:r>
      <w:r w:rsidR="00110A2C">
        <w:t>376</w:t>
      </w:r>
      <w:r w:rsidR="00947006">
        <w:t>/16-</w:t>
      </w:r>
      <w:r w:rsidR="00110A2C">
        <w:t>27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110A2C">
        <w:t>SPORTSKI TURIZAM j.d.o.o., Preko, Ulica Don Vida Dunatova 3, Preko, OIB: 95729018191</w:t>
      </w:r>
      <w:r w:rsidR="00F37EDE">
        <w:t>,</w:t>
      </w:r>
      <w:r w:rsidR="00EA47D6">
        <w:t xml:space="preserve"> </w:t>
      </w:r>
      <w:r w:rsidR="00CC47CA">
        <w:t xml:space="preserve"> </w:t>
      </w:r>
      <w:r w:rsidR="00DA7D0B">
        <w:t>5.</w:t>
      </w:r>
      <w:r w:rsidR="008F2A8D">
        <w:t xml:space="preserve"> lipnja</w:t>
      </w:r>
      <w:r w:rsidR="00110A2C">
        <w:t xml:space="preserve">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110A2C">
        <w:t xml:space="preserve">SPORTSKI TURIZAM j.d.o.o., Preko, Ulica Don Vida Dunatova 3, Preko, OIB: 95729018191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B3AF5">
        <w:t>19.1</w:t>
      </w:r>
      <w:r w:rsidR="00110A2C">
        <w:t>50,00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110A2C">
        <w:t>376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DA7D0B">
        <w:t>110.369,58</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B3AF5">
        <w:t>19.1</w:t>
      </w:r>
      <w:r w:rsidR="00110A2C">
        <w:t>50</w:t>
      </w:r>
      <w:r w:rsidR="00DE720C">
        <w:t>,00</w:t>
      </w:r>
      <w:r w:rsidR="003438A3">
        <w:t xml:space="preserve"> kuna</w:t>
      </w:r>
      <w:r w:rsidRPr="00C07369">
        <w:t>, a koji se sastoji od</w:t>
      </w:r>
      <w:r w:rsidR="006C6296">
        <w:t xml:space="preserve"> </w:t>
      </w:r>
      <w:r w:rsidR="00BC28F5">
        <w:t xml:space="preserve">nagrade stečajnom upravitelju u iznosu od </w:t>
      </w:r>
      <w:r w:rsidR="000B3AF5">
        <w:t>10</w:t>
      </w:r>
      <w:r w:rsidR="00BC28F5">
        <w:t xml:space="preserve">.000,00 kuna, </w:t>
      </w:r>
      <w:r w:rsidR="00110A2C">
        <w:t>troška otvaranja, održavanja i zatvaranja žiro-računa u iznosu od 900,00 kuna, troška izrade pečata u iznosu od 250,00 kuna, ažuriranja i vođenja knjigovodstva u iznosu od 6.000,00 kuna i ostalih troškova u iznosu od 2.000,00 kuna.</w:t>
      </w:r>
    </w:p>
    <w:p w:rsidRDefault="00495B7C" w:rsidP="00495B7C" w:rsidR="00C07369" w:rsidRPr="00C07369">
      <w:pPr>
        <w:jc w:val="both"/>
      </w:pPr>
      <w:r>
        <w:lastRenderedPageBreak/>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DA7D0B">
        <w:t>5.</w:t>
      </w:r>
      <w:r w:rsidR="008F2A8D">
        <w:t xml:space="preserve"> lipnja</w:t>
      </w:r>
      <w:r w:rsidR="00110A2C">
        <w:t xml:space="preserve"> 2017</w:t>
      </w:r>
      <w:r w:rsidRPr="00C07369">
        <w:t>.</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110A2C">
      <w:t>376</w:t>
    </w:r>
    <w:r w:rsidR="00947006">
      <w:t>/16-</w:t>
    </w:r>
    <w:r w:rsidR="00110A2C">
      <w:t>27</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B3AF5"/>
    <w:rsid w:val="000E69CA"/>
    <w:rsid w:val="00110A2C"/>
    <w:rsid w:val="00146A4A"/>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8F2A8D"/>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92800"/>
    <w:rsid w:val="00BC28F5"/>
    <w:rsid w:val="00BE0D66"/>
    <w:rsid w:val="00BE2A54"/>
    <w:rsid w:val="00BE6C59"/>
    <w:rsid w:val="00C07369"/>
    <w:rsid w:val="00C16042"/>
    <w:rsid w:val="00C90A82"/>
    <w:rsid w:val="00C94214"/>
    <w:rsid w:val="00CB1FD4"/>
    <w:rsid w:val="00CB76D4"/>
    <w:rsid w:val="00CC00F1"/>
    <w:rsid w:val="00CC47CA"/>
    <w:rsid w:val="00CE40D2"/>
    <w:rsid w:val="00CE483C"/>
    <w:rsid w:val="00DA5DD4"/>
    <w:rsid w:val="00DA7D0B"/>
    <w:rsid w:val="00DB1615"/>
    <w:rsid w:val="00DE6466"/>
    <w:rsid w:val="00DE720C"/>
    <w:rsid w:val="00E24AC3"/>
    <w:rsid w:val="00E70963"/>
    <w:rsid w:val="00E764BE"/>
    <w:rsid w:val="00EA47D6"/>
    <w:rsid w:val="00EB1AEF"/>
    <w:rsid w:val="00F37EDE"/>
    <w:rsid w:val="00F711C7"/>
    <w:rsid w:val="00F81A36"/>
    <w:rsid w:val="00F9554E"/>
    <w:rsid w:val="00FA3260"/>
    <w:rsid w:val="00FC3541"/>
    <w:rsid w:val="00FE354A"/>
    <w:rsid w:val="00FF2BF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F2BF1"/>
    <w:rPr>
      <w:color w:val="808080"/>
      <w:bdr w:space="0" w:sz="0" w:color="auto" w:val="none"/>
      <w:shd w:fill="auto" w:color="auto" w:val="clear"/>
    </w:rPr>
  </w:style>
  <w:style w:customStyle="true" w:styleId="eSPISCCParagraphDefaultFont" w:type="character">
    <w:name w:val="eSPIS_CC_Paragraph Default Font"/>
    <w:basedOn w:val="Zadanifontodlomka"/>
    <w:rsid w:val="00FF2B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2BF1"/>
    <w:rPr>
      <w:bdr w:space="0" w:sz="0" w:color="auto" w:val="none"/>
      <w:shd w:fill="FFFFCC" w:color="auto" w:val="clear"/>
      <w:lang w:val="hr-HR"/>
    </w:rPr>
  </w:style>
  <w:style w:customStyle="true" w:styleId="PozadinaSvijetloCrvena" w:type="character">
    <w:name w:val="Pozadina_SvijetloCrvena"/>
    <w:basedOn w:val="eSPISCCParagraphDefaultFont"/>
    <w:rsid w:val="00FF2B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2B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FF2BF1"/>
    <w:rPr>
      <w:color w:val="808080"/>
      <w:bdr w:color="auto" w:space="0" w:sz="0" w:val="none"/>
      <w:shd w:color="auto" w:fill="auto" w:val="clear"/>
    </w:rPr>
  </w:style>
  <w:style w:customStyle="1" w:styleId="eSPISCCParagraphDefaultFont" w:type="character">
    <w:name w:val="eSPIS_CC_Paragraph Default Font"/>
    <w:basedOn w:val="Zadanifontodlomka"/>
    <w:rsid w:val="00FF2B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2BF1"/>
    <w:rPr>
      <w:bdr w:color="auto" w:space="0" w:sz="0" w:val="none"/>
      <w:shd w:color="auto" w:fill="FFFFCC" w:val="clear"/>
      <w:lang w:val="hr-HR"/>
    </w:rPr>
  </w:style>
  <w:style w:customStyle="1" w:styleId="PozadinaSvijetloCrvena" w:type="character">
    <w:name w:val="Pozadina_SvijetloCrvena"/>
    <w:basedOn w:val="eSPISCCParagraphDefaultFont"/>
    <w:rsid w:val="00FF2B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2B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2017.</izvorni_sadrzaj>
    <derivirana_varijabla naziv="DomainObject.DatumDonosenjaOdluke_1">5.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St-376/2016</izvorni_sadrzaj>
    <derivirana_varijabla naziv="DomainObject.Predmet.OznakaBroj_1">St-376/2016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TURIZAM j.d.o.o. za usluge u turizmu i ugostiteljstvu</izvorni_sadrzaj>
    <derivirana_varijabla naziv="DomainObject.Predmet.ProtustrankaFormated_1">  SPORTSKI TURIZAM j.d.o.o. za usluge u turizmu i ugostiteljstvu</derivirana_varijabla>
  </DomainObject.Predmet.ProtustrankaFormated>
  <DomainObject.Predmet.ProtustrankaFormatedOIB>
    <izvorni_sadrzaj>  SPORTSKI TURIZAM j.d.o.o. za usluge u turizmu i ugostiteljstvu, OIB 95729018191</izvorni_sadrzaj>
    <derivirana_varijabla naziv="DomainObject.Predmet.ProtustrankaFormatedOIB_1">  SPORTSKI TURIZAM j.d.o.o. za usluge u turizmu i ugostiteljstvu, OIB 95729018191</derivirana_varijabla>
  </DomainObject.Predmet.ProtustrankaFormatedOIB>
  <DomainObject.Predmet.ProtustrankaFormatedWithAdress>
    <izvorni_sadrzaj> SPORTSKI TURIZAM j.d.o.o. za usluge u turizmu i ugostiteljstvu, Ulica Don Vida Dunatova 3, 23273 Preko</izvorni_sadrzaj>
    <derivirana_varijabla naziv="DomainObject.Predmet.ProtustrankaFormatedWithAdress_1"> SPORTSKI TURIZAM j.d.o.o. za usluge u turizmu i ugostiteljstvu, Ulica Don Vida Dunatova 3, 23273 Preko</derivirana_varijabla>
  </DomainObject.Predmet.ProtustrankaFormatedWithAdress>
  <DomainObject.Predmet.ProtustrankaFormatedWithAdressOIB>
    <izvorni_sadrzaj> SPORTSKI TURIZAM j.d.o.o. za usluge u turizmu i ugostiteljstvu, OIB 95729018191, Ulica Don Vida Dunatova 3, 23273 Preko</izvorni_sadrzaj>
    <derivirana_varijabla naziv="DomainObject.Predmet.ProtustrankaFormatedWithAdressOIB_1"> SPORTSKI TURIZAM j.d.o.o. za usluge u turizmu i ugostiteljstvu, OIB 95729018191, Ulica Don Vida Dunatova 3, 23273 Preko</derivirana_varijabla>
  </DomainObject.Predmet.ProtustrankaFormatedWithAdressOIB>
  <DomainObject.Predmet.ProtustrankaWithAdress>
    <izvorni_sadrzaj>SPORTSKI TURIZAM j.d.o.o. za usluge u turizmu i ugostiteljstvu Ulica Don Vida Dunatova 3, 23273 Preko</izvorni_sadrzaj>
    <derivirana_varijabla naziv="DomainObject.Predmet.ProtustrankaWithAdress_1">SPORTSKI TURIZAM j.d.o.o. za usluge u turizmu i ugostiteljstvu Ulica Don Vida Dunatova 3, 23273 Preko</derivirana_varijabla>
  </DomainObject.Predmet.ProtustrankaWithAdress>
  <DomainObject.Predmet.ProtustrankaWithAdressOIB>
    <izvorni_sadrzaj>SPORTSKI TURIZAM j.d.o.o. za usluge u turizmu i ugostiteljstvu, OIB 95729018191, Ulica Don Vida Dunatova 3, 23273 Preko</izvorni_sadrzaj>
    <derivirana_varijabla naziv="DomainObject.Predmet.ProtustrankaWithAdressOIB_1">SPORTSKI TURIZAM j.d.o.o. za usluge u turizmu i ugostiteljstvu, OIB 95729018191, Ulica Don Vida Dunatova 3, 23273 Preko</derivirana_varijabla>
  </DomainObject.Predmet.ProtustrankaWithAdressOIB>
  <DomainObject.Predmet.ProtustrankaNazivFormated>
    <izvorni_sadrzaj>SPORTSKI TURIZAM j.d.o.o. za usluge u turizmu i ugostiteljstvu</izvorni_sadrzaj>
    <derivirana_varijabla naziv="DomainObject.Predmet.ProtustrankaNazivFormated_1">SPORTSKI TURIZAM j.d.o.o. za usluge u turizmu i ugostiteljstvu</derivirana_varijabla>
  </DomainObject.Predmet.ProtustrankaNazivFormated>
  <DomainObject.Predmet.ProtustrankaNazivFormatedOIB>
    <izvorni_sadrzaj>SPORTSKI TURIZAM j.d.o.o. za usluge u turizmu i ugostiteljstvu, OIB 95729018191</izvorni_sadrzaj>
    <derivirana_varijabla naziv="DomainObject.Predmet.ProtustrankaNazivFormatedOIB_1">SPORTSKI TURIZAM j.d.o.o. za usluge u turizmu i ugostiteljstvu, OIB 95729018191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SPORTSKI TURIZAM j.d.o.o. za usluge u turizmu i ugostiteljstvu</item>
    </izvorni_sadrzaj>
    <derivirana_varijabla naziv="DomainObject.Predmet.ProtuStrankaListFormated_1">
      <item>SPORTSKI TURIZAM j.d.o.o. za usluge u turizmu i ugostiteljstvu</item>
    </derivirana_varijabla>
  </DomainObject.Predmet.ProtuStrankaListFormated>
  <DomainObject.Predmet.ProtuStrankaListFormatedOIB>
    <izvorni_sadrzaj>
      <item>SPORTSKI TURIZAM j.d.o.o. za usluge u turizmu i ugostiteljstvu, OIB 95729018191</item>
    </izvorni_sadrzaj>
    <derivirana_varijabla naziv="DomainObject.Predmet.ProtuStrankaListFormatedOIB_1">
      <item>SPORTSKI TURIZAM j.d.o.o. za usluge u turizmu i ugostiteljstvu, OIB 95729018191</item>
    </derivirana_varijabla>
  </DomainObject.Predmet.ProtuStrankaListFormatedOIB>
  <DomainObject.Predmet.ProtuStrankaListFormatedWithAdress>
    <izvorni_sadrzaj>
      <item>SPORTSKI TURIZAM j.d.o.o. za usluge u turizmu i ugostiteljstvu, Ulica Don Vida Dunatova 3, 23273 Preko</item>
    </izvorni_sadrzaj>
    <derivirana_varijabla naziv="DomainObject.Predmet.ProtuStrankaListFormatedWithAdress_1">
      <item>SPORTSKI TURIZAM j.d.o.o. za usluge u turizmu i ugostiteljstvu, Ulica Don Vida Dunatova 3, 23273 Preko</item>
    </derivirana_varijabla>
  </DomainObject.Predmet.ProtuStrankaListFormatedWithAdress>
  <DomainObject.Predmet.ProtuStrankaListFormatedWithAdressOIB>
    <izvorni_sadrzaj>
      <item>SPORTSKI TURIZAM j.d.o.o. za usluge u turizmu i ugostiteljstvu, OIB 95729018191, Ulica Don Vida Dunatova 3, 23273 Preko</item>
    </izvorni_sadrzaj>
    <derivirana_varijabla naziv="DomainObject.Predmet.ProtuStrankaListFormatedWithAdressOIB_1">
      <item>SPORTSKI TURIZAM j.d.o.o. za usluge u turizmu i ugostiteljstvu, OIB 95729018191, Ulica Don Vida Dunatova 3, 23273 Preko</item>
    </derivirana_varijabla>
  </DomainObject.Predmet.ProtuStrankaListFormatedWithAdressOIB>
  <DomainObject.Predmet.ProtuStrankaListNazivFormated>
    <izvorni_sadrzaj>
      <item>SPORTSKI TURIZAM j.d.o.o. za usluge u turizmu i ugostiteljstvu</item>
    </izvorni_sadrzaj>
    <derivirana_varijabla naziv="DomainObject.Predmet.ProtuStrankaListNazivFormated_1">
      <item>SPORTSKI TURIZAM j.d.o.o. za usluge u turizmu i ugostiteljstvu</item>
    </derivirana_varijabla>
  </DomainObject.Predmet.ProtuStrankaListNazivFormated>
  <DomainObject.Predmet.ProtuStrankaListNazivFormatedOIB>
    <izvorni_sadrzaj>
      <item>SPORTSKI TURIZAM j.d.o.o. za usluge u turizmu i ugostiteljstvu, OIB 95729018191</item>
    </izvorni_sadrzaj>
    <derivirana_varijabla naziv="DomainObject.Predmet.ProtuStrankaListNazivFormatedOIB_1">
      <item>SPORTSKI TURIZAM j.d.o.o. za usluge u turizmu i ugostiteljstvu, OIB 95729018191</item>
    </derivirana_varijabla>
  </DomainObject.Predmet.ProtuStrankaListNazivFormatedOIB>
  <DomainObject.Predmet.OstaliListFormated>
    <izvorni_sadrzaj>
      <item>Domagoj Miloš</item>
    </izvorni_sadrzaj>
    <derivirana_varijabla naziv="DomainObject.Predmet.OstaliListFormated_1">
      <item>Domagoj Miloš</item>
    </derivirana_varijabla>
  </DomainObject.Predmet.OstaliListFormated>
  <DomainObject.Predmet.OstaliListFormatedOIB>
    <izvorni_sadrzaj>
      <item>Domagoj Miloš, OIB 74419317556</item>
    </izvorni_sadrzaj>
    <derivirana_varijabla naziv="DomainObject.Predmet.OstaliListFormatedOIB_1">
      <item>Domagoj Miloš, OIB 74419317556</item>
    </derivirana_varijabla>
  </DomainObject.Predmet.OstaliListFormatedOIB>
  <DomainObject.Predmet.OstaliListFormatedWithAdress>
    <izvorni_sadrzaj>
      <item>Domagoj Miloš, Ulica  Don Vida Dunatova 3, 23273 Preko</item>
    </izvorni_sadrzaj>
    <derivirana_varijabla naziv="DomainObject.Predmet.OstaliListFormatedWithAdress_1">
      <item>Domagoj Miloš, Ulica  Don Vida Dunatova 3, 23273 Preko</item>
    </derivirana_varijabla>
  </DomainObject.Predmet.OstaliListFormatedWithAdress>
  <DomainObject.Predmet.OstaliListFormatedWithAdressOIB>
    <izvorni_sadrzaj>
      <item>Domagoj Miloš, OIB 74419317556, Ulica  Don Vida Dunatova 3, 23273 Preko</item>
    </izvorni_sadrzaj>
    <derivirana_varijabla naziv="DomainObject.Predmet.OstaliListFormatedWithAdressOIB_1">
      <item>Domagoj Miloš, OIB 74419317556, Ulica  Don Vida Dunatova 3, 23273 Preko</item>
    </derivirana_varijabla>
  </DomainObject.Predmet.OstaliListFormatedWithAdressOIB>
  <DomainObject.Predmet.OstaliListNazivFormated>
    <izvorni_sadrzaj>
      <item>Domagoj Miloš</item>
    </izvorni_sadrzaj>
    <derivirana_varijabla naziv="DomainObject.Predmet.OstaliListNazivFormated_1">
      <item>Domagoj Miloš</item>
    </derivirana_varijabla>
  </DomainObject.Predmet.OstaliListNazivFormated>
  <DomainObject.Predmet.OstaliListNazivFormatedOIB>
    <izvorni_sadrzaj>
      <item>Domagoj Miloš, OIB 74419317556</item>
    </izvorni_sadrzaj>
    <derivirana_varijabla naziv="DomainObject.Predmet.OstaliListNazivFormatedOIB_1">
      <item>Domagoj Miloš, OIB 74419317556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2017.</izvorni_sadrzaj>
    <derivirana_varijabla naziv="DomainObject.Datum_1">5.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SPORTSKI TURIZAM j.d.o.o. za usluge u turizmu i ugostiteljstvu</izvorni_sadrzaj>
    <derivirana_varijabla naziv="DomainObject.Predmet.ProtustrankaIDrugi_1">SPORTSKI TURIZAM j.d.o.o. za usluge u turizmu i ugostiteljstvu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SPORTSKI TURIZAM j.d.o.o. za usluge u turizmu i ugostiteljstvu, OIB 95729018191, Ulica Don Vida Dunatova 3, 23273 Preko</izvorni_sadrzaj>
    <derivirana_varijabla naziv="DomainObject.Predmet.ProtustrankaIDrugiAdressOIB_1">SPORTSKI TURIZAM j.d.o.o. za usluge u turizmu i ugostiteljstvu, OIB 95729018191, Ulica Don Vida Dunatova 3,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SPORTSKI TURIZAM j.d.o.o. za usluge u turizmu i ugostiteljstvu</item>
      <item>Financijska agencija</item>
      <item>Domagoj Miloš</item>
    </izvorni_sadrzaj>
    <derivirana_varijabla naziv="DomainObject.Predmet.SudioniciListNaziv_1">
      <item>SPORTSKI TURIZAM j.d.o.o. za usluge u turizmu i ugostiteljstvu</item>
      <item>Financijska agencija</item>
      <item>Domagoj Miloš</item>
    </derivirana_varijabla>
  </DomainObject.Predmet.SudioniciListNaziv>
  <DomainObject.Predmet.SudioniciListAdressOIB>
    <izvorni_sadrzaj>
      <item>SPORTSKI TURIZAM j.d.o.o. za usluge u turizmu i ugostiteljstvu, OIB 95729018191, Ulica Don Vida Dunatova 3,23273 Preko</item>
      <item>Financijska agencija, OIB 85821130368, Ivana Danila 4,23000 Zadar</item>
      <item>Domagoj Miloš, OIB 74419317556, Ulica  Don Vida Dunatova 3,23273 Preko</item>
    </izvorni_sadrzaj>
    <derivirana_varijabla naziv="DomainObject.Predmet.SudioniciListAdressOIB_1">
      <item>SPORTSKI TURIZAM j.d.o.o. za usluge u turizmu i ugostiteljstvu, OIB 95729018191, Ulica Don Vida Dunatova 3,23273 Preko</item>
      <item>Financijska agencija, OIB 85821130368, Ivana Danila 4,23000 Zadar</item>
      <item>Domagoj Miloš, OIB 74419317556, Ulica  Don Vida Dunatova 3,23273 Preko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95729018191</item>
      <item>, OIB 85821130368</item>
      <item>, OIB 74419317556</item>
    </izvorni_sadrzaj>
    <derivirana_varijabla naziv="DomainObject.Predmet.SudioniciListNazivOIB_1">
      <item>, OIB 95729018191</item>
      <item>, OIB 85821130368</item>
      <item>, OIB 74419317556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359A79-BB9A-409E-B8B4-D66B677F1B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449</properties:Words>
  <properties:Characters>2316</properties:Characters>
  <properties:Lines>84</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2017-01-10T08:21:00Z</dcterms:created>
  <dc:creator>Ardena Bajlo</dc:creator>
  <cp:lastModifiedBy>Nena Mužanović</cp:lastModifiedBy>
  <cp:lastPrinted>2014-11-21T08:47:00Z</cp:lastPrinted>
  <dcterms:modified xmlns:xsi="http://www.w3.org/2001/XMLSchema-instance" xsi:type="dcterms:W3CDTF">2017-06-05T09:01:00Z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