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93f2" w14:paraId="ad393f2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C7988">
        <w:t>5 St-313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EC7988">
        <w:t xml:space="preserve"> TRGOVAČKO UGOSTITELJSKA ZADRUGA PETICA, Virje, Gorička 8</w:t>
      </w:r>
      <w:r w:rsidR="00740000">
        <w:t>, M</w:t>
      </w:r>
      <w:r w:rsidR="00EC7988">
        <w:t>BS: 010072685, OIB: 23150949908</w:t>
      </w:r>
      <w:r w:rsidR="00637444">
        <w:t xml:space="preserve">, dana </w:t>
      </w:r>
      <w:r w:rsidR="00EC7988">
        <w:t>13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EC7988" w:rsidRPr="00EC7988">
        <w:t xml:space="preserve"> </w:t>
      </w:r>
      <w:r w:rsidR="00EC7988">
        <w:t>TRGOVAČKO UGOSTITELJSKA ZADRUGA PETICA, Virje, Gorička 8, M</w:t>
      </w:r>
      <w:r w:rsidR="00681E2B">
        <w:t xml:space="preserve">BS: </w:t>
      </w:r>
      <w:r w:rsidR="00EC7988">
        <w:t>010072685, OIB: 23150949908</w:t>
      </w:r>
      <w:r w:rsidR="00740000">
        <w:t xml:space="preserve">, </w:t>
      </w:r>
      <w:r w:rsidR="00CB6C18">
        <w:t xml:space="preserve">iznosi </w:t>
      </w:r>
      <w:r w:rsidR="00EC7988">
        <w:t>118.282,52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EC7988">
        <w:t>oziva se upravitelj</w:t>
      </w:r>
      <w:r w:rsidR="00D60907">
        <w:t xml:space="preserve"> dužnika </w:t>
      </w:r>
      <w:r w:rsidR="00EC7988">
        <w:t>Stipe Beljan, Virje, Ljudevita Gaja 3</w:t>
      </w:r>
      <w:r w:rsidR="00740000">
        <w:t>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EC7988">
        <w:t>/</w:t>
      </w:r>
      <w:r w:rsidR="00EC7988">
        <w:tab/>
        <w:t>Upozorava se upravitelj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5238AB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5238AB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5238AB">
        <w:t>.i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F51F3B">
        <w:t>13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681E2B" w:rsidR="001159F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EF" w:rsidR="00C761EF">
      <w:r>
        <w:separator/>
      </w:r>
    </w:p>
  </w:endnote>
  <w:endnote w:id="0" w:type="continuationSeparator">
    <w:p w:rsidRDefault="00C761EF" w:rsidR="00C76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EF" w:rsidR="00C761EF">
      <w:r>
        <w:separator/>
      </w:r>
    </w:p>
  </w:footnote>
  <w:footnote w:id="0" w:type="continuationSeparator">
    <w:p w:rsidRDefault="00C761EF" w:rsidR="00C761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055B4"/>
    <w:rsid w:val="00274464"/>
    <w:rsid w:val="00290391"/>
    <w:rsid w:val="002B49A1"/>
    <w:rsid w:val="002F1F37"/>
    <w:rsid w:val="003074E6"/>
    <w:rsid w:val="00327690"/>
    <w:rsid w:val="0038268D"/>
    <w:rsid w:val="003A7C72"/>
    <w:rsid w:val="003E2AE0"/>
    <w:rsid w:val="00400A96"/>
    <w:rsid w:val="00401A7F"/>
    <w:rsid w:val="00420F99"/>
    <w:rsid w:val="0047710E"/>
    <w:rsid w:val="00497129"/>
    <w:rsid w:val="004C1E71"/>
    <w:rsid w:val="004F0490"/>
    <w:rsid w:val="005238AB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3CD2"/>
    <w:rsid w:val="006C1AAA"/>
    <w:rsid w:val="006F25A8"/>
    <w:rsid w:val="00733A5A"/>
    <w:rsid w:val="00735822"/>
    <w:rsid w:val="00740000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761EF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51F3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2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6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6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6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6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2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6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6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6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6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St-313/2015-4</izvorni_sadrzaj>
    <derivirana_varijabla naziv="DomainObject.Oznaka_1">St-313/2015-4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St-313/2015</izvorni_sadrzaj>
    <derivirana_varijabla naziv="DomainObject.Predmet.OznakaBroj_1">St-313/2015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TRGOVAČKO UGOSTITELJSKA ZADRUGA PETICA za trgovinu, ugostiteljstvo i usluge</izvorni_sadrzaj>
    <derivirana_varijabla naziv="DomainObject.Predmet.ProtustrankaFormated_1">  TRGOVAČKO UGOSTITELJSKA ZADRUGA PETICA za trgovinu, ugostiteljstvo i usluge</derivirana_varijabla>
  </DomainObject.Predmet.ProtustrankaFormated>
  <DomainObject.Predmet.ProtustrankaFormatedOIB>
    <izvorni_sadrzaj>  TRGOVAČKO UGOSTITELJSKA ZADRUGA PETICA za trgovinu, ugostiteljstvo i usluge, OIB 23150949908</izvorni_sadrzaj>
    <derivirana_varijabla naziv="DomainObject.Predmet.ProtustrankaFormatedOIB_1">  TRGOVAČKO UGOSTITELJSKA ZADRUGA PETICA za trgovinu, ugostiteljstvo i usluge, OIB 23150949908</derivirana_varijabla>
  </DomainObject.Predmet.ProtustrankaFormatedOIB>
  <DomainObject.Predmet.ProtustrankaFormatedWithAdress>
    <izvorni_sadrzaj> TRGOVAČKO UGOSTITELJSKA ZADRUGA PETICA za trgovinu, ugostiteljstvo i usluge, Gorička 8, 48350 Virje</izvorni_sadrzaj>
    <derivirana_varijabla naziv="DomainObject.Predmet.ProtustrankaFormatedWithAdress_1"> TRGOVAČKO UGOSTITELJSKA ZADRUGA PETICA za trgovinu, ugostiteljstvo i usluge, Gorička 8, 48350 Virje</derivirana_varijabla>
  </DomainObject.Predmet.ProtustrankaFormatedWithAdress>
  <DomainObject.Predmet.ProtustrankaFormatedWithAdressOIB>
    <izvorni_sadrzaj> TRGOVAČKO UGOSTITELJSKA ZADRUGA PETICA za trgovinu, ugostiteljstvo i usluge, OIB 23150949908, Gorička 8, 48350 Virje</izvorni_sadrzaj>
    <derivirana_varijabla naziv="DomainObject.Predmet.ProtustrankaFormatedWithAdressOIB_1"> TRGOVAČKO UGOSTITELJSKA ZADRUGA PETICA za trgovinu, ugostiteljstvo i usluge, OIB 23150949908, Gorička 8, 48350 Virje</derivirana_varijabla>
  </DomainObject.Predmet.ProtustrankaFormatedWithAdressOIB>
  <DomainObject.Predmet.ProtustrankaWithAdress>
    <izvorni_sadrzaj>TRGOVAČKO UGOSTITELJSKA ZADRUGA PETICA za trgovinu, ugostiteljstvo i usluge Gorička 8, 48350 Virje</izvorni_sadrzaj>
    <derivirana_varijabla naziv="DomainObject.Predmet.ProtustrankaWithAdress_1">TRGOVAČKO UGOSTITELJSKA ZADRUGA PETICA za trgovinu, ugostiteljstvo i usluge Gorička 8, 48350 Virje</derivirana_varijabla>
  </DomainObject.Predmet.ProtustrankaWithAdress>
  <DomainObject.Predmet.ProtustrankaWithAdressOIB>
    <izvorni_sadrzaj>TRGOVAČKO UGOSTITELJSKA ZADRUGA PETICA za trgovinu, ugostiteljstvo i usluge, OIB 23150949908, Gorička 8, 48350 Virje</izvorni_sadrzaj>
    <derivirana_varijabla naziv="DomainObject.Predmet.ProtustrankaWithAdressOIB_1">TRGOVAČKO UGOSTITELJSKA ZADRUGA PETICA za trgovinu, ugostiteljstvo i usluge, OIB 23150949908, Gorička 8, 48350 Virje</derivirana_varijabla>
  </DomainObject.Predmet.ProtustrankaWithAdressOIB>
  <DomainObject.Predmet.ProtustrankaNazivFormated>
    <izvorni_sadrzaj>TRGOVAČKO UGOSTITELJSKA ZADRUGA PETICA za trgovinu, ugostiteljstvo i usluge</izvorni_sadrzaj>
    <derivirana_varijabla naziv="DomainObject.Predmet.ProtustrankaNazivFormated_1">TRGOVAČKO UGOSTITELJSKA ZADRUGA PETICA za trgovinu, ugostiteljstvo i usluge</derivirana_varijabla>
  </DomainObject.Predmet.ProtustrankaNazivFormated>
  <DomainObject.Predmet.ProtustrankaNazivFormatedOIB>
    <izvorni_sadrzaj>TRGOVAČKO UGOSTITELJSKA ZADRUGA PETICA za trgovinu, ugostiteljstvo i usluge, OIB 23150949908</izvorni_sadrzaj>
    <derivirana_varijabla naziv="DomainObject.Predmet.ProtustrankaNazivFormatedOIB_1">TRGOVAČKO UGOSTITELJSKA ZADRUGA PETICA za trgovinu, ugostiteljstvo i usluge, OIB 23150949908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118285.52</izvorni_sadrzaj>
    <derivirana_varijabla naziv="DomainObject.Predmet.TrenutnaVrijednost_1">118285.52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TRGOVAČKO UGOSTITELJSKA ZADRUGA PETICA za trgovinu, ugostiteljstvo i usluge</item>
    </izvorni_sadrzaj>
    <derivirana_varijabla naziv="DomainObject.Predmet.ProtuStrankaListFormated_1">
      <item>TRGOVAČKO UGOSTITELJSKA ZADRUGA PETICA za trgovinu, ugostiteljstvo i usluge</item>
    </derivirana_varijabla>
  </DomainObject.Predmet.ProtuStrankaListFormated>
  <DomainObject.Predmet.ProtuStrankaListFormatedOIB>
    <izvorni_sadrzaj>
      <item>TRGOVAČKO UGOSTITELJSKA ZADRUGA PETICA za trgovinu, ugostiteljstvo i usluge, OIB 23150949908</item>
    </izvorni_sadrzaj>
    <derivirana_varijabla naziv="DomainObject.Predmet.ProtuStrankaListFormatedOIB_1">
      <item>TRGOVAČKO UGOSTITELJSKA ZADRUGA PETICA za trgovinu, ugostiteljstvo i usluge, OIB 23150949908</item>
    </derivirana_varijabla>
  </DomainObject.Predmet.ProtuStrankaListFormatedOIB>
  <DomainObject.Predmet.ProtuStrankaListFormatedWithAdress>
    <izvorni_sadrzaj>
      <item>TRGOVAČKO UGOSTITELJSKA ZADRUGA PETICA za trgovinu, ugostiteljstvo i usluge, Gorička 8, 48350 Virje</item>
    </izvorni_sadrzaj>
    <derivirana_varijabla naziv="DomainObject.Predmet.ProtuStrankaListFormatedWithAdress_1">
      <item>TRGOVAČKO UGOSTITELJSKA ZADRUGA PETICA za trgovinu, ugostiteljstvo i usluge, Gorička 8, 48350 Virje</item>
    </derivirana_varijabla>
  </DomainObject.Predmet.ProtuStrankaListFormatedWithAdress>
  <DomainObject.Predmet.ProtuStrankaListFormatedWithAdressOIB>
    <izvorni_sadrzaj>
      <item>TRGOVAČKO UGOSTITELJSKA ZADRUGA PETICA za trgovinu, ugostiteljstvo i usluge, OIB 23150949908, Gorička 8, 48350 Virje</item>
    </izvorni_sadrzaj>
    <derivirana_varijabla naziv="DomainObject.Predmet.ProtuStrankaListFormatedWithAdressOIB_1">
      <item>TRGOVAČKO UGOSTITELJSKA ZADRUGA PETICA za trgovinu, ugostiteljstvo i usluge, OIB 23150949908, Gorička 8, 48350 Virje</item>
    </derivirana_varijabla>
  </DomainObject.Predmet.ProtuStrankaListFormatedWithAdressOIB>
  <DomainObject.Predmet.ProtuStrankaListNazivFormated>
    <izvorni_sadrzaj>
      <item>TRGOVAČKO UGOSTITELJSKA ZADRUGA PETICA za trgovinu, ugostiteljstvo i usluge</item>
    </izvorni_sadrzaj>
    <derivirana_varijabla naziv="DomainObject.Predmet.ProtuStrankaListNazivFormated_1">
      <item>TRGOVAČKO UGOSTITELJSKA ZADRUGA PETICA za trgovinu, ugostiteljstvo i usluge</item>
    </derivirana_varijabla>
  </DomainObject.Predmet.ProtuStrankaListNazivFormated>
  <DomainObject.Predmet.ProtuStrankaListNazivFormatedOIB>
    <izvorni_sadrzaj>
      <item>TRGOVAČKO UGOSTITELJSKA ZADRUGA PETICA za trgovinu, ugostiteljstvo i usluge, OIB 23150949908</item>
    </izvorni_sadrzaj>
    <derivirana_varijabla naziv="DomainObject.Predmet.ProtuStrankaListNazivFormatedOIB_1">
      <item>TRGOVAČKO UGOSTITELJSKA ZADRUGA PETICA za trgovinu, ugostiteljstvo i usluge, OIB 23150949908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St-313/2015-4</izvorni_sadrzaj>
    <derivirana_varijabla naziv="DomainObject.PoslovniBrojDokumenta_1">St-313/2015-4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TRGOVAČKO UGOSTITELJSKA ZADRUGA PETICA za trgovinu, ugostiteljstvo i usluge</izvorni_sadrzaj>
    <derivirana_varijabla naziv="DomainObject.Predmet.ProtustrankaIDrugi_1">TRGOVAČKO UGOSTITELJSKA ZADRUGA PETICA za trgovinu, ugostiteljstvo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TRGOVAČKO UGOSTITELJSKA ZADRUGA PETICA za trgovinu, ugostiteljstvo i usluge, OIB 23150949908, Gorička 8, 48350 Virje</izvorni_sadrzaj>
    <derivirana_varijabla naziv="DomainObject.Predmet.ProtustrankaIDrugiAdressOIB_1">TRGOVAČKO UGOSTITELJSKA ZADRUGA PETICA za trgovinu, ugostiteljstvo i usluge, OIB 23150949908, Gorička 8,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TRGOVAČKO UGOSTITELJSKA ZADRUGA PETICA za trgovinu, ugostiteljstvo i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TRGOVAČKO UGOSTITELJSKA ZADRUGA PETICA za trgovinu, ugostiteljstvo i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TRGOVAČKO UGOSTITELJSKA ZADRUGA PETICA za trgovinu, ugostiteljstvo i usluge, OIB 23150949908, Gorička 8,48350 Virje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TRGOVAČKO UGOSTITELJSKA ZADRUGA PETICA za trgovinu, ugostiteljstvo i usluge, OIB 23150949908, Gorička 8,48350 Virje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23150949908</item>
      <item>, OIB null</item>
      <item>, OIB null</item>
    </izvorni_sadrzaj>
    <derivirana_varijabla naziv="DomainObject.Predmet.SudioniciListNazivOIB_1">
      <item>, OIB null</item>
      <item>, OIB 23150949908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FA486B-CA41-4F71-8736-A1CB8D2B51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1894</properties:Characters>
  <properties:Lines>47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2016-01-13T08:11:00Z</dcterms:created>
  <dc:creator>Ljubica Makovec</dc:creator>
  <cp:lastModifiedBy>Maja Marčec</cp:lastModifiedBy>
  <cp:lastPrinted>2016-01-08T08:25:00Z</cp:lastPrinted>
  <dcterms:modified xmlns:xsi="http://www.w3.org/2001/XMLSchema-instance" xsi:type="dcterms:W3CDTF">2016-01-13T11:23:00Z</dcterms:modified>
  <cp:revision>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