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41e8" w14:paraId="1ce41e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57776">
        <w:t xml:space="preserve"> pod poslovnim brojem St-4042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57776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E57776" w:rsidRPr="00E57776">
        <w:t>DeDeKaeM d.o.o. OIB: 98255777479 MBS: 080</w:t>
      </w:r>
      <w:r w:rsidR="00E57776">
        <w:t>269492 iz Zagreba, Skorušička 6.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57776">
        <w:t xml:space="preserve">127.098,55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7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85571"/>
    <w:rsid w:val="001E50FB"/>
    <w:rsid w:val="001F6933"/>
    <w:rsid w:val="00230A63"/>
    <w:rsid w:val="00250320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64626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5841"/>
    <w:rsid w:val="007B34F1"/>
    <w:rsid w:val="007B5AFD"/>
    <w:rsid w:val="007D5A5D"/>
    <w:rsid w:val="007F5027"/>
    <w:rsid w:val="008155EE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57776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4042</izvorni_sadrzaj>
    <derivirana_varijabla naziv="DomainObject.Predmet.Broj_1">4042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St-4042/2015</izvorni_sadrzaj>
    <derivirana_varijabla naziv="DomainObject.Predmet.OznakaBroj_1">St-4042/2015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DeDeKaeM d.o.o. zastupanog po punomoćniku Dubravko Golubić</izvorni_sadrzaj>
    <derivirana_varijabla naziv="DomainObject.Predmet.ProtustrankaFormated_1">  DeDeKaeM d.o.o. zastupanog po punomoćniku Dubravko Golubić</derivirana_varijabla>
  </DomainObject.Predmet.ProtustrankaFormated>
  <DomainObject.Predmet.ProtustrankaFormatedOIB>
    <izvorni_sadrzaj>  DeDeKaeM d.o.o., OIB 98255777479 zastupanog po punomoćniku Dubravko Golubić</izvorni_sadrzaj>
    <derivirana_varijabla naziv="DomainObject.Predmet.ProtustrankaFormatedOIB_1">  DeDeKaeM d.o.o., OIB 98255777479 zastupanog po punomoćniku Dubravko Golubić</derivirana_varijabla>
  </DomainObject.Predmet.ProtustrankaFormatedOIB>
  <DomainObject.Predmet.ProtustrankaFormatedWithAdress>
    <izvorni_sadrzaj> DeDeKaeM d.o.o., Skorušička 6, 10000 Zagreb zastupanog po punomoćniku Dubravko Golubić</izvorni_sadrzaj>
    <derivirana_varijabla naziv="DomainObject.Predmet.ProtustrankaFormatedWithAdress_1"> DeDeKaeM d.o.o., Skorušička 6, 10000 Zagreb zastupanog po punomoćniku Dubravko Golubić</derivirana_varijabla>
  </DomainObject.Predmet.ProtustrankaFormatedWithAdress>
  <DomainObject.Predmet.ProtustrankaFormatedWithAdressOIB>
    <izvorni_sadrzaj> DeDeKaeM d.o.o., OIB 98255777479, Skorušička 6, 10000 Zagreb zastupanog po punomoćniku Dubravko Golubić</izvorni_sadrzaj>
    <derivirana_varijabla naziv="DomainObject.Predmet.ProtustrankaFormatedWithAdressOIB_1"> DeDeKaeM d.o.o., OIB 98255777479, Skorušička 6, 10000 Zagreb zastupanog po punomoćniku Dubravko Golubić</derivirana_varijabla>
  </DomainObject.Predmet.ProtustrankaFormatedWithAdressOIB>
  <DomainObject.Predmet.ProtustrankaWithAdress>
    <izvorni_sadrzaj>DeDeKaeM d.o.o. Skorušička 6, 10000 Zagreb</izvorni_sadrzaj>
    <derivirana_varijabla naziv="DomainObject.Predmet.ProtustrankaWithAdress_1">DeDeKaeM d.o.o. Skorušička 6, 10000 Zagreb</derivirana_varijabla>
  </DomainObject.Predmet.ProtustrankaWithAdress>
  <DomainObject.Predmet.ProtustrankaWithAdressOIB>
    <izvorni_sadrzaj>DeDeKaeM d.o.o., OIB 98255777479, Skorušička 6, 10000 Zagreb</izvorni_sadrzaj>
    <derivirana_varijabla naziv="DomainObject.Predmet.ProtustrankaWithAdressOIB_1">DeDeKaeM d.o.o., OIB 98255777479, Skorušička 6, 10000 Zagreb</derivirana_varijabla>
  </DomainObject.Predmet.ProtustrankaWithAdressOIB>
  <DomainObject.Predmet.ProtustrankaNazivFormated>
    <izvorni_sadrzaj>DeDeKaeM d.o.o.</izvorni_sadrzaj>
    <derivirana_varijabla naziv="DomainObject.Predmet.ProtustrankaNazivFormated_1">DeDeKaeM d.o.o.</derivirana_varijabla>
  </DomainObject.Predmet.ProtustrankaNazivFormated>
  <DomainObject.Predmet.ProtustrankaNazivFormatedOIB>
    <izvorni_sadrzaj>DeDeKaeM d.o.o., OIB 98255777479</izvorni_sadrzaj>
    <derivirana_varijabla naziv="DomainObject.Predmet.ProtustrankaNazivFormatedOIB_1">DeDeKaeM d.o.o., OIB 98255777479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DeDeKaeM d.o.o. zastupanog po punomoćniku Dubravko Golubić</item>
    </izvorni_sadrzaj>
    <derivirana_varijabla naziv="DomainObject.Predmet.ProtuStrankaListFormated_1">
      <item>DeDeKaeM d.o.o. zastupanog po punomoćniku Dubravko Golubić</item>
    </derivirana_varijabla>
  </DomainObject.Predmet.ProtuStrankaListFormated>
  <DomainObject.Predmet.ProtuStrankaListFormatedOIB>
    <izvorni_sadrzaj>
      <item>DeDeKaeM d.o.o., OIB 98255777479 zastupanog po punomoćniku Dubravko Golubić</item>
    </izvorni_sadrzaj>
    <derivirana_varijabla naziv="DomainObject.Predmet.ProtuStrankaListFormatedOIB_1">
      <item>DeDeKaeM d.o.o., OIB 98255777479 zastupanog po punomoćniku Dubravko Golubić</item>
    </derivirana_varijabla>
  </DomainObject.Predmet.ProtuStrankaListFormatedOIB>
  <DomainObject.Predmet.ProtuStrankaListFormatedWithAdress>
    <izvorni_sadrzaj>
      <item>DeDeKaeM d.o.o., Skorušička 6, 10000 Zagreb zastupanog po punomoćniku Dubravko Golubić</item>
    </izvorni_sadrzaj>
    <derivirana_varijabla naziv="DomainObject.Predmet.ProtuStrankaListFormatedWithAdress_1">
      <item>DeDeKaeM d.o.o., Skorušička 6, 10000 Zagreb zastupanog po punomoćniku Dubravko Golubić</item>
    </derivirana_varijabla>
  </DomainObject.Predmet.ProtuStrankaListFormatedWithAdress>
  <DomainObject.Predmet.ProtuStrankaListFormatedWithAdressOIB>
    <izvorni_sadrzaj>
      <item>DeDeKaeM d.o.o., OIB 98255777479, Skorušička 6, 10000 Zagreb zastupanog po punomoćniku Dubravko Golubić</item>
    </izvorni_sadrzaj>
    <derivirana_varijabla naziv="DomainObject.Predmet.ProtuStrankaListFormatedWithAdressOIB_1">
      <item>DeDeKaeM d.o.o., OIB 98255777479, Skorušička 6, 10000 Zagreb zastupanog po punomoćniku Dubravko Golubić</item>
    </derivirana_varijabla>
  </DomainObject.Predmet.ProtuStrankaListFormatedWithAdressOIB>
  <DomainObject.Predmet.ProtuStrankaListNazivFormated>
    <izvorni_sadrzaj>
      <item>DeDeKaeM d.o.o.</item>
    </izvorni_sadrzaj>
    <derivirana_varijabla naziv="DomainObject.Predmet.ProtuStrankaListNazivFormated_1">
      <item>DeDeKaeM d.o.o.</item>
    </derivirana_varijabla>
  </DomainObject.Predmet.ProtuStrankaListNazivFormated>
  <DomainObject.Predmet.ProtuStrankaListNazivFormatedOIB>
    <izvorni_sadrzaj>
      <item>DeDeKaeM d.o.o., OIB 98255777479</item>
    </izvorni_sadrzaj>
    <derivirana_varijabla naziv="DomainObject.Predmet.ProtuStrankaListNazivFormatedOIB_1">
      <item>DeDeKaeM d.o.o., OIB 98255777479</item>
    </derivirana_varijabla>
  </DomainObject.Predmet.ProtuStrankaListNazivFormatedOIB>
  <DomainObject.Predmet.OstaliListFormated>
    <izvorni_sadrzaj>
      <item>Dubravko Golubić punomoćnik sudionika u postupku DeDeKaeM d.o.o.</item>
    </izvorni_sadrzaj>
    <derivirana_varijabla naziv="DomainObject.Predmet.OstaliListFormated_1">
      <item>Dubravko Golubić punomoćnik sudionika u postupku DeDeKaeM d.o.o.</item>
    </derivirana_varijabla>
  </DomainObject.Predmet.OstaliListFormated>
  <DomainObject.Predmet.OstaliListFormatedOIB>
    <izvorni_sadrzaj>
      <item>Dubravko Golubić, OIB 66966942567 punomoćnik sudionika u postupku DeDeKaeM d.o.o.</item>
    </izvorni_sadrzaj>
    <derivirana_varijabla naziv="DomainObject.Predmet.OstaliListFormatedOIB_1">
      <item>Dubravko Golubić, OIB 66966942567 punomoćnik sudionika u postupku DeDeKaeM d.o.o.</item>
    </derivirana_varijabla>
  </DomainObject.Predmet.OstaliListFormatedOIB>
  <DomainObject.Predmet.OstaliListFormatedWithAdress>
    <izvorni_sadrzaj>
      <item>Dubravko Golubić, Skorušička Ulica 6, Zagreb punomoćnik sudionika u postupku DeDeKaeM d.o.o.</item>
    </izvorni_sadrzaj>
    <derivirana_varijabla naziv="DomainObject.Predmet.OstaliListFormatedWithAdress_1">
      <item>Dubravko Golubić, Skorušička Ulica 6, Zagreb punomoćnik sudionika u postupku DeDeKaeM d.o.o.</item>
    </derivirana_varijabla>
  </DomainObject.Predmet.OstaliListFormatedWithAdress>
  <DomainObject.Predmet.OstaliListFormatedWithAdressOIB>
    <izvorni_sadrzaj>
      <item>Dubravko Golubić, OIB 66966942567, Skorušička Ulica 6, Zagreb punomoćnik sudionika u postupku DeDeKaeM d.o.o.</item>
    </izvorni_sadrzaj>
    <derivirana_varijabla naziv="DomainObject.Predmet.OstaliListFormatedWithAdressOIB_1">
      <item>Dubravko Golubić, OIB 66966942567, Skorušička Ulica 6, Zagreb punomoćnik sudionika u postupku DeDeKaeM d.o.o.</item>
    </derivirana_varijabla>
  </DomainObject.Predmet.OstaliListFormatedWithAdressOIB>
  <DomainObject.Predmet.OstaliListNazivFormated>
    <izvorni_sadrzaj>
      <item>Dubravko Golubić</item>
    </izvorni_sadrzaj>
    <derivirana_varijabla naziv="DomainObject.Predmet.OstaliListNazivFormated_1">
      <item>Dubravko Golubić</item>
    </derivirana_varijabla>
  </DomainObject.Predmet.OstaliListNazivFormated>
  <DomainObject.Predmet.OstaliListNazivFormatedOIB>
    <izvorni_sadrzaj>
      <item>Dubravko Golubić, OIB 66966942567</item>
    </izvorni_sadrzaj>
    <derivirana_varijabla naziv="DomainObject.Predmet.OstaliListNazivFormatedOIB_1">
      <item>Dubravko Golubić, OIB 66966942567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DeDeKaeM d.o.o.</izvorni_sadrzaj>
    <derivirana_varijabla naziv="DomainObject.Predmet.ProtustrankaIDrugi_1">DeDeKaeM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DeDeKaeM d.o.o., OIB 98255777479, Skorušička 6, 10000 Zagreb</izvorni_sadrzaj>
    <derivirana_varijabla naziv="DomainObject.Predmet.ProtustrankaIDrugiAdressOIB_1">DeDeKaeM d.o.o., OIB 98255777479, Skorušička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DeDeKaeM d.o.o.</item>
      <item>Dubravko Golubić</item>
    </izvorni_sadrzaj>
    <derivirana_varijabla naziv="DomainObject.Predmet.SudioniciListNaziv_1">
      <item>FINA Regionalni centar Zagreb</item>
      <item>DeDeKaeM d.o.o.</item>
      <item>Dubravko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DeDeKaeM d.o.o., OIB 98255777479, Skorušička 6,10000 Zagreb</item>
      <item>Dubravko Golubić, OIB 66966942567, Skorušička Ulica 6,Zagreb</item>
    </izvorni_sadrzaj>
    <derivirana_varijabla naziv="DomainObject.Predmet.SudioniciListAdressOIB_1">
      <item>FINA Regionalni centar Zagreb, OIB 85821130368, Trg svibanjskih žrtava 1995. 1,10000 Zagreb</item>
      <item>DeDeKaeM d.o.o., OIB 98255777479, Skorušička 6,10000 Zagreb</item>
      <item>Dubravko Golubić, OIB 66966942567, Skorušička Ulica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98255777479</item>
      <item>, OIB 66966942567</item>
    </izvorni_sadrzaj>
    <derivirana_varijabla naziv="DomainObject.Predmet.SudioniciListNazivOIB_1">
      <item>, OIB 85821130368</item>
      <item>, OIB 98255777479</item>
      <item>, OIB 66966942567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1303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2015-12-01T10:03:00Z</dcterms:created>
  <dc:creator>ilukac</dc:creator>
  <cp:lastModifiedBy>Višnja Svečak</cp:lastModifiedBy>
  <cp:lastPrinted>2015-11-24T13:21:00Z</cp:lastPrinted>
  <dcterms:modified xmlns:xsi="http://www.w3.org/2001/XMLSchema-instance" xsi:type="dcterms:W3CDTF">2015-12-01T12:41:00Z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