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abc2" w14:paraId="cfeabc2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3F5014" w:rsidR="00666C4B" w:rsidRPr="003F5014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P="003F5014" w:rsidR="00C277E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sucu </w:t>
      </w:r>
      <w:r w:rsidR="00CC67FF" w:rsidRPr="00BA0147">
        <w:rPr>
          <w:rFonts w:cs="Times New Roman"/>
        </w:rPr>
        <w:t xml:space="preserve">u stečajnom predmetu povodom prijedloga predlagatelja </w:t>
      </w:r>
      <w:r w:rsidR="00CC67FF">
        <w:rPr>
          <w:rFonts w:cs="Times New Roman"/>
        </w:rPr>
        <w:t>Financijske agencije, Regionalni centar Zagreb,</w:t>
      </w:r>
      <w:r w:rsidR="00CC67FF" w:rsidRPr="00BA0147">
        <w:rPr>
          <w:rFonts w:cs="Times New Roman"/>
        </w:rPr>
        <w:t xml:space="preserve"> </w:t>
      </w:r>
      <w:r w:rsidR="00CC67FF">
        <w:rPr>
          <w:rFonts w:cs="Times New Roman"/>
        </w:rPr>
        <w:t xml:space="preserve">Podružnica Varaždin, </w:t>
      </w:r>
      <w:r w:rsidR="00CC67FF" w:rsidRPr="00BA0147">
        <w:rPr>
          <w:rFonts w:cs="Times New Roman"/>
        </w:rPr>
        <w:t>za otvaranje stečajnog postupka nad dužnikom</w:t>
      </w:r>
      <w:r w:rsidR="00A97D02">
        <w:rPr>
          <w:rFonts w:cs="Times New Roman"/>
        </w:rPr>
        <w:t xml:space="preserve"> </w:t>
      </w:r>
      <w:r w:rsidR="005F3AE8">
        <w:rPr>
          <w:rFonts w:cs="Times New Roman"/>
        </w:rPr>
        <w:t>FIDOL d.o.o., Donja Dubrava, Krbulja 3, OIB: 21964427452, 4. srpnja</w:t>
      </w:r>
      <w:r w:rsidR="00055528">
        <w:rPr>
          <w:rFonts w:cs="Times New Roman"/>
        </w:rPr>
        <w:t xml:space="preserve"> </w:t>
      </w:r>
      <w:r w:rsidR="00CC67FF">
        <w:rPr>
          <w:rFonts w:cs="Times New Roman"/>
        </w:rPr>
        <w:t>2017</w:t>
      </w:r>
      <w:r w:rsidR="00C461DF">
        <w:rPr>
          <w:rFonts w:cs="Times New Roman"/>
        </w:rPr>
        <w:t>.</w:t>
      </w:r>
    </w:p>
    <w:p w:rsidRDefault="003F5014" w:rsidP="003F5014" w:rsidR="003F5014" w:rsidRPr="00BA0147">
      <w:pPr>
        <w:ind w:firstLine="708"/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5F3AE8" w:rsidP="005F7221" w:rsidR="005F7221" w:rsidRPr="00412CB1">
      <w:pPr>
        <w:jc w:val="center"/>
        <w:rPr>
          <w:b/>
        </w:rPr>
      </w:pPr>
      <w:r>
        <w:rPr>
          <w:b/>
        </w:rPr>
        <w:t>2. kolovoza</w:t>
      </w:r>
      <w:r w:rsidR="00CC67FF">
        <w:rPr>
          <w:b/>
        </w:rPr>
        <w:t xml:space="preserve"> 2017</w:t>
      </w:r>
      <w:r w:rsidR="005F7221" w:rsidRPr="00412CB1">
        <w:rPr>
          <w:b/>
        </w:rPr>
        <w:t xml:space="preserve">. u </w:t>
      </w:r>
      <w:r>
        <w:rPr>
          <w:b/>
        </w:rPr>
        <w:t>08</w:t>
      </w:r>
      <w:r w:rsidR="0028758C">
        <w:rPr>
          <w:b/>
        </w:rPr>
        <w:t>,30</w:t>
      </w:r>
      <w:r w:rsidR="00C277EA">
        <w:rPr>
          <w:b/>
        </w:rPr>
        <w:t xml:space="preserve">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5F3AE8">
        <w:t>Franjo Dolenec, Kremenići, Kremenići 17/A,</w:t>
      </w:r>
    </w:p>
    <w:p w:rsidRDefault="005F7221" w:rsidP="00C461DF" w:rsidR="005F7221" w:rsidRPr="00CC67FF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5F3AE8">
        <w:rPr>
          <w:rFonts w:cs="Times New Roman"/>
        </w:rPr>
        <w:t xml:space="preserve">FIDOL d.o.o., Donja Dubrava, Krbulja 3, </w:t>
      </w:r>
    </w:p>
    <w:p w:rsidRDefault="00CC67FF" w:rsidP="00CC67FF" w:rsidR="00CC67FF" w:rsidRPr="00C277EA">
      <w:pPr>
        <w:widowControl/>
        <w:numPr>
          <w:ilvl w:val="0"/>
          <w:numId w:val="5"/>
        </w:numPr>
        <w:suppressAutoHyphens w:val="false"/>
        <w:jc w:val="both"/>
      </w:pPr>
      <w:r>
        <w:t>Financijska agencija, Podružnica Varaždin, Varaždin, A. Cesarca 2,</w:t>
      </w:r>
    </w:p>
    <w:p w:rsidRDefault="00C277EA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</w:t>
      </w:r>
      <w:r w:rsidR="00CC67FF">
        <w:t>.</w:t>
      </w:r>
    </w:p>
    <w:p w:rsidRDefault="00CC67FF" w:rsidP="00CC67FF" w:rsidR="00CC67FF">
      <w:pPr>
        <w:widowControl/>
        <w:suppressAutoHyphens w:val="false"/>
        <w:jc w:val="both"/>
      </w:pPr>
    </w:p>
    <w:p w:rsidRDefault="00CC67FF" w:rsidP="00CC67FF" w:rsidR="00CC67FF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</w:t>
      </w:r>
      <w:r w:rsidR="005F3AE8">
        <w:t xml:space="preserve"> </w:t>
      </w:r>
      <w:r w:rsidR="005F3AE8">
        <w:rPr>
          <w:rFonts w:cs="Times New Roman"/>
        </w:rPr>
        <w:t>FIDOL d.o.o., Donja Dubrava, Krbulja 3, OIB: 21964427452</w:t>
      </w:r>
      <w:r>
        <w:t xml:space="preserve"> i iznosu iz Očevidnika o redoslijedu plaćanja na računu dužnika za čije namirenje nema novčanih sredstava.</w:t>
      </w:r>
    </w:p>
    <w:p w:rsidRDefault="00CC67FF" w:rsidP="00CC67FF" w:rsidR="00CC67FF">
      <w:pPr>
        <w:widowControl/>
        <w:suppressAutoHyphens w:val="false"/>
        <w:ind w:left="1440"/>
        <w:jc w:val="both"/>
      </w:pPr>
    </w:p>
    <w:p w:rsidRDefault="00A04B28" w:rsidP="0028758C" w:rsidR="005F722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</w:t>
      </w:r>
      <w:r w:rsidR="00055528">
        <w:t>direktoru</w:t>
      </w:r>
      <w:r w:rsidR="005F7221" w:rsidRPr="00412CB1">
        <w:t xml:space="preserve"> dužnika</w:t>
      </w:r>
      <w:r w:rsidR="005F3AE8">
        <w:t xml:space="preserve"> Franji Dolenec, Kremenići, Kremenići 17/A, OIB: 45431281053</w:t>
      </w:r>
      <w:r w:rsidR="00CC67FF">
        <w:t>,</w:t>
      </w:r>
      <w:r w:rsidR="005F7221">
        <w:t xml:space="preserve"> </w:t>
      </w:r>
      <w:r w:rsidR="005F7221" w:rsidRPr="00412CB1">
        <w:t xml:space="preserve">da na zakazano ročište kod ovoga suda, </w:t>
      </w:r>
      <w:r w:rsidR="005F3AE8">
        <w:t>2. kolovoza</w:t>
      </w:r>
      <w:r w:rsidR="00CC67FF">
        <w:t xml:space="preserve"> 2017</w:t>
      </w:r>
      <w:r w:rsidR="005F7221">
        <w:t xml:space="preserve">. u </w:t>
      </w:r>
      <w:r w:rsidR="005F3AE8">
        <w:t>08</w:t>
      </w:r>
      <w:r w:rsidR="0028758C">
        <w:t>,30</w:t>
      </w:r>
      <w:r w:rsidR="005F7221" w:rsidRPr="00412CB1">
        <w:t xml:space="preserve"> sati, dostavi javnobilježnički ovjerovljen prokazni popis imovine za dužnika</w:t>
      </w:r>
      <w:r w:rsidR="005F3AE8">
        <w:rPr>
          <w:rFonts w:cs="Times New Roman"/>
        </w:rPr>
        <w:t xml:space="preserve"> FIDOL d.o.o., Donja Dubrava, Krbulja 3, OIB: 21964427452</w:t>
      </w:r>
      <w:r w:rsidR="00C461DF">
        <w:t xml:space="preserve">, </w:t>
      </w:r>
      <w:r w:rsidR="005F7221" w:rsidRPr="00412CB1">
        <w:t>s time da se upozorava da se davanjem netočnih ili nepotpunih podataka izlaže odgovornosti kao za lažan iskaz pred sudom, te podatke o solventnosti za dužnika - obrazac SOL2.</w:t>
      </w:r>
    </w:p>
    <w:p w:rsidRDefault="00363E19" w:rsidP="005F7221" w:rsidR="00363E19">
      <w:pPr>
        <w:rPr>
          <w:rFonts w:cs="Times New Roman"/>
        </w:rPr>
      </w:pPr>
    </w:p>
    <w:p w:rsidRDefault="00012293" w:rsidP="00A04B28" w:rsidR="00A04B2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F3AE8">
        <w:rPr>
          <w:rFonts w:cs="Times New Roman"/>
        </w:rPr>
        <w:t>4. srpnja</w:t>
      </w:r>
      <w:r w:rsidR="00CC67FF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04B28" w:rsidP="00A04B28" w:rsidR="00A04B28">
      <w:pPr>
        <w:jc w:val="center"/>
        <w:rPr>
          <w:rFonts w:cs="Times New Roman"/>
        </w:rPr>
      </w:pPr>
    </w:p>
    <w:p w:rsidRDefault="003F5014" w:rsidP="003F5014" w:rsidR="003F5014" w:rsidRPr="006F44C4">
      <w:pPr>
        <w:ind w:firstLine="8" w:left="6373"/>
        <w:jc w:val="both"/>
      </w:pPr>
      <w:r w:rsidRPr="006F44C4">
        <w:t>SUDAC</w:t>
      </w:r>
    </w:p>
    <w:p w:rsidRDefault="003F5014" w:rsidP="003F5014" w:rsidR="003F5014" w:rsidRPr="006F44C4">
      <w:pPr>
        <w:ind w:firstLine="708" w:left="5664"/>
        <w:jc w:val="both"/>
      </w:pPr>
    </w:p>
    <w:p w:rsidRDefault="003F5014" w:rsidP="003F5014" w:rsidR="003F5014" w:rsidRPr="006F44C4">
      <w:pPr>
        <w:ind w:firstLine="708" w:left="4956"/>
        <w:jc w:val="both"/>
      </w:pPr>
      <w:r w:rsidRPr="006F44C4">
        <w:t>Ksenija Flack-Makitan, v.r.</w:t>
      </w:r>
    </w:p>
    <w:p w:rsidRDefault="003F5014" w:rsidP="003F5014" w:rsidR="003F5014" w:rsidRPr="006F44C4">
      <w:pPr>
        <w:ind w:firstLine="708" w:left="4956"/>
        <w:jc w:val="both"/>
      </w:pPr>
    </w:p>
    <w:p w:rsidRDefault="003F5014" w:rsidP="003F5014" w:rsidR="003F5014" w:rsidRPr="006F44C4">
      <w:pPr>
        <w:ind w:left="4956"/>
        <w:jc w:val="both"/>
      </w:pPr>
      <w:r w:rsidRPr="006F44C4">
        <w:t>Za točnost otpravka – ovlašteni službenik:</w:t>
      </w:r>
    </w:p>
    <w:p w:rsidRDefault="00C42207" w:rsidP="00C42207" w:rsidR="00C42207"/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277EA" w:rsidR="00C277EA" w:rsidRPr="00C277E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5F3AE8">
        <w:rPr>
          <w:rFonts w:cs="Times New Roman"/>
        </w:rPr>
        <w:t xml:space="preserve">FIDOL d.o.o., Donja Dubrava, Krbulja 3, </w:t>
      </w:r>
    </w:p>
    <w:p w:rsidRDefault="00D27615" w:rsidP="00055528" w:rsidR="00A97D02" w:rsidRPr="0005552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CC67FF">
        <w:t xml:space="preserve"> </w:t>
      </w:r>
      <w:r>
        <w:t>dužnika,</w:t>
      </w:r>
      <w:r w:rsidR="00CC67FF">
        <w:rPr>
          <w:rFonts w:cs="Times New Roman"/>
        </w:rPr>
        <w:t xml:space="preserve"> </w:t>
      </w:r>
      <w:r w:rsidR="005F3AE8">
        <w:t>Franjo Dolenec, Kremenići, Kremenići 17/A,</w:t>
      </w:r>
    </w:p>
    <w:p w:rsidRDefault="00C277EA" w:rsidP="00C277EA" w:rsidR="00C277E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C67FF" w:rsidP="00C277EA" w:rsidR="00CC67FF" w:rsidRPr="00C277EA">
      <w:pPr>
        <w:widowControl/>
        <w:numPr>
          <w:ilvl w:val="0"/>
          <w:numId w:val="3"/>
        </w:numPr>
        <w:suppressAutoHyphens w:val="false"/>
        <w:jc w:val="both"/>
      </w:pPr>
      <w:r>
        <w:t>Financijska agencija, Podružnica, Varaždin, Varaždin, A. Cesarca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CC67FF" w:rsidP="003F5014" w:rsidR="00CC67F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E9B" w:rsidP="00BA0147" w:rsidR="009E4E9B">
      <w:r>
        <w:separator/>
      </w:r>
    </w:p>
  </w:endnote>
  <w:endnote w:id="0" w:type="continuationSeparator">
    <w:p w:rsidRDefault="009E4E9B" w:rsidP="00BA0147" w:rsidR="009E4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E9B" w:rsidP="00BA0147" w:rsidR="009E4E9B">
      <w:r>
        <w:separator/>
      </w:r>
    </w:p>
  </w:footnote>
  <w:footnote w:id="0" w:type="continuationSeparator">
    <w:p w:rsidRDefault="009E4E9B" w:rsidP="00BA0147" w:rsidR="009E4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2CD0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28758C">
      <w:t>316</w:t>
    </w:r>
    <w:r w:rsidR="00A91E2B">
      <w:t>/17-3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5F3AE8">
      <w:t>342/17-3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9F15AA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55528"/>
    <w:rsid w:val="000B2748"/>
    <w:rsid w:val="000B44AC"/>
    <w:rsid w:val="000C472A"/>
    <w:rsid w:val="000F55DF"/>
    <w:rsid w:val="001D2BCB"/>
    <w:rsid w:val="002341FF"/>
    <w:rsid w:val="0028758C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3F5014"/>
    <w:rsid w:val="00416884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3AE8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6C6A39"/>
    <w:rsid w:val="00720601"/>
    <w:rsid w:val="0072529F"/>
    <w:rsid w:val="0076577E"/>
    <w:rsid w:val="00777B5B"/>
    <w:rsid w:val="0079114C"/>
    <w:rsid w:val="007D470A"/>
    <w:rsid w:val="0080270A"/>
    <w:rsid w:val="00806764"/>
    <w:rsid w:val="0084747B"/>
    <w:rsid w:val="008B385D"/>
    <w:rsid w:val="008B5950"/>
    <w:rsid w:val="008B6A82"/>
    <w:rsid w:val="00926C33"/>
    <w:rsid w:val="009668AE"/>
    <w:rsid w:val="00970E9C"/>
    <w:rsid w:val="009C0AFE"/>
    <w:rsid w:val="009D7559"/>
    <w:rsid w:val="009E4E9B"/>
    <w:rsid w:val="009F187F"/>
    <w:rsid w:val="009F4456"/>
    <w:rsid w:val="009F4BEF"/>
    <w:rsid w:val="00A04B28"/>
    <w:rsid w:val="00A62CD0"/>
    <w:rsid w:val="00A91E2B"/>
    <w:rsid w:val="00A97D02"/>
    <w:rsid w:val="00AC55E9"/>
    <w:rsid w:val="00B520A6"/>
    <w:rsid w:val="00BA0147"/>
    <w:rsid w:val="00BB39F6"/>
    <w:rsid w:val="00BB7851"/>
    <w:rsid w:val="00BE5D64"/>
    <w:rsid w:val="00C23175"/>
    <w:rsid w:val="00C277EA"/>
    <w:rsid w:val="00C42207"/>
    <w:rsid w:val="00C461DF"/>
    <w:rsid w:val="00C61628"/>
    <w:rsid w:val="00C73667"/>
    <w:rsid w:val="00CA6997"/>
    <w:rsid w:val="00CA7317"/>
    <w:rsid w:val="00CB458D"/>
    <w:rsid w:val="00CC67FF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46C0"/>
    <w:rsid w:val="00EA5506"/>
    <w:rsid w:val="00ED3B5E"/>
    <w:rsid w:val="00ED79A7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28758C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A62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C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C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C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C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28758C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A62C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C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C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C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C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St-342/2017</izvorni_sadrzaj>
    <derivirana_varijabla naziv="DomainObject.Predmet.OznakaBroj_1">St-342/2017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FIDOL društvo s ograničenom odgovornošću za gradnju zastupanog po punomoćniku Franjo Dolenec</izvorni_sadrzaj>
    <derivirana_varijabla naziv="DomainObject.Predmet.ProtustrankaFormated_1">  FIDOL društvo s ograničenom odgovornošću za gradnju zastupanog po punomoćniku Franjo Dolenec</derivirana_varijabla>
  </DomainObject.Predmet.ProtustrankaFormated>
  <DomainObject.Predmet.ProtustrankaFormatedOIB>
    <izvorni_sadrzaj>  FIDOL društvo s ograničenom odgovornošću za gradnju, OIB 21964427452 zastupanog po punomoćniku Franjo Dolenec</izvorni_sadrzaj>
    <derivirana_varijabla naziv="DomainObject.Predmet.ProtustrankaFormatedOIB_1">  FIDOL društvo s ograničenom odgovornošću za gradnju, OIB 21964427452 zastupanog po punomoćniku Franjo Dolenec</derivirana_varijabla>
  </DomainObject.Predmet.ProtustrankaFormatedOIB>
  <DomainObject.Predmet.ProtustrankaFormatedWithAdress>
    <izvorni_sadrzaj> FIDOL društvo s ograničenom odgovornošću za gradnju, Krbulja 3, 40320 Donja Dubrava zastupanog po punomoćniku Franjo Dolenec</izvorni_sadrzaj>
    <derivirana_varijabla naziv="DomainObject.Predmet.ProtustrankaFormatedWithAdress_1"> FIDOL društvo s ograničenom odgovornošću za gradnju, Krbulja 3, 40320 Donja Dubrava zastupanog po punomoćniku Franjo Dolenec</derivirana_varijabla>
  </DomainObject.Predmet.ProtustrankaFormatedWithAdress>
  <DomainObject.Predmet.ProtustrankaFormatedWithAdressOIB>
    <izvorni_sadrzaj> FIDOL društvo s ograničenom odgovornošću za gradnju, OIB 21964427452, Krbulja 3, 40320 Donja Dubrava zastupanog po punomoćniku Franjo Dolenec</izvorni_sadrzaj>
    <derivirana_varijabla naziv="DomainObject.Predmet.ProtustrankaFormatedWithAdressOIB_1"> FIDOL društvo s ograničenom odgovornošću za gradnju, OIB 21964427452, Krbulja 3, 40320 Donja Dubrava zastupanog po punomoćniku Franjo Dolenec</derivirana_varijabla>
  </DomainObject.Predmet.ProtustrankaFormatedWithAdressOIB>
  <DomainObject.Predmet.ProtustrankaWithAdress>
    <izvorni_sadrzaj>FIDOL društvo s ograničenom odgovornošću za gradnju Krbulja 3, 40320 Donja Dubrava</izvorni_sadrzaj>
    <derivirana_varijabla naziv="DomainObject.Predmet.ProtustrankaWithAdress_1">FIDOL društvo s ograničenom odgovornošću za gradnju Krbulja 3, 40320 Donja Dubrava</derivirana_varijabla>
  </DomainObject.Predmet.ProtustrankaWithAdress>
  <DomainObject.Predmet.ProtustrankaWithAdressOIB>
    <izvorni_sadrzaj>FIDOL društvo s ograničenom odgovornošću za gradnju, OIB 21964427452, Krbulja 3, 40320 Donja Dubrava</izvorni_sadrzaj>
    <derivirana_varijabla naziv="DomainObject.Predmet.ProtustrankaWithAdressOIB_1">FIDOL društvo s ograničenom odgovornošću za gradnju, OIB 21964427452, Krbulja 3, 40320 Donja Dubrava</derivirana_varijabla>
  </DomainObject.Predmet.ProtustrankaWithAdressOIB>
  <DomainObject.Predmet.ProtustrankaNazivFormated>
    <izvorni_sadrzaj>FIDOL društvo s ograničenom odgovornošću za gradnju</izvorni_sadrzaj>
    <derivirana_varijabla naziv="DomainObject.Predmet.ProtustrankaNazivFormated_1">FIDOL društvo s ograničenom odgovornošću za gradnju</derivirana_varijabla>
  </DomainObject.Predmet.ProtustrankaNazivFormated>
  <DomainObject.Predmet.ProtustrankaNazivFormatedOIB>
    <izvorni_sadrzaj>FIDOL društvo s ograničenom odgovornošću za gradnju, OIB 21964427452</izvorni_sadrzaj>
    <derivirana_varijabla naziv="DomainObject.Predmet.ProtustrankaNazivFormatedOIB_1">FIDOL društvo s ograničenom odgovornošću za gradnju, OIB 21964427452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46589.67</izvorni_sadrzaj>
    <derivirana_varijabla naziv="DomainObject.Predmet.TrenutnaVrijednost_1">46589.67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FIDOL društvo s ograničenom odgovornošću za gradnju zastupanog po punomoćniku Franjo Dolenec</item>
    </izvorni_sadrzaj>
    <derivirana_varijabla naziv="DomainObject.Predmet.ProtuStrankaListFormated_1">
      <item>FIDOL društvo s ograničenom odgovornošću za gradnju zastupanog po punomoćniku Franjo Dolenec</item>
    </derivirana_varijabla>
  </DomainObject.Predmet.ProtuStrankaListFormated>
  <DomainObject.Predmet.ProtuStrankaListFormatedOIB>
    <izvorni_sadrzaj>
      <item>FIDOL društvo s ograničenom odgovornošću za gradnju, OIB 21964427452 zastupanog po punomoćniku Franjo Dolenec</item>
    </izvorni_sadrzaj>
    <derivirana_varijabla naziv="DomainObject.Predmet.ProtuStrankaListFormatedOIB_1">
      <item>FIDOL društvo s ograničenom odgovornošću za gradnju, OIB 21964427452 zastupanog po punomoćniku Franjo Dolenec</item>
    </derivirana_varijabla>
  </DomainObject.Predmet.ProtuStrankaListFormatedOIB>
  <DomainObject.Predmet.ProtuStrankaListFormatedWithAdress>
    <izvorni_sadrzaj>
      <item>FIDOL društvo s ograničenom odgovornošću za gradnju, Krbulja 3, 40320 Donja Dubrava zastupanog po punomoćniku Franjo Dolenec</item>
    </izvorni_sadrzaj>
    <derivirana_varijabla naziv="DomainObject.Predmet.ProtuStrankaListFormatedWithAdress_1">
      <item>FIDOL društvo s ograničenom odgovornošću za gradnju, Krbulja 3, 40320 Donja Dubrava zastupanog po punomoćniku Franjo Dolenec</item>
    </derivirana_varijabla>
  </DomainObject.Predmet.ProtuStrankaListFormatedWithAdress>
  <DomainObject.Predmet.ProtuStrankaListFormatedWithAdressOIB>
    <izvorni_sadrzaj>
      <item>FIDOL društvo s ograničenom odgovornošću za gradnju, OIB 21964427452, Krbulja 3, 40320 Donja Dubrava zastupanog po punomoćniku Franjo Dolenec</item>
    </izvorni_sadrzaj>
    <derivirana_varijabla naziv="DomainObject.Predmet.ProtuStrankaListFormatedWithAdressOIB_1">
      <item>FIDOL društvo s ograničenom odgovornošću za gradnju, OIB 21964427452, Krbulja 3, 40320 Donja Dubrava zastupanog po punomoćniku Franjo Dolenec</item>
    </derivirana_varijabla>
  </DomainObject.Predmet.ProtuStrankaListFormatedWithAdressOIB>
  <DomainObject.Predmet.ProtuStrankaListNazivFormated>
    <izvorni_sadrzaj>
      <item>FIDOL društvo s ograničenom odgovornošću za gradnju</item>
    </izvorni_sadrzaj>
    <derivirana_varijabla naziv="DomainObject.Predmet.ProtuStrankaListNazivFormated_1">
      <item>FIDOL društvo s ograničenom odgovornošću za gradnju</item>
    </derivirana_varijabla>
  </DomainObject.Predmet.ProtuStrankaListNazivFormated>
  <DomainObject.Predmet.ProtuStrankaListNazivFormatedOIB>
    <izvorni_sadrzaj>
      <item>FIDOL društvo s ograničenom odgovornošću za gradnju, OIB 21964427452</item>
    </izvorni_sadrzaj>
    <derivirana_varijabla naziv="DomainObject.Predmet.ProtuStrankaListNazivFormatedOIB_1">
      <item>FIDOL društvo s ograničenom odgovornošću za gradnju, OIB 21964427452</item>
    </derivirana_varijabla>
  </DomainObject.Predmet.ProtuStrankaListNazivFormatedOIB>
  <DomainObject.Predmet.OstaliListFormated>
    <izvorni_sadrzaj>
      <item>Sudski registar Trgovačkog suda u Varaždinu</item>
      <item>Franjo Dolenec punomoćnik sudionika u postupku FIDOL društvo s ograničenom odgovornošću za gradnju</item>
    </izvorni_sadrzaj>
    <derivirana_varijabla naziv="DomainObject.Predmet.OstaliListFormated_1">
      <item>Sudski registar Trgovačkog suda u Varaždinu</item>
      <item>Franjo Dolenec punomoćnik sudionika u postupku FIDOL društvo s ograničenom odgovornošću za gradnju</item>
    </derivirana_varijabla>
  </DomainObject.Predmet.OstaliListFormated>
  <DomainObject.Predmet.OstaliListFormatedOIB>
    <izvorni_sadrzaj>
      <item>Sudski registar Trgovačkog suda u Varaždinu</item>
      <item>Franjo Dolenec, OIB 45431281053 punomoćnik sudionika u postupku FIDOL društvo s ograničenom odgovornošću za gradnju</item>
    </izvorni_sadrzaj>
    <derivirana_varijabla naziv="DomainObject.Predmet.OstaliListFormatedOIB_1">
      <item>Sudski registar Trgovačkog suda u Varaždinu</item>
      <item>Franjo Dolenec, OIB 45431281053 punomoćnik sudionika u postupku FIDOL društvo s ograničenom odgovornošću za gradnju</item>
    </derivirana_varijabla>
  </DomainObject.Predmet.OstaliListFormatedOIB>
  <DomainObject.Predmet.OstaliListFormatedWithAdress>
    <izvorni_sadrzaj>
      <item>Sudski registar Trgovačkog suda u Varaždinu, B.Radića 2, 42000 Varaždin</item>
      <item>Franjo Dolenec, Kremenići 17a, 51511 Kremenići punomoćnik sudionika u postupku FIDOL društvo s ograničenom odgovornošću za gradnju</item>
    </izvorni_sadrzaj>
    <derivirana_varijabla naziv="DomainObject.Predmet.OstaliListFormatedWithAdress_1">
      <item>Sudski registar Trgovačkog suda u Varaždinu, B.Radića 2, 42000 Varaždin</item>
      <item>Franjo Dolenec, Kremenići 17a, 51511 Kremenići punomoćnik sudionika u postupku FIDOL društvo s ograničenom odgovornošću za gradnju</item>
    </derivirana_varijabla>
  </DomainObject.Predmet.OstaliListFormatedWithAdress>
  <DomainObject.Predmet.OstaliListFormatedWithAdressOIB>
    <izvorni_sadrzaj>
      <item>Sudski registar Trgovačkog suda u Varaždinu, B.Radića 2, 42000 Varaždin</item>
      <item>Franjo Dolenec, OIB 45431281053, Kremenići 17a, 51511 Kremenići punomoćnik sudionika u postupku FIDOL društvo s ograničenom odgovornošću za gradnju</item>
    </izvorni_sadrzaj>
    <derivirana_varijabla naziv="DomainObject.Predmet.OstaliListFormatedWithAdressOIB_1">
      <item>Sudski registar Trgovačkog suda u Varaždinu, B.Radića 2, 42000 Varaždin</item>
      <item>Franjo Dolenec, OIB 45431281053, Kremenići 17a, 51511 Kremenići punomoćnik sudionika u postupku FIDOL društvo s ograničenom odgovornošću za gradnju</item>
    </derivirana_varijabla>
  </DomainObject.Predmet.OstaliListFormatedWithAdressOIB>
  <DomainObject.Predmet.OstaliListNazivFormated>
    <izvorni_sadrzaj>
      <item>Sudski registar Trgovačkog suda u Varaždinu</item>
      <item>Franjo Dolenec</item>
    </izvorni_sadrzaj>
    <derivirana_varijabla naziv="DomainObject.Predmet.OstaliListNazivFormated_1">
      <item>Sudski registar Trgovačkog suda u Varaždinu</item>
      <item>Franjo Dolenec</item>
    </derivirana_varijabla>
  </DomainObject.Predmet.OstaliListNazivFormated>
  <DomainObject.Predmet.OstaliListNazivFormatedOIB>
    <izvorni_sadrzaj>
      <item>Sudski registar Trgovačkog suda u Varaždinu</item>
      <item>Franjo Dolenec, OIB 45431281053</item>
    </izvorni_sadrzaj>
    <derivirana_varijabla naziv="DomainObject.Predmet.OstaliListNazivFormatedOIB_1">
      <item>Sudski registar Trgovačkog suda u Varaždinu</item>
      <item>Franjo Dolenec, OIB 45431281053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FIDOL društvo s ograničenom odgovornošću za gradnju</izvorni_sadrzaj>
    <derivirana_varijabla naziv="DomainObject.Predmet.ProtustrankaIDrugi_1">FIDOL društvo s ograničenom odgovornošću za gradnju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FIDOL društvo s ograničenom odgovornošću za gradnju, OIB 21964427452, Krbulja 3, 40320 Donja Dubrava</izvorni_sadrzaj>
    <derivirana_varijabla naziv="DomainObject.Predmet.ProtustrankaIDrugiAdressOIB_1">FIDOL društvo s ograničenom odgovornošću za gradnju, OIB 21964427452, Krbulja 3,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FIDOL društvo s ograničenom odgovornošću za gradnju</item>
      <item>Sudski registar Trgovačkog suda u Varaždinu</item>
      <item>Franjo Dolenec</item>
    </izvorni_sadrzaj>
    <derivirana_varijabla naziv="DomainObject.Predmet.SudioniciListNaziv_1">
      <item>Financijska agencija</item>
      <item>FIDOL društvo s ograničenom odgovornošću za gradnju</item>
      <item>Sudski registar Trgovačkog suda u Varaždinu</item>
      <item>Franjo Dolenec</item>
    </derivirana_varijabla>
  </DomainObject.Predmet.SudioniciListNaziv>
  <DomainObject.Predmet.SudioniciListAdressOIB>
    <izvorni_sadrzaj>
      <item>Financijska agencija, OIB 85821130368, Ulica grada Vukovara 70,10000 Zagreb</item>
      <item>FIDOL društvo s ograničenom odgovornošću za gradnju, OIB 21964427452, Krbulja 3,40320 Donja Dubrava</item>
      <item>Sudski registar Trgovačkog suda u Varaždinu, B.Radića 2,42000 Varaždin</item>
      <item>Franjo Dolenec, OIB 45431281053, Kremenići 17a,51511 Kremenići</item>
    </izvorni_sadrzaj>
    <derivirana_varijabla naziv="DomainObject.Predmet.SudioniciListAdressOIB_1">
      <item>Financijska agencija, OIB 85821130368, Ulica grada Vukovara 70,10000 Zagreb</item>
      <item>FIDOL društvo s ograničenom odgovornošću za gradnju, OIB 21964427452, Krbulja 3,40320 Donja Dubrava</item>
      <item>Sudski registar Trgovačkog suda u Varaždinu, B.Radića 2,42000 Varaždin</item>
      <item>Franjo Dolenec, OIB 45431281053, Kremenići 17a,51511 Kremenići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21964427452</item>
      <item>, OIB null</item>
      <item>, OIB 45431281053</item>
    </izvorni_sadrzaj>
    <derivirana_varijabla naziv="DomainObject.Predmet.SudioniciListNazivOIB_1">
      <item>, OIB 85821130368</item>
      <item>, OIB 21964427452</item>
      <item>, OIB null</item>
      <item>, OIB 45431281053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80F738-0C1E-425D-9180-188736C163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2008</properties:Characters>
  <properties:Lines>64</properties:Lines>
  <properties:Paragraphs>28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2017-07-04T09:52:00Z</cp:lastPrinted>
  <dcterms:modified xmlns:xsi="http://www.w3.org/2001/XMLSchema-instance" xsi:type="dcterms:W3CDTF">2017-07-04T09:52:00Z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