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6da1" w14:paraId="b816da1" w:rsidRDefault="00A26FC5" w:rsidP="00A26FC5" w:rsidR="00A26FC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26FC5" w:rsidP="00A26FC5" w:rsidR="00A26FC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A26FC5" w:rsidP="00A26FC5" w:rsidR="00A26FC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A26FC5" w:rsidP="00A26FC5" w:rsidR="00A26FC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St-263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A26FC5" w:rsidP="00A26FC5" w:rsidR="00A26FC5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A26FC5" w:rsidP="00A26FC5" w:rsidR="00A26FC5" w:rsidRPr="004C4B9E">
      <w:pPr>
        <w:jc w:val="both"/>
        <w:rPr>
          <w:sz w:val="23"/>
          <w:szCs w:val="23"/>
        </w:rPr>
      </w:pPr>
    </w:p>
    <w:p w:rsidRDefault="00A26FC5" w:rsidP="00A26FC5" w:rsidR="00A26FC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A26FC5" w:rsidP="00A26FC5" w:rsidR="00A26FC5" w:rsidRPr="004C4B9E">
      <w:pPr>
        <w:rPr>
          <w:sz w:val="23"/>
          <w:szCs w:val="23"/>
        </w:rPr>
      </w:pPr>
    </w:p>
    <w:p w:rsidRDefault="00A26FC5" w:rsidP="00A26FC5" w:rsidR="00A26FC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A26FC5" w:rsidP="00A26FC5" w:rsidR="00A26FC5" w:rsidRPr="004C4B9E">
      <w:pPr>
        <w:rPr>
          <w:sz w:val="23"/>
          <w:szCs w:val="23"/>
        </w:rPr>
      </w:pPr>
    </w:p>
    <w:p w:rsidRDefault="00A26FC5" w:rsidP="00A26FC5" w:rsidR="00A26FC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MEDICO d.o.o., Novigrad, Ulica Glagoljaša 7, OIB: 25983094439, dana 11. veljače 2016</w:t>
      </w:r>
      <w:r w:rsidRPr="004C4B9E">
        <w:rPr>
          <w:sz w:val="23"/>
          <w:szCs w:val="23"/>
        </w:rPr>
        <w:t xml:space="preserve">. </w:t>
      </w:r>
    </w:p>
    <w:p w:rsidRDefault="00A26FC5" w:rsidP="00A26FC5" w:rsidR="00A26FC5" w:rsidRPr="004C4B9E">
      <w:pPr>
        <w:jc w:val="both"/>
        <w:rPr>
          <w:sz w:val="23"/>
          <w:szCs w:val="23"/>
        </w:rPr>
      </w:pPr>
    </w:p>
    <w:p w:rsidRDefault="00A26FC5" w:rsidP="00A26FC5" w:rsidR="00A26FC5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A26FC5" w:rsidP="00A26FC5" w:rsidR="00A26FC5" w:rsidRPr="004C4B9E">
      <w:pPr>
        <w:jc w:val="both"/>
        <w:rPr>
          <w:sz w:val="23"/>
          <w:szCs w:val="23"/>
        </w:rPr>
      </w:pPr>
    </w:p>
    <w:p w:rsidRDefault="00A26FC5" w:rsidP="00A26FC5" w:rsidR="00A26FC5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MEDICO d.o.o., Novigrad, Ulica Glagoljaša 7, OIB: 25983094439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8</w:t>
      </w:r>
      <w:r w:rsidRPr="007756B8">
        <w:rPr>
          <w:b/>
          <w:sz w:val="23"/>
          <w:szCs w:val="23"/>
          <w:lang w:val="pl-PL"/>
        </w:rPr>
        <w:t>. ožujka 2016. u 10</w:t>
      </w:r>
      <w:r>
        <w:rPr>
          <w:b/>
          <w:sz w:val="23"/>
          <w:szCs w:val="23"/>
          <w:lang w:val="pl-PL"/>
        </w:rPr>
        <w:t>:3</w:t>
      </w:r>
      <w:r w:rsidRPr="007756B8">
        <w:rPr>
          <w:b/>
          <w:sz w:val="23"/>
          <w:szCs w:val="23"/>
          <w:lang w:val="pl-PL"/>
        </w:rPr>
        <w:t>0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A26FC5" w:rsidP="00A26FC5" w:rsidR="00A26FC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A26FC5" w:rsidP="00A26FC5" w:rsidR="00A26FC5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MEDICO d.o.o., Novigrad, Ulica Glagoljaša 7, OIB: 25983094439</w:t>
      </w:r>
    </w:p>
    <w:p w:rsidRDefault="00A26FC5" w:rsidP="00A26FC5" w:rsidR="00A26FC5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Gojko Starčević, Rijeka, Creska 23.</w:t>
      </w:r>
    </w:p>
    <w:p w:rsidRDefault="00A26FC5" w:rsidP="00A26FC5" w:rsidR="00A26FC5" w:rsidRPr="004040C4">
      <w:pPr>
        <w:jc w:val="both"/>
        <w:rPr>
          <w:sz w:val="23"/>
          <w:szCs w:val="23"/>
          <w:lang w:val="sv-SE"/>
        </w:rPr>
      </w:pPr>
    </w:p>
    <w:p w:rsidRDefault="00A26FC5" w:rsidP="00A26FC5" w:rsidR="00A26FC5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Gojko Starčević, Rijeka, Creska 23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MEDICO d.o.o., Novigrad, Ulica Glagoljaša 7, OIB: 25983094439</w:t>
      </w:r>
      <w:r w:rsidRPr="00D10EBB">
        <w:rPr>
          <w:sz w:val="23"/>
          <w:szCs w:val="23"/>
          <w:lang w:val="sv-SE"/>
        </w:rPr>
        <w:t>.</w:t>
      </w:r>
    </w:p>
    <w:p w:rsidRDefault="00A26FC5" w:rsidP="00A26FC5" w:rsidR="00A26FC5">
      <w:pPr>
        <w:jc w:val="both"/>
        <w:rPr>
          <w:sz w:val="23"/>
          <w:szCs w:val="23"/>
        </w:rPr>
      </w:pPr>
    </w:p>
    <w:p w:rsidRDefault="00A26FC5" w:rsidP="00A26FC5" w:rsidR="00A26FC5" w:rsidRPr="00D10EBB">
      <w:pPr>
        <w:jc w:val="both"/>
        <w:rPr>
          <w:sz w:val="23"/>
          <w:szCs w:val="23"/>
        </w:rPr>
      </w:pPr>
    </w:p>
    <w:p w:rsidRDefault="00A26FC5" w:rsidP="00A26FC5" w:rsidR="00A26FC5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11. veljače 2016</w:t>
      </w:r>
      <w:r w:rsidRPr="004C4B9E">
        <w:rPr>
          <w:sz w:val="23"/>
          <w:szCs w:val="23"/>
        </w:rPr>
        <w:t>.</w:t>
      </w:r>
    </w:p>
    <w:p w:rsidRDefault="00A26FC5" w:rsidP="00A26FC5" w:rsidR="00A26FC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A26FC5" w:rsidP="00A26FC5" w:rsidR="00A26FC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A26FC5" w:rsidP="00A26FC5" w:rsidR="00A26FC5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A26FC5" w:rsidP="00A26FC5" w:rsidR="00A26FC5">
      <w:pPr>
        <w:jc w:val="center"/>
        <w:rPr>
          <w:sz w:val="23"/>
          <w:szCs w:val="23"/>
        </w:rPr>
      </w:pPr>
    </w:p>
    <w:p w:rsidRDefault="00A26FC5" w:rsidP="00A26FC5" w:rsidR="00A26FC5">
      <w:pPr>
        <w:jc w:val="both"/>
        <w:rPr>
          <w:sz w:val="23"/>
          <w:szCs w:val="23"/>
        </w:rPr>
      </w:pPr>
    </w:p>
    <w:p w:rsidRDefault="00A26FC5" w:rsidP="00A26FC5" w:rsidR="00A26FC5" w:rsidRPr="004C4B9E">
      <w:pPr>
        <w:jc w:val="both"/>
        <w:rPr>
          <w:sz w:val="23"/>
          <w:szCs w:val="23"/>
        </w:rPr>
      </w:pPr>
    </w:p>
    <w:p w:rsidRDefault="00A26FC5" w:rsidP="00A26FC5" w:rsidR="00A26FC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A26FC5" w:rsidP="00A26FC5" w:rsidR="00A26FC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A26FC5" w:rsidP="00A26FC5" w:rsidR="00A26FC5" w:rsidRPr="004C4B9E">
      <w:pPr>
        <w:jc w:val="both"/>
        <w:rPr>
          <w:sz w:val="23"/>
          <w:szCs w:val="23"/>
        </w:rPr>
      </w:pPr>
    </w:p>
    <w:p w:rsidRDefault="00A26FC5" w:rsidP="00A26FC5" w:rsidR="00A26FC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A26FC5" w:rsidP="00A26FC5" w:rsidR="00A26FC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A26FC5" w:rsidP="00A26FC5" w:rsidR="00A26FC5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MEDICO d.o.o., Novigrad, Ulica Glagoljaša 7</w:t>
      </w:r>
    </w:p>
    <w:p w:rsidRDefault="00A26FC5" w:rsidP="00A26FC5" w:rsidR="00A26FC5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Gojko Starčević, Rijeka, Creska 23</w:t>
      </w:r>
      <w:r w:rsidRPr="004C4B9E">
        <w:rPr>
          <w:sz w:val="23"/>
          <w:szCs w:val="23"/>
          <w:lang w:val="sv-SE"/>
        </w:rPr>
        <w:tab/>
      </w:r>
    </w:p>
    <w:p w:rsidRDefault="00A26FC5" w:rsidP="00A26FC5" w:rsidR="00A26FC5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A26FC5" w:rsidP="00A26FC5" w:rsidR="00A26FC5"/>
    <w:p w:rsidRDefault="006F0788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788" w:rsidR="00000000">
      <w:r>
        <w:separator/>
      </w:r>
    </w:p>
  </w:endnote>
  <w:endnote w:id="0" w:type="continuationSeparator">
    <w:p w:rsidRDefault="006F078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788" w:rsidR="00000000">
      <w:r>
        <w:separator/>
      </w:r>
    </w:p>
  </w:footnote>
  <w:footnote w:id="0" w:type="continuationSeparator">
    <w:p w:rsidRDefault="006F078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26FC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F078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FC5"/>
    <w:rsid w:val="00554328"/>
    <w:rsid w:val="006F0788"/>
    <w:rsid w:val="00985388"/>
    <w:rsid w:val="00A2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6FC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6F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6FC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6F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6FC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78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78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78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78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6FC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6F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6FC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6F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6FC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78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78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78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78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MEDICO d.o.o. NOVIGRAD</izvorni_sadrzaj>
    <derivirana_varijabla naziv="DomainObject.Predmet.ProtustrankaFormated_1">  MEDICO d.o.o. NOVIGRAD</derivirana_varijabla>
  </DomainObject.Predmet.ProtustrankaFormated>
  <DomainObject.Predmet.ProtustrankaFormatedOIB>
    <izvorni_sadrzaj>  MEDICO d.o.o. NOVIGRAD, OIB 25983094439</izvorni_sadrzaj>
    <derivirana_varijabla naziv="DomainObject.Predmet.ProtustrankaFormatedOIB_1">  MEDICO d.o.o. NOVIGRAD, OIB 25983094439</derivirana_varijabla>
  </DomainObject.Predmet.ProtustrankaFormatedOIB>
  <DomainObject.Predmet.ProtustrankaFormatedWithAdress>
    <izvorni_sadrzaj> MEDICO d.o.o. NOVIGRAD, Ulica Glagoljaša 7, 52466 Novigrad</izvorni_sadrzaj>
    <derivirana_varijabla naziv="DomainObject.Predmet.ProtustrankaFormatedWithAdress_1"> MEDICO d.o.o. NOVIGRAD, Ulica Glagoljaša 7, 52466 Novigrad</derivirana_varijabla>
  </DomainObject.Predmet.ProtustrankaFormatedWithAdress>
  <DomainObject.Predmet.ProtustrankaFormatedWithAdressOIB>
    <izvorni_sadrzaj> MEDICO d.o.o. NOVIGRAD, OIB 25983094439, Ulica Glagoljaša 7, 52466 Novigrad</izvorni_sadrzaj>
    <derivirana_varijabla naziv="DomainObject.Predmet.ProtustrankaFormatedWithAdressOIB_1"> MEDICO d.o.o. NOVIGRAD, OIB 25983094439, Ulica Glagoljaša 7, 52466 Novigrad</derivirana_varijabla>
  </DomainObject.Predmet.ProtustrankaFormatedWithAdressOIB>
  <DomainObject.Predmet.ProtustrankaWithAdress>
    <izvorni_sadrzaj>MEDICO d.o.o. NOVIGRAD Ulica Glagoljaša 7, 52466 Novigrad</izvorni_sadrzaj>
    <derivirana_varijabla naziv="DomainObject.Predmet.ProtustrankaWithAdress_1">MEDICO d.o.o. NOVIGRAD Ulica Glagoljaša 7, 52466 Novigrad</derivirana_varijabla>
  </DomainObject.Predmet.ProtustrankaWithAdress>
  <DomainObject.Predmet.ProtustrankaWithAdressOIB>
    <izvorni_sadrzaj>MEDICO d.o.o. NOVIGRAD, OIB 25983094439, Ulica Glagoljaša 7, 52466 Novigrad</izvorni_sadrzaj>
    <derivirana_varijabla naziv="DomainObject.Predmet.ProtustrankaWithAdressOIB_1">MEDICO d.o.o. NOVIGRAD, OIB 25983094439, Ulica Glagoljaša 7, 52466 Novigrad</derivirana_varijabla>
  </DomainObject.Predmet.ProtustrankaWithAdressOIB>
  <DomainObject.Predmet.ProtustrankaNazivFormated>
    <izvorni_sadrzaj>MEDICO d.o.o. NOVIGRAD</izvorni_sadrzaj>
    <derivirana_varijabla naziv="DomainObject.Predmet.ProtustrankaNazivFormated_1">MEDICO d.o.o. NOVIGRAD</derivirana_varijabla>
  </DomainObject.Predmet.ProtustrankaNazivFormated>
  <DomainObject.Predmet.ProtustrankaNazivFormatedOIB>
    <izvorni_sadrzaj>MEDICO d.o.o. NOVIGRAD, OIB 25983094439</izvorni_sadrzaj>
    <derivirana_varijabla naziv="DomainObject.Predmet.ProtustrankaNazivFormatedOIB_1">MEDICO d.o.o. NOVIGRAD, OIB 25983094439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55874.22</izvorni_sadrzaj>
    <derivirana_varijabla naziv="DomainObject.Predmet.TrenutnaVrijednost_1">55874.22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MEDICO d.o.o. NOVIGRAD</item>
    </izvorni_sadrzaj>
    <derivirana_varijabla naziv="DomainObject.Predmet.ProtuStrankaListFormated_1">
      <item>MEDICO d.o.o. NOVIGRAD</item>
    </derivirana_varijabla>
  </DomainObject.Predmet.ProtuStrankaListFormated>
  <DomainObject.Predmet.ProtuStrankaListFormatedOIB>
    <izvorni_sadrzaj>
      <item>MEDICO d.o.o. NOVIGRAD, OIB 25983094439</item>
    </izvorni_sadrzaj>
    <derivirana_varijabla naziv="DomainObject.Predmet.ProtuStrankaListFormatedOIB_1">
      <item>MEDICO d.o.o. NOVIGRAD, OIB 25983094439</item>
    </derivirana_varijabla>
  </DomainObject.Predmet.ProtuStrankaListFormatedOIB>
  <DomainObject.Predmet.ProtuStrankaListFormatedWithAdress>
    <izvorni_sadrzaj>
      <item>MEDICO d.o.o. NOVIGRAD, Ulica Glagoljaša 7, 52466 Novigrad</item>
    </izvorni_sadrzaj>
    <derivirana_varijabla naziv="DomainObject.Predmet.ProtuStrankaListFormatedWithAdress_1">
      <item>MEDICO d.o.o. NOVIGRAD, Ulica Glagoljaša 7, 52466 Novigrad</item>
    </derivirana_varijabla>
  </DomainObject.Predmet.ProtuStrankaListFormatedWithAdress>
  <DomainObject.Predmet.ProtuStrankaListFormatedWithAdressOIB>
    <izvorni_sadrzaj>
      <item>MEDICO d.o.o. NOVIGRAD, OIB 25983094439, Ulica Glagoljaša 7, 52466 Novigrad</item>
    </izvorni_sadrzaj>
    <derivirana_varijabla naziv="DomainObject.Predmet.ProtuStrankaListFormatedWithAdressOIB_1">
      <item>MEDICO d.o.o. NOVIGRAD, OIB 25983094439, Ulica Glagoljaša 7, 52466 Novigrad</item>
    </derivirana_varijabla>
  </DomainObject.Predmet.ProtuStrankaListFormatedWithAdressOIB>
  <DomainObject.Predmet.ProtuStrankaListNazivFormated>
    <izvorni_sadrzaj>
      <item>MEDICO d.o.o. NOVIGRAD</item>
    </izvorni_sadrzaj>
    <derivirana_varijabla naziv="DomainObject.Predmet.ProtuStrankaListNazivFormated_1">
      <item>MEDICO d.o.o. NOVIGRAD</item>
    </derivirana_varijabla>
  </DomainObject.Predmet.ProtuStrankaListNazivFormated>
  <DomainObject.Predmet.ProtuStrankaListNazivFormatedOIB>
    <izvorni_sadrzaj>
      <item>MEDICO d.o.o. NOVIGRAD, OIB 25983094439</item>
    </izvorni_sadrzaj>
    <derivirana_varijabla naziv="DomainObject.Predmet.ProtuStrankaListNazivFormatedOIB_1">
      <item>MEDICO d.o.o. NOVIGRAD, OIB 25983094439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MEDICO d.o.o. NOVIGRAD</izvorni_sadrzaj>
    <derivirana_varijabla naziv="DomainObject.Predmet.ProtustrankaIDrugi_1">MEDICO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MEDICO d.o.o. NOVIGRAD, OIB 25983094439, Ulica Glagoljaša 7, 52466 Novigrad</izvorni_sadrzaj>
    <derivirana_varijabla naziv="DomainObject.Predmet.ProtustrankaIDrugiAdressOIB_1">MEDICO d.o.o. NOVIGRAD, OIB 25983094439, Ulica Glagoljaša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MEDICO d.o.o. NOVIGRAD</item>
    </izvorni_sadrzaj>
    <derivirana_varijabla naziv="DomainObject.Predmet.SudioniciListNaziv_1">
      <item>FINANCIJSKA AGENCIJA, RC RIJEKA, PODRUŽNICA PULA, PULA</item>
      <item>MEDICO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MEDICO d.o.o. NOVIGRAD, OIB 25983094439, Ulica Glagoljaša 7,52466 Novigrad</item>
    </izvorni_sadrzaj>
    <derivirana_varijabla naziv="DomainObject.Predmet.SudioniciListAdressOIB_1">
      <item>FINANCIJSKA AGENCIJA, RC RIJEKA, PODRUŽNICA PULA, PULA, OIB 85821130368, Ulica grada Vukovara 70,10000 Zagreb</item>
      <item>MEDICO d.o.o. NOVIGRAD, OIB 25983094439, Ulica Glagoljaša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25983094439</item>
    </izvorni_sadrzaj>
    <derivirana_varijabla naziv="DomainObject.Predmet.SudioniciListNazivOIB_1">
      <item>, OIB 85821130368</item>
      <item>, OIB 25983094439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1446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2016-02-11T08:13:00Z</dcterms:created>
  <dc:creator>Jasmina Matika</dc:creator>
  <cp:lastModifiedBy>Jasmina Matika</cp:lastModifiedBy>
  <dcterms:modified xmlns:xsi="http://www.w3.org/2001/XMLSchema-instance" xsi:type="dcterms:W3CDTF">2016-02-11T08:19:00Z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