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9522" w14:paraId="0839522" w:rsidRDefault="00045B4B" w:rsidP="00045B4B" w:rsidR="00045B4B">
      <w:pPr>
        <w:jc w:val="right"/>
        <w15:collapsed w:val="false"/>
      </w:pPr>
      <w:r>
        <w:t>Broj: 6 St-</w:t>
      </w:r>
      <w:r w:rsidR="005D69C7">
        <w:t>1192</w:t>
      </w:r>
      <w:r w:rsidR="00D55EB8">
        <w:t>/18-</w:t>
      </w:r>
      <w:r w:rsidR="005D69C7">
        <w:t>5</w:t>
      </w:r>
    </w:p>
    <w:p w:rsidRDefault="00294E1C" w:rsidP="00294E1C" w:rsidR="00294E1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E1C" w:rsidP="00294E1C" w:rsidR="00294E1C" w:rsidRPr="00D21A2C">
      <w:pPr>
        <w:jc w:val="both"/>
      </w:pPr>
    </w:p>
    <w:p w:rsidRDefault="00294E1C" w:rsidP="00294E1C" w:rsidR="00294E1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294E1C" w:rsidP="00294E1C" w:rsidR="00294E1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94E1C" w:rsidP="00294E1C" w:rsidR="00294E1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</w:t>
      </w:r>
      <w:r w:rsidR="005D69C7">
        <w:t xml:space="preserve">FINA RC Osijek za otvaranje stečajnog postupka nad dužnikom: </w:t>
      </w:r>
      <w:r w:rsidR="005D69C7">
        <w:rPr>
          <w:b/>
        </w:rPr>
        <w:t>S.S.D. d.o.o. Vinkovci, Ciglarska 19A, OIB: 97211362861, MBS: 030183654</w:t>
      </w:r>
      <w:r>
        <w:rPr>
          <w:b/>
        </w:rPr>
        <w:t xml:space="preserve">, </w:t>
      </w:r>
      <w:r>
        <w:t xml:space="preserve">dana </w:t>
      </w:r>
      <w:r w:rsidR="005D69C7">
        <w:t>30</w:t>
      </w:r>
      <w:r w:rsidR="003323A5">
        <w:t>. studenog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D69C7">
        <w:rPr>
          <w:b/>
        </w:rPr>
        <w:t>S.S.D. d.o.o. Vinkovci, Ciglarska 19A, OIB: 97211362861, MBS: 030183654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323A5">
        <w:rPr>
          <w:b/>
        </w:rPr>
        <w:t>3</w:t>
      </w:r>
      <w:r w:rsidR="005D69C7">
        <w:rPr>
          <w:b/>
        </w:rPr>
        <w:t>0</w:t>
      </w:r>
      <w:r w:rsidR="003323A5">
        <w:rPr>
          <w:b/>
        </w:rPr>
        <w:t>. siječnja 2019. g.</w:t>
      </w:r>
      <w:r>
        <w:rPr>
          <w:b/>
        </w:rPr>
        <w:t xml:space="preserve"> u </w:t>
      </w:r>
      <w:r w:rsidR="00A32FC5">
        <w:rPr>
          <w:b/>
        </w:rPr>
        <w:t>1</w:t>
      </w:r>
      <w:r w:rsidR="005D69C7">
        <w:rPr>
          <w:b/>
        </w:rPr>
        <w:t>1</w:t>
      </w:r>
      <w:r w:rsidR="00A32FC5">
        <w:rPr>
          <w:b/>
        </w:rPr>
        <w:t>,</w:t>
      </w:r>
      <w:r w:rsidR="00D55EB8">
        <w:rPr>
          <w:b/>
        </w:rPr>
        <w:t>00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5D69C7" w:rsidRPr="005D69C7">
        <w:t>FINA RC Osijek</w:t>
      </w:r>
      <w:r w:rsidR="00D55EB8">
        <w:rPr>
          <w:b/>
        </w:rPr>
        <w:t xml:space="preserve"> </w:t>
      </w:r>
      <w:r w:rsidR="00C75BB5">
        <w:t xml:space="preserve">je dana </w:t>
      </w:r>
      <w:r w:rsidR="005D69C7">
        <w:t>10. kolovoza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5D69C7">
        <w:rPr>
          <w:b/>
        </w:rPr>
        <w:t>S.S.D. d.o.o. Vinkovci, Ciglarska 19A, OIB: 97211362861, MBS: 030183654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5D69C7" w:rsidP="005D69C7" w:rsidR="005D69C7">
      <w:pPr>
        <w:jc w:val="right"/>
      </w:pPr>
      <w:r>
        <w:t>Broj: 6 St-1192/18-5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5D69C7" w:rsidP="005D69C7" w:rsidR="005D69C7">
      <w:pPr>
        <w:pStyle w:val="Tijeloteksta"/>
        <w:ind w:firstLine="708"/>
      </w:pPr>
      <w:r>
        <w:t>U prijedlogu FINA navodi da dužnik na dan 8. listopad 2018. g. u Očevidniku redoslijedu osnova za plaćanje ima evidentirane neizvršene osnove za plaćanje u neprekinutom razdoblju od 120 dana u ukupnom iznosu od 17.209,62 kn u koji iznos je uračunata kamata i naknada FINE za provedbu ovrhe na novčanim sredstvima te da dužnik ima 2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D69C7">
        <w:t>30</w:t>
      </w:r>
      <w:r w:rsidR="003323A5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A32FC5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5D69C7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323A5">
        <w:t>3</w:t>
      </w:r>
      <w:r w:rsidR="005D69C7">
        <w:t>0</w:t>
      </w:r>
      <w:r w:rsidR="003323A5">
        <w:t>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9E681D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6F" w:rsidR="0053076F">
      <w:r>
        <w:separator/>
      </w:r>
    </w:p>
  </w:endnote>
  <w:endnote w:id="0" w:type="continuationSeparator">
    <w:p w:rsidRDefault="0053076F" w:rsidR="0053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6F" w:rsidR="0053076F">
      <w:r>
        <w:separator/>
      </w:r>
    </w:p>
  </w:footnote>
  <w:footnote w:id="0" w:type="continuationSeparator">
    <w:p w:rsidRDefault="0053076F" w:rsidR="00530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8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94E1C"/>
    <w:rsid w:val="002D5985"/>
    <w:rsid w:val="002D77B4"/>
    <w:rsid w:val="00313F98"/>
    <w:rsid w:val="00316834"/>
    <w:rsid w:val="00316E40"/>
    <w:rsid w:val="00327B99"/>
    <w:rsid w:val="003323A5"/>
    <w:rsid w:val="00347D31"/>
    <w:rsid w:val="00366021"/>
    <w:rsid w:val="00370D37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076F"/>
    <w:rsid w:val="00533DE1"/>
    <w:rsid w:val="00555D95"/>
    <w:rsid w:val="0055624C"/>
    <w:rsid w:val="00576EA0"/>
    <w:rsid w:val="0058078B"/>
    <w:rsid w:val="00597F65"/>
    <w:rsid w:val="005A1D35"/>
    <w:rsid w:val="005A3E5A"/>
    <w:rsid w:val="005A680C"/>
    <w:rsid w:val="005A7923"/>
    <w:rsid w:val="005B403D"/>
    <w:rsid w:val="005D4764"/>
    <w:rsid w:val="005D69C7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7F3D36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9E681D"/>
    <w:rsid w:val="00A0258F"/>
    <w:rsid w:val="00A025E8"/>
    <w:rsid w:val="00A04346"/>
    <w:rsid w:val="00A07AC6"/>
    <w:rsid w:val="00A15670"/>
    <w:rsid w:val="00A23173"/>
    <w:rsid w:val="00A26E0B"/>
    <w:rsid w:val="00A322BC"/>
    <w:rsid w:val="00A32FC5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77B70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55EB8"/>
    <w:rsid w:val="00D64559"/>
    <w:rsid w:val="00D73015"/>
    <w:rsid w:val="00D854A6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8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8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S.S.D. d.o.o. za informatiku i trgovinu</izvorni_sadrzaj>
    <derivirana_varijabla naziv="DomainObject.Predmet.ProtustrankaFormated_1">  S.S.D. d.o.o. za informatiku i trgovinu</derivirana_varijabla>
  </DomainObject.Predmet.ProtustrankaFormated>
  <DomainObject.Predmet.ProtustrankaFormatedOIB>
    <izvorni_sadrzaj>  S.S.D. d.o.o. za informatiku i trgovinu, OIB 97211362861</izvorni_sadrzaj>
    <derivirana_varijabla naziv="DomainObject.Predmet.ProtustrankaFormatedOIB_1">  S.S.D. d.o.o. za informatiku i trgovinu, OIB 97211362861</derivirana_varijabla>
  </DomainObject.Predmet.ProtustrankaFormatedOIB>
  <DomainObject.Predmet.ProtustrankaFormatedWithAdress>
    <izvorni_sadrzaj> S.S.D. d.o.o. za informatiku i trgovinu, Ciglarska 19 A , 32100 Vinkovci</izvorni_sadrzaj>
    <derivirana_varijabla naziv="DomainObject.Predmet.ProtustrankaFormatedWithAdress_1"> S.S.D. d.o.o. za informatiku i trgovinu, Ciglarska 19 A , 32100 Vinkovci</derivirana_varijabla>
  </DomainObject.Predmet.ProtustrankaFormatedWithAdress>
  <DomainObject.Predmet.ProtustrankaFormatedWithAdressOIB>
    <izvorni_sadrzaj> S.S.D. d.o.o. za informatiku i trgovinu, OIB 97211362861, Ciglarska 19 A , 32100 Vinkovci</izvorni_sadrzaj>
    <derivirana_varijabla naziv="DomainObject.Predmet.ProtustrankaFormatedWithAdressOIB_1"> S.S.D. d.o.o. za informatiku i trgovinu, OIB 97211362861, Ciglarska 19 A , 32100 Vinkovci</derivirana_varijabla>
  </DomainObject.Predmet.ProtustrankaFormatedWithAdressOIB>
  <DomainObject.Predmet.ProtustrankaWithAdress>
    <izvorni_sadrzaj>S.S.D. d.o.o. za informatiku i trgovinu Ciglarska 19 A , 32100 Vinkovci</izvorni_sadrzaj>
    <derivirana_varijabla naziv="DomainObject.Predmet.ProtustrankaWithAdress_1">S.S.D. d.o.o. za informatiku i trgovinu Ciglarska 19 A , 32100 Vinkovci</derivirana_varijabla>
  </DomainObject.Predmet.ProtustrankaWithAdress>
  <DomainObject.Predmet.ProtustrankaWithAdressOIB>
    <izvorni_sadrzaj>S.S.D. d.o.o. za informatiku i trgovinu, OIB 97211362861, Ciglarska 19 A , 32100 Vinkovci</izvorni_sadrzaj>
    <derivirana_varijabla naziv="DomainObject.Predmet.ProtustrankaWithAdressOIB_1">S.S.D. d.o.o. za informatiku i trgovinu, OIB 97211362861, Ciglarska 19 A , 32100 Vinkovci</derivirana_varijabla>
  </DomainObject.Predmet.ProtustrankaWithAdressOIB>
  <DomainObject.Predmet.ProtustrankaNazivFormated>
    <izvorni_sadrzaj>S.S.D. d.o.o. za informatiku i trgovinu</izvorni_sadrzaj>
    <derivirana_varijabla naziv="DomainObject.Predmet.ProtustrankaNazivFormated_1">S.S.D. d.o.o. za informatiku i trgovinu</derivirana_varijabla>
  </DomainObject.Predmet.ProtustrankaNazivFormated>
  <DomainObject.Predmet.ProtustrankaNazivFormatedOIB>
    <izvorni_sadrzaj>S.S.D. d.o.o. za informatiku i trgovinu, OIB 97211362861</izvorni_sadrzaj>
    <derivirana_varijabla naziv="DomainObject.Predmet.ProtustrankaNazivFormatedOIB_1">S.S.D. d.o.o. za informatiku i trgovinu, OIB 97211362861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S.S.D. d.o.o. za informatiku i trgovinu</item>
    </izvorni_sadrzaj>
    <derivirana_varijabla naziv="DomainObject.Predmet.ProtuStrankaListFormated_1">
      <item>S.S.D. d.o.o. za informatiku i trgovinu</item>
    </derivirana_varijabla>
  </DomainObject.Predmet.ProtuStrankaListFormated>
  <DomainObject.Predmet.ProtuStrankaListFormatedOIB>
    <izvorni_sadrzaj>
      <item>S.S.D. d.o.o. za informatiku i trgovinu, OIB 97211362861</item>
    </izvorni_sadrzaj>
    <derivirana_varijabla naziv="DomainObject.Predmet.ProtuStrankaListFormatedOIB_1">
      <item>S.S.D. d.o.o. za informatiku i trgovinu, OIB 97211362861</item>
    </derivirana_varijabla>
  </DomainObject.Predmet.ProtuStrankaListFormatedOIB>
  <DomainObject.Predmet.ProtuStrankaListFormatedWithAdress>
    <izvorni_sadrzaj>
      <item>S.S.D. d.o.o. za informatiku i trgovinu, Ciglarska 19 A , 32100 Vinkovci</item>
    </izvorni_sadrzaj>
    <derivirana_varijabla naziv="DomainObject.Predmet.ProtuStrankaListFormatedWithAdress_1">
      <item>S.S.D. d.o.o. za informatiku i trgovinu, Ciglarska 19 A , 32100 Vinkovci</item>
    </derivirana_varijabla>
  </DomainObject.Predmet.ProtuStrankaListFormatedWithAdress>
  <DomainObject.Predmet.ProtuStrankaListFormatedWithAdressOIB>
    <izvorni_sadrzaj>
      <item>S.S.D. d.o.o. za informatiku i trgovinu, OIB 97211362861, Ciglarska 19 A , 32100 Vinkovci</item>
    </izvorni_sadrzaj>
    <derivirana_varijabla naziv="DomainObject.Predmet.ProtuStrankaListFormatedWithAdressOIB_1">
      <item>S.S.D. d.o.o. za informatiku i trgovinu, OIB 97211362861, Ciglarska 19 A , 32100 Vinkovci</item>
    </derivirana_varijabla>
  </DomainObject.Predmet.ProtuStrankaListFormatedWithAdressOIB>
  <DomainObject.Predmet.ProtuStrankaListNazivFormated>
    <izvorni_sadrzaj>
      <item>S.S.D. d.o.o. za informatiku i trgovinu</item>
    </izvorni_sadrzaj>
    <derivirana_varijabla naziv="DomainObject.Predmet.ProtuStrankaListNazivFormated_1">
      <item>S.S.D. d.o.o. za informatiku i trgovinu</item>
    </derivirana_varijabla>
  </DomainObject.Predmet.ProtuStrankaListNazivFormated>
  <DomainObject.Predmet.ProtuStrankaListNazivFormatedOIB>
    <izvorni_sadrzaj>
      <item>S.S.D. d.o.o. za informatiku i trgovinu, OIB 97211362861</item>
    </izvorni_sadrzaj>
    <derivirana_varijabla naziv="DomainObject.Predmet.ProtuStrankaListNazivFormatedOIB_1">
      <item>S.S.D. d.o.o. za informatiku i trgovinu, OIB 97211362861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S.S.D. d.o.o. za informatiku i trgovinu</izvorni_sadrzaj>
    <derivirana_varijabla naziv="DomainObject.Predmet.ProtustrankaIDrugi_1">S.S.D. d.o.o. za informatiku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S.S.D. d.o.o. za informatiku i trgovinu, OIB 97211362861, Ciglarska 19 A , 32100 Vinkovci</izvorni_sadrzaj>
    <derivirana_varijabla naziv="DomainObject.Predmet.ProtustrankaIDrugiAdressOIB_1">S.S.D. d.o.o. za informatiku i trgovinu, OIB 97211362861, Ciglarska 19 A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S.S.D. d.o.o. za informatiku i trgovinu</item>
    </izvorni_sadrzaj>
    <derivirana_varijabla naziv="DomainObject.Predmet.SudioniciListNaziv_1">
      <item>FINA RC OSIJEK</item>
      <item>S.S.D. d.o.o. za informatiku i trgovinu</item>
    </derivirana_varijabla>
  </DomainObject.Predmet.SudioniciListNaziv>
  <DomainObject.Predmet.SudioniciListAdressOIB>
    <izvorni_sadrzaj>
      <item>FINA RC OSIJEK, OIB 85821130368</item>
      <item>S.S.D. d.o.o. za informatiku i trgovinu, OIB 97211362861, Ciglarska 19 A ,32100 Vinkovci</item>
    </izvorni_sadrzaj>
    <derivirana_varijabla naziv="DomainObject.Predmet.SudioniciListAdressOIB_1">
      <item>FINA RC OSIJEK, OIB 85821130368</item>
      <item>S.S.D. d.o.o. za informatiku i trgovinu, OIB 97211362861, Ciglarska 19 A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97211362861</item>
    </izvorni_sadrzaj>
    <derivirana_varijabla naziv="DomainObject.Predmet.SudioniciListNazivOIB_1">
      <item>, OIB 85821130368</item>
      <item>, OIB 97211362861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St-1192/2018-3</izvorni_sadrzaj>
    <derivirana_varijabla naziv="DomainObject.PredzadnjaOdlukaIzPredmeta.Oznaka_1">St-1192/2018-3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9BD67-81DF-4757-AD37-09D10AF76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2519</properties:Characters>
  <properties:Lines>108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2018-11-30T07:32:00Z</cp:lastPrinted>
  <dcterms:modified xmlns:xsi="http://www.w3.org/2001/XMLSchema-instance" xsi:type="dcterms:W3CDTF">2018-11-30T07:34:00Z</dcterms:modified>
  <cp:revision>15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