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468e7" w14:paraId="f0468e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700B8">
        <w:t>1075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67997">
        <w:t>06</w:t>
      </w:r>
      <w:r w:rsidR="00AC4528">
        <w:t>.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4700B8">
        <w:t xml:space="preserve"> MREŽA SVJETSKE BANKE MLADIH </w:t>
      </w:r>
      <w:r w:rsidR="00F67997">
        <w:t xml:space="preserve"> </w:t>
      </w:r>
      <w:r w:rsidR="009F7D03">
        <w:t xml:space="preserve"> </w:t>
      </w:r>
      <w:r w:rsidR="00F818F6">
        <w:t xml:space="preserve">Zagreb, </w:t>
      </w:r>
      <w:r w:rsidR="00F10925">
        <w:t>Školski prilaz  3</w:t>
      </w:r>
      <w:r w:rsidR="00F67997">
        <w:t xml:space="preserve"> </w:t>
      </w:r>
      <w:r w:rsidR="00AC4528">
        <w:t xml:space="preserve"> (OIB </w:t>
      </w:r>
      <w:r w:rsidR="004700B8">
        <w:t>02946468932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4700B8">
        <w:t>118.516,67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67997">
        <w:t>06</w:t>
      </w:r>
      <w:r w:rsidR="008155EE">
        <w:t>.</w:t>
      </w:r>
      <w:r w:rsidR="00F67997">
        <w:t>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0B2631">
        <w:t>, v.r.</w:t>
      </w:r>
    </w:p>
    <w:p w:rsidRDefault="000B2631" w:rsidP="00572798" w:rsidR="000B2631">
      <w:pPr>
        <w:jc w:val="right"/>
      </w:pPr>
      <w:r>
        <w:t>Za točnost otpravka:</w:t>
      </w:r>
    </w:p>
    <w:p w:rsidRDefault="000B2631" w:rsidP="00572798" w:rsidR="000B2631">
      <w:pPr>
        <w:jc w:val="right"/>
      </w:pPr>
      <w:r>
        <w:t>Karmen Malkoč</w:t>
      </w:r>
    </w:p>
    <w:p w:rsidRDefault="000B2631" w:rsidP="000B2631" w:rsidR="000B2631">
      <w:r>
        <w:t>DNA</w:t>
      </w:r>
    </w:p>
    <w:p w:rsidRDefault="000B2631" w:rsidP="000B2631" w:rsidR="000B2631">
      <w:r>
        <w:t>- oglasna ploča</w:t>
      </w:r>
    </w:p>
    <w:sectPr w:rsidSect="000B2631" w:rsidR="000B2631">
      <w:headerReference w:type="even" r:id="rId10"/>
      <w:headerReference w:type="default" r:id="rId11"/>
      <w:pgSz w:h="16838" w:w="11906"/>
      <w:pgMar w:gutter="0" w:footer="708" w:header="708" w:left="1417" w:bottom="14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20FF"/>
    <w:rsid w:val="000B2631"/>
    <w:rsid w:val="00114EAD"/>
    <w:rsid w:val="00185571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700B8"/>
    <w:rsid w:val="004B337A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F7D03"/>
    <w:rsid w:val="00A71431"/>
    <w:rsid w:val="00A82DB7"/>
    <w:rsid w:val="00AC4528"/>
    <w:rsid w:val="00AD027A"/>
    <w:rsid w:val="00B82F18"/>
    <w:rsid w:val="00C836B9"/>
    <w:rsid w:val="00C958E9"/>
    <w:rsid w:val="00CE7362"/>
    <w:rsid w:val="00D01B78"/>
    <w:rsid w:val="00D66226"/>
    <w:rsid w:val="00EC3302"/>
    <w:rsid w:val="00ED6AA8"/>
    <w:rsid w:val="00F034D3"/>
    <w:rsid w:val="00F10925"/>
    <w:rsid w:val="00F67997"/>
    <w:rsid w:val="00F818F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20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0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0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0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0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20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0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0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0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0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1075</izvorni_sadrzaj>
    <derivirana_varijabla naziv="DomainObject.Predmet.Broj_1">1075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St-1075/2015</izvorni_sadrzaj>
    <derivirana_varijabla naziv="DomainObject.Predmet.OznakaBroj_1">St-1075/2015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MREŽA SVJETSKE BANKE MLADIH</izvorni_sadrzaj>
    <derivirana_varijabla naziv="DomainObject.Predmet.ProtustrankaFormated_1">  MREŽA SVJETSKE BANKE MLADIH</derivirana_varijabla>
  </DomainObject.Predmet.ProtustrankaFormated>
  <DomainObject.Predmet.ProtustrankaFormatedOIB>
    <izvorni_sadrzaj>  MREŽA SVJETSKE BANKE MLADIH, OIB 02946468932</izvorni_sadrzaj>
    <derivirana_varijabla naziv="DomainObject.Predmet.ProtustrankaFormatedOIB_1">  MREŽA SVJETSKE BANKE MLADIH, OIB 02946468932</derivirana_varijabla>
  </DomainObject.Predmet.ProtustrankaFormatedOIB>
  <DomainObject.Predmet.ProtustrankaFormatedWithAdress>
    <izvorni_sadrzaj> MREŽA SVJETSKE BANKE MLADIH, Trg bana Josipa Jelačića 1 III, 10000 Zagreb</izvorni_sadrzaj>
    <derivirana_varijabla naziv="DomainObject.Predmet.ProtustrankaFormatedWithAdress_1"> MREŽA SVJETSKE BANKE MLADIH, Trg bana Josipa Jelačića 1 III, 10000 Zagreb</derivirana_varijabla>
  </DomainObject.Predmet.ProtustrankaFormatedWithAdress>
  <DomainObject.Predmet.ProtustrankaFormatedWithAdressOIB>
    <izvorni_sadrzaj> MREŽA SVJETSKE BANKE MLADIH, OIB 02946468932, Trg bana Josipa Jelačića 1 III, 10000 Zagreb</izvorni_sadrzaj>
    <derivirana_varijabla naziv="DomainObject.Predmet.ProtustrankaFormatedWithAdressOIB_1"> MREŽA SVJETSKE BANKE MLADIH, OIB 02946468932, Trg bana Josipa Jelačića 1 III, 10000 Zagreb</derivirana_varijabla>
  </DomainObject.Predmet.ProtustrankaFormatedWithAdressOIB>
  <DomainObject.Predmet.ProtustrankaWithAdress>
    <izvorni_sadrzaj>MREŽA SVJETSKE BANKE MLADIH Trg bana Josipa Jelačića 1 III, 10000 Zagreb</izvorni_sadrzaj>
    <derivirana_varijabla naziv="DomainObject.Predmet.ProtustrankaWithAdress_1">MREŽA SVJETSKE BANKE MLADIH Trg bana Josipa Jelačića 1 III, 10000 Zagreb</derivirana_varijabla>
  </DomainObject.Predmet.ProtustrankaWithAdress>
  <DomainObject.Predmet.ProtustrankaWithAdressOIB>
    <izvorni_sadrzaj>MREŽA SVJETSKE BANKE MLADIH, OIB 02946468932, Trg bana Josipa Jelačića 1 III, 10000 Zagreb</izvorni_sadrzaj>
    <derivirana_varijabla naziv="DomainObject.Predmet.ProtustrankaWithAdressOIB_1">MREŽA SVJETSKE BANKE MLADIH, OIB 02946468932, Trg bana Josipa Jelačića 1 III, 10000 Zagreb</derivirana_varijabla>
  </DomainObject.Predmet.ProtustrankaWithAdressOIB>
  <DomainObject.Predmet.ProtustrankaNazivFormated>
    <izvorni_sadrzaj>MREŽA SVJETSKE BANKE MLADIH</izvorni_sadrzaj>
    <derivirana_varijabla naziv="DomainObject.Predmet.ProtustrankaNazivFormated_1">MREŽA SVJETSKE BANKE MLADIH</derivirana_varijabla>
  </DomainObject.Predmet.ProtustrankaNazivFormated>
  <DomainObject.Predmet.ProtustrankaNazivFormatedOIB>
    <izvorni_sadrzaj>MREŽA SVJETSKE BANKE MLADIH, OIB 02946468932</izvorni_sadrzaj>
    <derivirana_varijabla naziv="DomainObject.Predmet.ProtustrankaNazivFormatedOIB_1">MREŽA SVJETSKE BANKE MLADIH, OIB 02946468932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MREŽA SVJETSKE BANKE MLADIH</item>
    </izvorni_sadrzaj>
    <derivirana_varijabla naziv="DomainObject.Predmet.ProtuStrankaListFormated_1">
      <item>MREŽA SVJETSKE BANKE MLADIH</item>
    </derivirana_varijabla>
  </DomainObject.Predmet.ProtuStrankaListFormated>
  <DomainObject.Predmet.ProtuStrankaListFormatedOIB>
    <izvorni_sadrzaj>
      <item>MREŽA SVJETSKE BANKE MLADIH, OIB 02946468932</item>
    </izvorni_sadrzaj>
    <derivirana_varijabla naziv="DomainObject.Predmet.ProtuStrankaListFormatedOIB_1">
      <item>MREŽA SVJETSKE BANKE MLADIH, OIB 02946468932</item>
    </derivirana_varijabla>
  </DomainObject.Predmet.ProtuStrankaListFormatedOIB>
  <DomainObject.Predmet.ProtuStrankaListFormatedWithAdress>
    <izvorni_sadrzaj>
      <item>MREŽA SVJETSKE BANKE MLADIH, Trg bana Josipa Jelačića 1 III, 10000 Zagreb</item>
    </izvorni_sadrzaj>
    <derivirana_varijabla naziv="DomainObject.Predmet.ProtuStrankaListFormatedWithAdress_1">
      <item>MREŽA SVJETSKE BANKE MLADIH, Trg bana Josipa Jelačića 1 III, 10000 Zagreb</item>
    </derivirana_varijabla>
  </DomainObject.Predmet.ProtuStrankaListFormatedWithAdress>
  <DomainObject.Predmet.ProtuStrankaListFormatedWithAdressOIB>
    <izvorni_sadrzaj>
      <item>MREŽA SVJETSKE BANKE MLADIH, OIB 02946468932, Trg bana Josipa Jelačića 1 III, 10000 Zagreb</item>
    </izvorni_sadrzaj>
    <derivirana_varijabla naziv="DomainObject.Predmet.ProtuStrankaListFormatedWithAdressOIB_1">
      <item>MREŽA SVJETSKE BANKE MLADIH, OIB 02946468932, Trg bana Josipa Jelačića 1 III, 10000 Zagreb</item>
    </derivirana_varijabla>
  </DomainObject.Predmet.ProtuStrankaListFormatedWithAdressOIB>
  <DomainObject.Predmet.ProtuStrankaListNazivFormated>
    <izvorni_sadrzaj>
      <item>MREŽA SVJETSKE BANKE MLADIH</item>
    </izvorni_sadrzaj>
    <derivirana_varijabla naziv="DomainObject.Predmet.ProtuStrankaListNazivFormated_1">
      <item>MREŽA SVJETSKE BANKE MLADIH</item>
    </derivirana_varijabla>
  </DomainObject.Predmet.ProtuStrankaListNazivFormated>
  <DomainObject.Predmet.ProtuStrankaListNazivFormatedOIB>
    <izvorni_sadrzaj>
      <item>MREŽA SVJETSKE BANKE MLADIH, OIB 02946468932</item>
    </izvorni_sadrzaj>
    <derivirana_varijabla naziv="DomainObject.Predmet.ProtuStrankaListNazivFormatedOIB_1">
      <item>MREŽA SVJETSKE BANKE MLADIH, OIB 02946468932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MREŽA SVJETSKE BANKE MLADIH</izvorni_sadrzaj>
    <derivirana_varijabla naziv="DomainObject.Predmet.ProtustrankaIDrugi_1">MREŽA SVJETSKE BANKE MLADIH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MREŽA SVJETSKE BANKE MLADIH, OIB 02946468932, Trg bana Josipa Jelačića 1 III, 10000 Zagreb</izvorni_sadrzaj>
    <derivirana_varijabla naziv="DomainObject.Predmet.ProtustrankaIDrugiAdressOIB_1">MREŽA SVJETSKE BANKE MLADIH, OIB 02946468932, Trg bana Josipa Jelačića 1 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MREŽA SVJETSKE BANKE MLADIH</item>
    </izvorni_sadrzaj>
    <derivirana_varijabla naziv="DomainObject.Predmet.SudioniciListNaziv_1">
      <item>FINA Regionalni centar Zagreb</item>
      <item>MREŽA SVJETSKE BANKE MLADIH</item>
    </derivirana_varijabla>
  </DomainObject.Predmet.SudioniciListNaziv>
  <DomainObject.Predmet.SudioniciListAdressOIB>
    <izvorni_sadrzaj>
      <item>FINA Regionalni centar Zagreb, OIB 85821130368, Trg svibanjskih žrtava 1995. 1,10000 Zagreb</item>
      <item>MREŽA SVJETSKE BANKE MLADIH, OIB 02946468932, Trg bana Josipa Jelačića 1 III,10000 Zagreb</item>
    </izvorni_sadrzaj>
    <derivirana_varijabla naziv="DomainObject.Predmet.SudioniciListAdressOIB_1">
      <item>FINA Regionalni centar Zagreb, OIB 85821130368, Trg svibanjskih žrtava 1995. 1,10000 Zagreb</item>
      <item>MREŽA SVJETSKE BANKE MLADIH, OIB 02946468932, Trg bana Josipa Jelačića 1 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02946468932</item>
    </izvorni_sadrzaj>
    <derivirana_varijabla naziv="DomainObject.Predmet.SudioniciListNazivOIB_1">
      <item>, OIB 85821130368</item>
      <item>, OIB 02946468932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1330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2015-11-06T13:04:00Z</dcterms:created>
  <dc:creator>ilukac</dc:creator>
  <cp:lastModifiedBy>Karmen Malkoč</cp:lastModifiedBy>
  <cp:lastPrinted>2015-11-06T13:31:00Z</cp:lastPrinted>
  <dcterms:modified xmlns:xsi="http://www.w3.org/2001/XMLSchema-instance" xsi:type="dcterms:W3CDTF">2015-11-06T13:32:00Z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