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af9e" w14:paraId="a3baf9e" w:rsidRDefault="00CC39A7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St-480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CC39A7">
        <w:rPr>
          <w:rFonts w:cs="Times New Roman" w:hAnsi="Times New Roman" w:ascii="Times New Roman"/>
          <w:sz w:val="24"/>
          <w:szCs w:val="24"/>
        </w:rPr>
        <w:t>"ROŠO – AT COMPANY" – poduzeće za trgovinu, usluge i export-import d.o.o. Krapanj, Ul. II/3, OIB: 42668261278</w:t>
      </w:r>
      <w:r w:rsidR="00B33145">
        <w:rPr>
          <w:rFonts w:cs="Times New Roman" w:hAnsi="Times New Roman" w:ascii="Times New Roman"/>
          <w:sz w:val="24"/>
          <w:szCs w:val="24"/>
        </w:rPr>
        <w:t>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CC39A7">
        <w:rPr>
          <w:rFonts w:cs="Times New Roman" w:hAnsi="Times New Roman" w:ascii="Times New Roman"/>
          <w:sz w:val="24"/>
          <w:szCs w:val="24"/>
        </w:rPr>
        <w:t xml:space="preserve">"ROŠO – AT COMPANY" – poduzeće za trgovinu, usluge i export-import d.o.o. Krapanj, Ul. II/3, OIB: 42668261278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4A2D98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CC39A7">
        <w:rPr>
          <w:rFonts w:cs="Times New Roman" w:hAnsi="Times New Roman" w:ascii="Times New Roman"/>
          <w:sz w:val="24"/>
          <w:szCs w:val="24"/>
        </w:rPr>
        <w:t>X</w:t>
      </w:r>
      <w:r w:rsidR="00B33145">
        <w:rPr>
          <w:rFonts w:cs="Times New Roman" w:hAnsi="Times New Roman" w:ascii="Times New Roman"/>
          <w:sz w:val="24"/>
          <w:szCs w:val="24"/>
        </w:rPr>
        <w:t>-L</w:t>
      </w:r>
      <w:r w:rsidR="00F846F9">
        <w:rPr>
          <w:rFonts w:cs="Times New Roman" w:hAnsi="Times New Roman" w:ascii="Times New Roman"/>
          <w:sz w:val="24"/>
          <w:szCs w:val="24"/>
        </w:rPr>
        <w:t>-</w:t>
      </w:r>
      <w:r w:rsidR="00CC39A7">
        <w:rPr>
          <w:rFonts w:cs="Times New Roman" w:hAnsi="Times New Roman" w:ascii="Times New Roman"/>
          <w:sz w:val="24"/>
          <w:szCs w:val="24"/>
        </w:rPr>
        <w:t>1253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B33145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CC39A7">
        <w:rPr>
          <w:rFonts w:cs="Times New Roman" w:hAnsi="Times New Roman" w:ascii="Times New Roman"/>
          <w:sz w:val="24"/>
          <w:szCs w:val="24"/>
        </w:rPr>
        <w:t>26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CC39A7">
        <w:rPr>
          <w:rFonts w:cs="Times New Roman" w:hAnsi="Times New Roman" w:ascii="Times New Roman"/>
          <w:sz w:val="24"/>
          <w:szCs w:val="24"/>
        </w:rPr>
        <w:t>travnj</w:t>
      </w:r>
      <w:r w:rsidR="00B33145">
        <w:rPr>
          <w:rFonts w:cs="Times New Roman" w:hAnsi="Times New Roman" w:ascii="Times New Roman"/>
          <w:sz w:val="24"/>
          <w:szCs w:val="24"/>
        </w:rPr>
        <w:t>a</w:t>
      </w:r>
      <w:r w:rsidR="00CC39A7">
        <w:rPr>
          <w:rFonts w:cs="Times New Roman" w:hAnsi="Times New Roman" w:ascii="Times New Roman"/>
          <w:sz w:val="24"/>
          <w:szCs w:val="24"/>
        </w:rPr>
        <w:t xml:space="preserve">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33145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81151E">
        <w:rPr>
          <w:rFonts w:cs="Times New Roman" w:hAnsi="Times New Roman" w:ascii="Times New Roman"/>
          <w:sz w:val="24"/>
          <w:szCs w:val="24"/>
        </w:rPr>
        <w:t>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8BC" w:rsidP="00FC66B4" w:rsidR="002278BC">
      <w:pPr>
        <w:spacing w:lineRule="auto" w:line="240" w:after="0"/>
      </w:pPr>
      <w:r>
        <w:separator/>
      </w:r>
    </w:p>
  </w:endnote>
  <w:endnote w:id="0" w:type="continuationSeparator">
    <w:p w:rsidRDefault="002278BC" w:rsidP="00FC66B4" w:rsidR="002278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8BC" w:rsidP="00FC66B4" w:rsidR="002278BC">
      <w:pPr>
        <w:spacing w:lineRule="auto" w:line="240" w:after="0"/>
      </w:pPr>
      <w:r>
        <w:separator/>
      </w:r>
    </w:p>
  </w:footnote>
  <w:footnote w:id="0" w:type="continuationSeparator">
    <w:p w:rsidRDefault="002278BC" w:rsidP="00FC66B4" w:rsidR="002278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65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CC39A7">
          <w:rPr>
            <w:rFonts w:cs="Times New Roman" w:hAnsi="Times New Roman" w:ascii="Times New Roman"/>
            <w:sz w:val="24"/>
            <w:szCs w:val="24"/>
          </w:rPr>
          <w:t>9 St-480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2009D1"/>
    <w:rsid w:val="002278BC"/>
    <w:rsid w:val="00234DB4"/>
    <w:rsid w:val="0031025E"/>
    <w:rsid w:val="00362E8C"/>
    <w:rsid w:val="00393527"/>
    <w:rsid w:val="003E1F65"/>
    <w:rsid w:val="004A2D98"/>
    <w:rsid w:val="004A4C08"/>
    <w:rsid w:val="006C4A64"/>
    <w:rsid w:val="0081151E"/>
    <w:rsid w:val="00890033"/>
    <w:rsid w:val="00A427DF"/>
    <w:rsid w:val="00AA3AA1"/>
    <w:rsid w:val="00B213A6"/>
    <w:rsid w:val="00B33145"/>
    <w:rsid w:val="00B70C46"/>
    <w:rsid w:val="00B77702"/>
    <w:rsid w:val="00BD06D6"/>
    <w:rsid w:val="00CC39A7"/>
    <w:rsid w:val="00D30321"/>
    <w:rsid w:val="00DE1CA7"/>
    <w:rsid w:val="00EC65BC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234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D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234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D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'ROŠO-AT COMPANY' PODUZEĆE ZA TRGOVINU,USLUGE I EXPORT-IMPORT D.O.O.</izvorni_sadrzaj>
    <derivirana_varijabla naziv="DomainObject.Predmet.ProtustrankaFormated_1">  'ROŠO-AT COMPANY' PODUZEĆE ZA TRGOVINU,USLUGE I EXPORT-IMPORT D.O.O.</derivirana_varijabla>
  </DomainObject.Predmet.ProtustrankaFormated>
  <DomainObject.Predmet.ProtustrankaFormatedOIB>
    <izvorni_sadrzaj>  'ROŠO-AT COMPANY' PODUZEĆE ZA TRGOVINU,USLUGE I EXPORT-IMPORT D.O.O., OIB 42668261278</izvorni_sadrzaj>
    <derivirana_varijabla naziv="DomainObject.Predmet.ProtustrankaFormatedOIB_1">  'ROŠO-AT COMPANY' PODUZEĆE ZA TRGOVINU,USLUGE I EXPORT-IMPORT D.O.O., OIB 42668261278</derivirana_varijabla>
  </DomainObject.Predmet.ProtustrankaFormatedOIB>
  <DomainObject.Predmet.ProtustrankaFormatedWithAdress>
    <izvorni_sadrzaj> 'ROŠO-AT COMPANY' PODUZEĆE ZA TRGOVINU,USLUGE I EXPORT-IMPORT D.O.O., Ul.ii 3, 22000 Krapanj</izvorni_sadrzaj>
    <derivirana_varijabla naziv="DomainObject.Predmet.ProtustrankaFormatedWithAdress_1"> 'ROŠO-AT COMPANY' PODUZEĆE ZA TRGOVINU,USLUGE I EXPORT-IMPORT D.O.O., Ul.ii 3, 22000 Krapanj</derivirana_varijabla>
  </DomainObject.Predmet.ProtustrankaFormatedWithAdress>
  <DomainObject.Predmet.ProtustrankaFormatedWithAdressOIB>
    <izvorni_sadrzaj> 'ROŠO-AT COMPANY' PODUZEĆE ZA TRGOVINU,USLUGE I EXPORT-IMPORT D.O.O., OIB 42668261278, Ul.ii 3, 22000 Krapanj</izvorni_sadrzaj>
    <derivirana_varijabla naziv="DomainObject.Predmet.ProtustrankaFormatedWithAdressOIB_1"> 'ROŠO-AT COMPANY' PODUZEĆE ZA TRGOVINU,USLUGE I EXPORT-IMPORT D.O.O., OIB 42668261278, Ul.ii 3, 22000 Krapanj</derivirana_varijabla>
  </DomainObject.Predmet.ProtustrankaFormatedWithAdressOIB>
  <DomainObject.Predmet.ProtustrankaWithAdress>
    <izvorni_sadrzaj>'ROŠO-AT COMPANY' PODUZEĆE ZA TRGOVINU,USLUGE I EXPORT-IMPORT D.O.O. Ul.ii 3, 22000 Krapanj</izvorni_sadrzaj>
    <derivirana_varijabla naziv="DomainObject.Predmet.ProtustrankaWithAdress_1">'ROŠO-AT COMPANY' PODUZEĆE ZA TRGOVINU,USLUGE I EXPORT-IMPORT D.O.O. Ul.ii 3, 22000 Krapanj</derivirana_varijabla>
  </DomainObject.Predmet.ProtustrankaWithAdress>
  <DomainObject.Predmet.ProtustrankaWithAdressOIB>
    <izvorni_sadrzaj>'ROŠO-AT COMPANY' PODUZEĆE ZA TRGOVINU,USLUGE I EXPORT-IMPORT D.O.O., OIB 42668261278, Ul.ii 3, 22000 Krapanj</izvorni_sadrzaj>
    <derivirana_varijabla naziv="DomainObject.Predmet.ProtustrankaWithAdressOIB_1">'ROŠO-AT COMPANY' PODUZEĆE ZA TRGOVINU,USLUGE I EXPORT-IMPORT D.O.O., OIB 42668261278, Ul.ii 3, 22000 Krapanj</derivirana_varijabla>
  </DomainObject.Predmet.ProtustrankaWithAdressOIB>
  <DomainObject.Predmet.ProtustrankaNazivFormated>
    <izvorni_sadrzaj>'ROŠO-AT COMPANY' PODUZEĆE ZA TRGOVINU,USLUGE I EXPORT-IMPORT D.O.O.</izvorni_sadrzaj>
    <derivirana_varijabla naziv="DomainObject.Predmet.ProtustrankaNazivFormated_1">'ROŠO-AT COMPANY' PODUZEĆE ZA TRGOVINU,USLUGE I EXPORT-IMPORT D.O.O.</derivirana_varijabla>
  </DomainObject.Predmet.ProtustrankaNazivFormated>
  <DomainObject.Predmet.ProtustrankaNazivFormatedOIB>
    <izvorni_sadrzaj>'ROŠO-AT COMPANY' PODUZEĆE ZA TRGOVINU,USLUGE I EXPORT-IMPORT D.O.O., OIB 42668261278</izvorni_sadrzaj>
    <derivirana_varijabla naziv="DomainObject.Predmet.ProtustrankaNazivFormatedOIB_1">'ROŠO-AT COMPANY' PODUZEĆE ZA TRGOVINU,USLUGE I EXPORT-IMPORT D.O.O., OIB 42668261278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'ROŠO-AT COMPANY' PODUZEĆE ZA TRGOVINU,USLUGE I EXPORT-IMPORT D.O.O.</item>
    </izvorni_sadrzaj>
    <derivirana_varijabla naziv="DomainObject.Predmet.ProtuStrankaListFormated_1">
      <item>'ROŠO-AT COMPANY' PODUZEĆE ZA TRGOVINU,USLUGE I EXPORT-IMPORT D.O.O.</item>
    </derivirana_varijabla>
  </DomainObject.Predmet.ProtuStrankaListFormated>
  <DomainObject.Predmet.ProtuStrankaListFormatedOIB>
    <izvorni_sadrzaj>
      <item>'ROŠO-AT COMPANY' PODUZEĆE ZA TRGOVINU,USLUGE I EXPORT-IMPORT D.O.O., OIB 42668261278</item>
    </izvorni_sadrzaj>
    <derivirana_varijabla naziv="DomainObject.Predmet.ProtuStrankaListFormatedOIB_1">
      <item>'ROŠO-AT COMPANY' PODUZEĆE ZA TRGOVINU,USLUGE I EXPORT-IMPORT D.O.O., OIB 42668261278</item>
    </derivirana_varijabla>
  </DomainObject.Predmet.ProtuStrankaListFormatedOIB>
  <DomainObject.Predmet.ProtuStrankaListFormatedWithAdress>
    <izvorni_sadrzaj>
      <item>'ROŠO-AT COMPANY' PODUZEĆE ZA TRGOVINU,USLUGE I EXPORT-IMPORT D.O.O., Ul.ii 3, 22000 Krapanj</item>
    </izvorni_sadrzaj>
    <derivirana_varijabla naziv="DomainObject.Predmet.ProtuStrankaListFormatedWithAdress_1">
      <item>'ROŠO-AT COMPANY' PODUZEĆE ZA TRGOVINU,USLUGE I EXPORT-IMPORT D.O.O., Ul.ii 3, 22000 Krapanj</item>
    </derivirana_varijabla>
  </DomainObject.Predmet.ProtuStrankaListFormatedWithAdress>
  <DomainObject.Predmet.ProtuStrankaListFormatedWithAdressOIB>
    <izvorni_sadrzaj>
      <item>'ROŠO-AT COMPANY' PODUZEĆE ZA TRGOVINU,USLUGE I EXPORT-IMPORT D.O.O., OIB 42668261278, Ul.ii 3, 22000 Krapanj</item>
    </izvorni_sadrzaj>
    <derivirana_varijabla naziv="DomainObject.Predmet.ProtuStrankaListFormatedWithAdressOIB_1">
      <item>'ROŠO-AT COMPANY' PODUZEĆE ZA TRGOVINU,USLUGE I EXPORT-IMPORT D.O.O., OIB 42668261278, Ul.ii 3, 22000 Krapanj</item>
    </derivirana_varijabla>
  </DomainObject.Predmet.ProtuStrankaListFormatedWithAdressOIB>
  <DomainObject.Predmet.ProtuStrankaListNazivFormated>
    <izvorni_sadrzaj>
      <item>'ROŠO-AT COMPANY' PODUZEĆE ZA TRGOVINU,USLUGE I EXPORT-IMPORT D.O.O.</item>
    </izvorni_sadrzaj>
    <derivirana_varijabla naziv="DomainObject.Predmet.ProtuStrankaListNazivFormated_1">
      <item>'ROŠO-AT COMPANY' PODUZEĆE ZA TRGOVINU,USLUGE I EXPORT-IMPORT D.O.O.</item>
    </derivirana_varijabla>
  </DomainObject.Predmet.ProtuStrankaListNazivFormated>
  <DomainObject.Predmet.ProtuStrankaListNazivFormatedOIB>
    <izvorni_sadrzaj>
      <item>'ROŠO-AT COMPANY' PODUZEĆE ZA TRGOVINU,USLUGE I EXPORT-IMPORT D.O.O., OIB 42668261278</item>
    </izvorni_sadrzaj>
    <derivirana_varijabla naziv="DomainObject.Predmet.ProtuStrankaListNazivFormatedOIB_1">
      <item>'ROŠO-AT COMPANY' PODUZEĆE ZA TRGOVINU,USLUGE I EXPORT-IMPORT D.O.O., OIB 42668261278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'ROŠO-AT COMPANY' PODUZEĆE ZA TRGOVINU,USLUGE I EXPORT-IMPORT D.O.O.</izvorni_sadrzaj>
    <derivirana_varijabla naziv="DomainObject.Predmet.ProtustrankaIDrugi_1">'ROŠO-AT COMPANY' PODUZEĆE ZA TRGOVINU,USLUGE I EXPORT-IMPORT D.O.O.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'ROŠO-AT COMPANY' PODUZEĆE ZA TRGOVINU,USLUGE I EXPORT-IMPORT D.O.O., OIB 42668261278, Ul.ii 3, 22000 Krapanj</izvorni_sadrzaj>
    <derivirana_varijabla naziv="DomainObject.Predmet.ProtustrankaIDrugiAdressOIB_1">'ROŠO-AT COMPANY' PODUZEĆE ZA TRGOVINU,USLUGE I EXPORT-IMPORT D.O.O., OIB 42668261278, Ul.ii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'ROŠO-AT COMPANY' PODUZEĆE ZA TRGOVINU,USLUGE I EXPORT-IMPORT D.O.O.</item>
    </izvorni_sadrzaj>
    <derivirana_varijabla naziv="DomainObject.Predmet.SudioniciListNaziv_1">
      <item>FINA - Podružnica Šibenik</item>
      <item>'ROŠO-AT COMPANY' PODUZEĆE ZA TRGOVINU,USLUGE I EXPORT-IMPORT D.O.O.</item>
    </derivirana_varijabla>
  </DomainObject.Predmet.SudioniciListNaziv>
  <DomainObject.Predmet.SudioniciListAdressOIB>
    <izvorni_sadrzaj>
      <item>FINA - Podružnica Šibenik, OIB 85821130368, Perivoj L. Marune 1,22000 Dubrava Kod Šibenika</item>
      <item>'ROŠO-AT COMPANY' PODUZEĆE ZA TRGOVINU,USLUGE I EXPORT-IMPORT D.O.O., OIB 42668261278, Ul.ii 3,22000 Krapanj</item>
    </izvorni_sadrzaj>
    <derivirana_varijabla naziv="DomainObject.Predmet.SudioniciListAdressOIB_1">
      <item>FINA - Podružnica Šibenik, OIB 85821130368, Perivoj L. Marune 1,22000 Dubrava Kod Šibenika</item>
      <item>'ROŠO-AT COMPANY' PODUZEĆE ZA TRGOVINU,USLUGE I EXPORT-IMPORT D.O.O., OIB 42668261278, Ul.ii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42668261278</item>
    </izvorni_sadrzaj>
    <derivirana_varijabla naziv="DomainObject.Predmet.SudioniciListNazivOIB_1">
      <item>, OIB 85821130368</item>
      <item>, OIB 42668261278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2151</properties:Characters>
  <properties:Lines>71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Katarina Benić</dc:creator>
  <cp:lastModifiedBy>Katarina Benić</cp:lastModifiedBy>
  <cp:lastPrinted>2015-12-16T12:26:00Z</cp:lastPrinted>
  <dcterms:modified xmlns:xsi="http://www.w3.org/2001/XMLSchema-instance" xsi:type="dcterms:W3CDTF">2015-12-16T12:49:00Z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