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2619" w14:paraId="2c92619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94665" w:rsidRPr="00EE3FFA">
        <w:rPr>
          <w:rFonts w:hAnsi="Times New Roman" w:ascii="Times New Roman"/>
          <w:szCs w:val="24"/>
          <w:lang w:val="hr-HR"/>
        </w:rPr>
        <w:t>ARMIRANI BETON GRADNJA d.o.o. za poslovanje nekretninama i trgovinu, Zagreb (Grad Zagreb), Divka Budaka 10, OIB: 92791737791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EE3FFA" w:rsidRPr="00EE3FFA">
        <w:rPr>
          <w:rFonts w:hAnsi="Times New Roman" w:ascii="Times New Roman"/>
          <w:szCs w:val="24"/>
          <w:lang w:val="hr-HR"/>
        </w:rPr>
        <w:t>16</w:t>
      </w:r>
      <w:r w:rsidR="00EA21A9" w:rsidRPr="00EE3FFA">
        <w:rPr>
          <w:rFonts w:hAnsi="Times New Roman" w:ascii="Times New Roman"/>
          <w:szCs w:val="24"/>
          <w:lang w:val="hr-HR"/>
        </w:rPr>
        <w:t>. ožujka 2016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194665" w:rsidRPr="00EE3FFA">
        <w:rPr>
          <w:rFonts w:hAnsi="Times New Roman" w:ascii="Times New Roman"/>
          <w:szCs w:val="24"/>
        </w:rPr>
        <w:t>ARMIRANI BETON GRADNJA d.o.o. za poslovanje nekretninama i trgovinu, Zagreb (Grad Zagreb), Divka Budaka 10, OIB: 92791737791</w:t>
      </w:r>
      <w:r w:rsidR="00EA21A9" w:rsidRPr="00EE3FFA">
        <w:rPr>
          <w:rFonts w:hAnsi="Times New Roman" w:ascii="Times New Roman"/>
          <w:szCs w:val="24"/>
        </w:rPr>
        <w:t xml:space="preserve">. </w:t>
      </w: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EE3FFA" w:rsidRPr="00F610B8">
        <w:rPr>
          <w:rFonts w:hAnsi="Times New Roman" w:ascii="Times New Roman"/>
          <w:szCs w:val="24"/>
          <w:u w:val="single"/>
        </w:rPr>
        <w:t>16</w:t>
      </w:r>
      <w:r w:rsidR="00EA21A9" w:rsidRPr="00F610B8">
        <w:rPr>
          <w:rFonts w:hAnsi="Times New Roman" w:ascii="Times New Roman"/>
          <w:szCs w:val="24"/>
          <w:u w:val="single"/>
        </w:rPr>
        <w:t>. ožujka 2016.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EE3FFA" w:rsidRPr="00F610B8">
        <w:rPr>
          <w:rFonts w:hAnsi="Times New Roman" w:ascii="Times New Roman"/>
          <w:szCs w:val="24"/>
          <w:u w:val="single"/>
        </w:rPr>
        <w:t>15</w:t>
      </w:r>
      <w:r w:rsidRPr="00F610B8">
        <w:rPr>
          <w:rFonts w:hAnsi="Times New Roman" w:ascii="Times New Roman"/>
          <w:szCs w:val="24"/>
          <w:u w:val="single"/>
        </w:rPr>
        <w:t xml:space="preserve"> sati i </w:t>
      </w:r>
      <w:r w:rsidR="00EE3FFA" w:rsidRPr="00F610B8">
        <w:rPr>
          <w:rFonts w:hAnsi="Times New Roman" w:ascii="Times New Roman"/>
          <w:szCs w:val="24"/>
          <w:u w:val="single"/>
        </w:rPr>
        <w:t>30</w:t>
      </w:r>
      <w:r w:rsidRPr="00F610B8">
        <w:rPr>
          <w:rFonts w:hAnsi="Times New Roman" w:ascii="Times New Roman"/>
          <w:szCs w:val="24"/>
          <w:u w:val="single"/>
        </w:rPr>
        <w:t xml:space="preserve"> minuta</w:t>
      </w:r>
      <w:r w:rsidRPr="00EE3FFA">
        <w:rPr>
          <w:rFonts w:hAnsi="Times New Roman" w:ascii="Times New Roman"/>
          <w:szCs w:val="24"/>
        </w:rPr>
        <w:t>, kada je 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EE3FFA" w:rsidRPr="00EE3FFA">
        <w:rPr>
          <w:rFonts w:hAnsi="Times New Roman" w:ascii="Times New Roman"/>
          <w:szCs w:val="24"/>
        </w:rPr>
        <w:t>SINIŠA RAJNOVIĆ iz Virovitice, Milanovac, Sv. Trojstva 87, OIB: 86217384445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194665" w:rsidRPr="00EE3FFA">
        <w:rPr>
          <w:rFonts w:hAnsi="Times New Roman" w:ascii="Times New Roman"/>
          <w:szCs w:val="24"/>
          <w:lang w:val="hr-HR"/>
        </w:rPr>
        <w:t>ARMIRANI BETON GRADNJA d.o.o. za poslovanje nekretninama i trgovinu, Zagreb (Grad Zagreb), Divka Budaka 10, OIB: 92791737791</w:t>
      </w:r>
      <w:r w:rsidR="00EA21A9" w:rsidRPr="00EE3FFA">
        <w:rPr>
          <w:rFonts w:hAnsi="Times New Roman" w:ascii="Times New Roman"/>
          <w:szCs w:val="24"/>
          <w:lang w:val="hr-HR"/>
        </w:rPr>
        <w:t>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B2463B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Nakon po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194665" w:rsidRPr="00EE3FFA">
        <w:rPr>
          <w:rFonts w:hAnsi="Times New Roman" w:ascii="Times New Roman"/>
          <w:lang w:val="hr-HR"/>
        </w:rPr>
        <w:t>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194665" w:rsidRPr="00EE3FFA">
        <w:rPr>
          <w:rFonts w:hAnsi="Times New Roman" w:ascii="Times New Roman"/>
          <w:lang w:val="hr-HR"/>
        </w:rPr>
        <w:t>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 xml:space="preserve">, čemu je udovoljeno te je uvidom u </w:t>
      </w:r>
      <w:r w:rsidR="00E22CD3" w:rsidRPr="00EE3FFA">
        <w:rPr>
          <w:rFonts w:hAnsi="Times New Roman" w:ascii="Times New Roman"/>
          <w:lang w:val="hr-HR"/>
        </w:rPr>
        <w:lastRenderedPageBreak/>
        <w:t>podnesak dužnika od 15. veljače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EE69E5" w:rsidP="00E22CD3" w:rsidR="00B2463B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194665" w:rsidRPr="00EE3FFA">
        <w:rPr>
          <w:rFonts w:hAnsi="Times New Roman" w:ascii="Times New Roman"/>
          <w:lang w:val="hr-HR"/>
        </w:rPr>
        <w:t>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EA21A9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>Temeljem gore nav</w:t>
      </w:r>
      <w:r w:rsidR="007062FE" w:rsidRPr="00EE3FFA">
        <w:rPr>
          <w:rFonts w:hAnsi="Times New Roman" w:ascii="Times New Roman"/>
          <w:lang w:val="hr-HR"/>
        </w:rPr>
        <w:t xml:space="preserve">edenog, smatra se da je dužnik </w:t>
      </w:r>
      <w:r w:rsidRPr="00EE3FFA">
        <w:rPr>
          <w:rFonts w:hAnsi="Times New Roman" w:ascii="Times New Roman"/>
          <w:lang w:val="hr-HR"/>
        </w:rPr>
        <w:t xml:space="preserve">nesposoban za plaćanje , te je stoga odlučeno </w:t>
      </w:r>
      <w:r w:rsidR="00867F16" w:rsidRPr="00EE3FF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EE3FFA" w:rsidRPr="00EE3FFA">
        <w:rPr>
          <w:rFonts w:hAnsi="Times New Roman" w:ascii="Times New Roman"/>
          <w:lang w:val="hr-HR"/>
        </w:rPr>
        <w:t>16</w:t>
      </w:r>
      <w:r w:rsidR="007062FE" w:rsidRPr="00EE3FFA">
        <w:rPr>
          <w:rFonts w:hAnsi="Times New Roman" w:ascii="Times New Roman"/>
          <w:lang w:val="hr-HR"/>
        </w:rPr>
        <w:t>. ožujka 2016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7062FE" w:rsidP="00D44D4F" w:rsidR="00D44D4F" w:rsidRPr="00EE3FFA">
      <w:pPr>
        <w:jc w:val="right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Nevenka Siladi Rstić,</w:t>
      </w:r>
      <w:r w:rsidR="00D44D4F" w:rsidRPr="00EE3FFA">
        <w:rPr>
          <w:rFonts w:hAnsi="Times New Roman" w:ascii="Times New Roman"/>
          <w:lang w:val="hr-HR"/>
        </w:rPr>
        <w:t xml:space="preserve"> v.</w:t>
      </w:r>
      <w:r w:rsidRPr="00EE3FFA">
        <w:rPr>
          <w:rFonts w:hAnsi="Times New Roman" w:ascii="Times New Roman"/>
          <w:lang w:val="hr-HR"/>
        </w:rPr>
        <w:t xml:space="preserve"> </w:t>
      </w:r>
      <w:r w:rsidR="00D44D4F" w:rsidRPr="00EE3FFA">
        <w:rPr>
          <w:rFonts w:hAnsi="Times New Roman" w:ascii="Times New Roman"/>
          <w:lang w:val="hr-HR"/>
        </w:rPr>
        <w:t>r.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         </w:t>
      </w:r>
      <w:r w:rsidR="007062FE" w:rsidRPr="00EE3FFA">
        <w:rPr>
          <w:rFonts w:hAnsi="Times New Roman" w:ascii="Times New Roman"/>
          <w:lang w:val="hr-HR"/>
        </w:rPr>
        <w:t xml:space="preserve">  Ana Brlek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DNa:</w:t>
      </w:r>
    </w:p>
    <w:p w:rsidRDefault="007062FE" w:rsidP="007062FE" w:rsidR="00D44D4F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Podnositelju zahtjeva; </w:t>
      </w:r>
      <w:r w:rsidR="00532B71" w:rsidRPr="00EE3FFA">
        <w:rPr>
          <w:rFonts w:hAnsi="Times New Roman" w:ascii="Times New Roman"/>
          <w:szCs w:val="24"/>
          <w:lang w:val="hr-HR"/>
        </w:rPr>
        <w:t>FINA-i</w:t>
      </w:r>
      <w:r w:rsidRPr="00EE3FFA">
        <w:rPr>
          <w:rFonts w:hAnsi="Times New Roman" w:ascii="Times New Roman"/>
          <w:szCs w:val="24"/>
          <w:lang w:val="hr-HR"/>
        </w:rPr>
        <w:t>, Zagreb, Trg Svibanjskih žrtava 1995. 1</w:t>
      </w:r>
    </w:p>
    <w:p w:rsidRDefault="00EE3FFA" w:rsidP="00EE3FFA" w:rsidR="00EE3FFA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Dužnik, ARMIRANI BETON GRADNJA d.o.o.; (Putem oglasne ploče)</w:t>
      </w:r>
    </w:p>
    <w:p w:rsidRDefault="007062FE" w:rsidP="007062FE" w:rsid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Stečajni upravitelj;</w:t>
      </w:r>
      <w:r w:rsidR="00EE3FFA" w:rsidRPr="00EE3FFA">
        <w:rPr>
          <w:rFonts w:hAnsi="Times New Roman" w:ascii="Times New Roman"/>
          <w:szCs w:val="24"/>
          <w:lang w:val="hr-HR"/>
        </w:rPr>
        <w:t xml:space="preserve"> Siniša Rajnović, Virovitica, Milanovac, Sv. Trojstva 87</w:t>
      </w:r>
    </w:p>
    <w:p w:rsidRDefault="007062FE" w:rsidP="00194665" w:rsidR="007062FE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Zakonski zastupni</w:t>
      </w:r>
      <w:r w:rsidR="00194665" w:rsidRPr="00EE3FFA">
        <w:rPr>
          <w:rFonts w:hAnsi="Times New Roman" w:ascii="Times New Roman"/>
          <w:szCs w:val="24"/>
          <w:lang w:val="hr-HR"/>
        </w:rPr>
        <w:t xml:space="preserve">k </w:t>
      </w:r>
      <w:r w:rsidRPr="00EE3FFA">
        <w:rPr>
          <w:rFonts w:hAnsi="Times New Roman" w:ascii="Times New Roman"/>
          <w:szCs w:val="24"/>
          <w:lang w:val="hr-HR"/>
        </w:rPr>
        <w:t>dužnika</w:t>
      </w:r>
      <w:r w:rsidR="00194665" w:rsidRPr="00EE3FFA">
        <w:rPr>
          <w:rFonts w:hAnsi="Times New Roman" w:ascii="Times New Roman"/>
          <w:szCs w:val="24"/>
          <w:lang w:val="hr-HR"/>
        </w:rPr>
        <w:t xml:space="preserve">; </w:t>
      </w:r>
      <w:r w:rsidR="00751058" w:rsidRPr="00EE3FFA">
        <w:rPr>
          <w:rFonts w:hAnsi="Times New Roman" w:ascii="Times New Roman"/>
          <w:szCs w:val="24"/>
          <w:lang w:val="hr-HR"/>
        </w:rPr>
        <w:t>Milan Lazarević, Zagreb, Divka Budaka 10</w:t>
      </w:r>
    </w:p>
    <w:p w:rsidRDefault="007062FE" w:rsidP="007062FE" w:rsidR="00867F16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RH, </w:t>
      </w:r>
      <w:r w:rsidR="00867F16" w:rsidRPr="00EE3FFA">
        <w:rPr>
          <w:rFonts w:hAnsi="Times New Roman" w:ascii="Times New Roman"/>
          <w:szCs w:val="24"/>
          <w:lang w:val="hr-HR"/>
        </w:rPr>
        <w:t>Ministarstvo pravosuđa</w:t>
      </w:r>
      <w:r w:rsidRPr="00EE3FFA">
        <w:rPr>
          <w:rFonts w:hAnsi="Times New Roman" w:ascii="Times New Roman"/>
          <w:szCs w:val="24"/>
          <w:lang w:val="hr-HR"/>
        </w:rPr>
        <w:t>, Zagreb, Ul. grada Vukovara 49</w:t>
      </w:r>
    </w:p>
    <w:p w:rsidRDefault="007062FE" w:rsidP="007062FE" w:rsidR="007062FE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RH, MF, Porezna uprava, Zagreb, Av. Dubrovnik 32</w:t>
      </w:r>
    </w:p>
    <w:p w:rsidRDefault="007062FE" w:rsidP="007062FE" w:rsidR="007062FE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Mrežna stranica e-Oglasne ploče</w:t>
      </w:r>
    </w:p>
    <w:p w:rsidRDefault="007062FE" w:rsidP="007062FE" w:rsidR="00867F16" w:rsidRPr="00EE3FF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Sudski registar, (</w:t>
      </w:r>
      <w:r w:rsidR="00867F16" w:rsidRPr="00EE3FFA">
        <w:rPr>
          <w:rFonts w:hAnsi="Times New Roman" w:ascii="Times New Roman"/>
          <w:szCs w:val="24"/>
          <w:lang w:val="hr-HR"/>
        </w:rPr>
        <w:t>elektronski i neposredno po pravomoćnosti</w:t>
      </w:r>
      <w:r w:rsidRPr="00EE3FFA">
        <w:rPr>
          <w:rFonts w:hAnsi="Times New Roman" w:ascii="Times New Roman"/>
          <w:szCs w:val="24"/>
          <w:lang w:val="hr-HR"/>
        </w:rPr>
        <w:t>)</w:t>
      </w:r>
    </w:p>
    <w:p w:rsidRDefault="00D44D4F" w:rsidR="00D44D4F" w:rsidRPr="00EE3FF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71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194665">
      <w:rPr>
        <w:rFonts w:hAnsi="Times New Roman" w:ascii="Times New Roman"/>
        <w:lang w:val="hr-HR"/>
      </w:rPr>
      <w:t>9150</w:t>
    </w:r>
    <w:r w:rsidR="00EA21A9">
      <w:rPr>
        <w:rFonts w:hAnsi="Times New Roman" w:ascii="Times New Roman"/>
        <w:lang w:val="hr-HR"/>
      </w:rPr>
      <w:t>/15-</w:t>
    </w:r>
    <w:r w:rsidR="00EA21A9" w:rsidRPr="00EA21A9">
      <w:rPr>
        <w:rFonts w:hAnsi="Times New Roman" w:ascii="Times New Roman"/>
        <w:sz w:val="20"/>
        <w:lang w:val="hr-HR"/>
      </w:rPr>
      <w:t>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194665">
      <w:rPr>
        <w:rFonts w:hAnsi="Times New Roman" w:ascii="Times New Roman"/>
        <w:lang w:val="hr-HR"/>
      </w:rPr>
      <w:t>9150</w:t>
    </w:r>
    <w:r w:rsidR="00EA21A9">
      <w:rPr>
        <w:rFonts w:hAnsi="Times New Roman" w:ascii="Times New Roman"/>
        <w:lang w:val="hr-HR"/>
      </w:rPr>
      <w:t>/15-</w:t>
    </w:r>
    <w:r w:rsidR="00EA21A9" w:rsidRPr="00EA21A9">
      <w:rPr>
        <w:rFonts w:hAnsi="Times New Roman" w:ascii="Times New Roman"/>
        <w:sz w:val="20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B609B"/>
    <w:rsid w:val="000C47B3"/>
    <w:rsid w:val="00112B50"/>
    <w:rsid w:val="00182088"/>
    <w:rsid w:val="00194665"/>
    <w:rsid w:val="0042162E"/>
    <w:rsid w:val="00532B71"/>
    <w:rsid w:val="005940E9"/>
    <w:rsid w:val="006356C5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659EA"/>
    <w:rsid w:val="00A95334"/>
    <w:rsid w:val="00AB7883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DD719F"/>
    <w:rsid w:val="00E22CD3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St-9150/2015-8</izvorni_sadrzaj>
    <derivirana_varijabla naziv="DomainObject.Oznaka_1">St-9150/2015-8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9150</izvorni_sadrzaj>
    <derivirana_varijabla naziv="DomainObject.Predmet.Broj_1">9150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St-9150/2015</izvorni_sadrzaj>
    <derivirana_varijabla naziv="DomainObject.Predmet.OznakaBroj_1">St-9150/2015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ARMIRANI BETON GRADNJA d.o.o. za poslovanje nekretninama i trgovinu zastupanog po punomoćniku Milan Lazarević</izvorni_sadrzaj>
    <derivirana_varijabla naziv="DomainObject.Predmet.ProtustrankaFormated_1">  ARMIRANI BETON GRADNJA d.o.o. za poslovanje nekretninama i trgovinu zastupanog po punomoćniku Milan Lazarević</derivirana_varijabla>
  </DomainObject.Predmet.ProtustrankaFormated>
  <DomainObject.Predmet.ProtustrankaFormatedOIB>
    <izvorni_sadrzaj>  ARMIRANI BETON GRADNJA d.o.o. za poslovanje nekretninama i trgovinu, OIB 92791737791 zastupanog po punomoćniku Milan Lazarević</izvorni_sadrzaj>
    <derivirana_varijabla naziv="DomainObject.Predmet.ProtustrankaFormatedOIB_1">  ARMIRANI BETON GRADNJA d.o.o. za poslovanje nekretninama i trgovinu, OIB 92791737791 zastupanog po punomoćniku Milan Lazarević</derivirana_varijabla>
  </DomainObject.Predmet.ProtustrankaFormatedOIB>
  <DomainObject.Predmet.ProtustrankaFormatedWithAdress>
    <izvorni_sadrzaj> ARMIRANI BETON GRADNJA d.o.o. za poslovanje nekretninama i trgovinu, Divka Budaka 10, 10000 Zagreb zastupanog po punomoćniku Milan Lazarević</izvorni_sadrzaj>
    <derivirana_varijabla naziv="DomainObject.Predmet.ProtustrankaFormatedWithAdress_1"> ARMIRANI BETON GRADNJA d.o.o. za poslovanje nekretninama i trgovinu, Divka Budaka 10, 10000 Zagreb zastupanog po punomoćniku Milan Lazarević</derivirana_varijabla>
  </DomainObject.Predmet.ProtustrankaFormatedWithAdress>
  <DomainObject.Predmet.ProtustrankaFormatedWithAdressOIB>
    <izvorni_sadrzaj> ARMIRANI BETON GRADNJA d.o.o. za poslovanje nekretninama i trgovinu, OIB 92791737791, Divka Budaka 10, 10000 Zagreb zastupanog po punomoćniku Milan Lazarević</izvorni_sadrzaj>
    <derivirana_varijabla naziv="DomainObject.Predmet.ProtustrankaFormatedWithAdressOIB_1"> ARMIRANI BETON GRADNJA d.o.o. za poslovanje nekretninama i trgovinu, OIB 92791737791, Divka Budaka 10, 10000 Zagreb zastupanog po punomoćniku Milan Lazarević</derivirana_varijabla>
  </DomainObject.Predmet.ProtustrankaFormatedWithAdressOIB>
  <DomainObject.Predmet.ProtustrankaWithAdress>
    <izvorni_sadrzaj>ARMIRANI BETON GRADNJA d.o.o. za poslovanje nekretninama i trgovinu Divka Budaka 10, 10000 Zagreb</izvorni_sadrzaj>
    <derivirana_varijabla naziv="DomainObject.Predmet.ProtustrankaWithAdress_1">ARMIRANI BETON GRADNJA d.o.o. za poslovanje nekretninama i trgovinu Divka Budaka 10, 10000 Zagreb</derivirana_varijabla>
  </DomainObject.Predmet.ProtustrankaWithAdress>
  <DomainObject.Predmet.ProtustrankaWithAdressOIB>
    <izvorni_sadrzaj>ARMIRANI BETON GRADNJA d.o.o. za poslovanje nekretninama i trgovinu, OIB 92791737791, Divka Budaka 10, 10000 Zagreb</izvorni_sadrzaj>
    <derivirana_varijabla naziv="DomainObject.Predmet.ProtustrankaWithAdressOIB_1">ARMIRANI BETON GRADNJA d.o.o. za poslovanje nekretninama i trgovinu, OIB 92791737791, Divka Budaka 10, 10000 Zagreb</derivirana_varijabla>
  </DomainObject.Predmet.ProtustrankaWithAdressOIB>
  <DomainObject.Predmet.ProtustrankaNazivFormated>
    <izvorni_sadrzaj>ARMIRANI BETON GRADNJA d.o.o. za poslovanje nekretninama i trgovinu</izvorni_sadrzaj>
    <derivirana_varijabla naziv="DomainObject.Predmet.ProtustrankaNazivFormated_1">ARMIRANI BETON GRADNJA d.o.o. za poslovanje nekretninama i trgovinu</derivirana_varijabla>
  </DomainObject.Predmet.ProtustrankaNazivFormated>
  <DomainObject.Predmet.ProtustrankaNazivFormatedOIB>
    <izvorni_sadrzaj>ARMIRANI BETON GRADNJA d.o.o. za poslovanje nekretninama i trgovinu, OIB 92791737791</izvorni_sadrzaj>
    <derivirana_varijabla naziv="DomainObject.Predmet.ProtustrankaNazivFormatedOIB_1">ARMIRANI BETON GRADNJA d.o.o. za poslovanje nekretninama i trgovinu, OIB 92791737791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ARMIRANI BETON GRADNJA d.o.o. za poslovanje nekretninama i trgovinu zastupanog po punomoćniku Milan Lazarević</item>
    </izvorni_sadrzaj>
    <derivirana_varijabla naziv="DomainObject.Predmet.ProtuStrankaListFormated_1">
      <item>ARMIRANI BETON GRADNJA d.o.o. za poslovanje nekretninama i trgovinu zastupanog po punomoćniku Milan Lazarević</item>
    </derivirana_varijabla>
  </DomainObject.Predmet.ProtuStrankaListFormated>
  <DomainObject.Predmet.ProtuStrankaListFormatedOIB>
    <izvorni_sadrzaj>
      <item>ARMIRANI BETON GRADNJA d.o.o. za poslovanje nekretninama i trgovinu, OIB 92791737791 zastupanog po punomoćniku Milan Lazarević</item>
    </izvorni_sadrzaj>
    <derivirana_varijabla naziv="DomainObject.Predmet.ProtuStrankaListFormatedOIB_1">
      <item>ARMIRANI BETON GRADNJA d.o.o. za poslovanje nekretninama i trgovinu, OIB 92791737791 zastupanog po punomoćniku Milan Lazarević</item>
    </derivirana_varijabla>
  </DomainObject.Predmet.ProtuStrankaListFormatedOIB>
  <DomainObject.Predmet.ProtuStrankaListFormatedWithAdress>
    <izvorni_sadrzaj>
      <item>ARMIRANI BETON GRADNJA d.o.o. za poslovanje nekretninama i trgovinu, Divka Budaka 10, 10000 Zagreb zastupanog po punomoćniku Milan Lazarević</item>
    </izvorni_sadrzaj>
    <derivirana_varijabla naziv="DomainObject.Predmet.ProtuStrankaListFormatedWithAdress_1">
      <item>ARMIRANI BETON GRADNJA d.o.o. za poslovanje nekretninama i trgovinu, Divka Budaka 10, 10000 Zagreb zastupanog po punomoćniku Milan Lazarević</item>
    </derivirana_varijabla>
  </DomainObject.Predmet.ProtuStrankaListFormatedWithAdress>
  <DomainObject.Predmet.ProtuStrankaListFormatedWithAdressOIB>
    <izvorni_sadrzaj>
      <item>ARMIRANI BETON GRADNJA d.o.o. za poslovanje nekretninama i trgovinu, OIB 92791737791, Divka Budaka 10, 10000 Zagreb zastupanog po punomoćniku Milan Lazarević</item>
    </izvorni_sadrzaj>
    <derivirana_varijabla naziv="DomainObject.Predmet.ProtuStrankaListFormatedWithAdressOIB_1">
      <item>ARMIRANI BETON GRADNJA d.o.o. za poslovanje nekretninama i trgovinu, OIB 92791737791, Divka Budaka 10, 10000 Zagreb zastupanog po punomoćniku Milan Lazarević</item>
    </derivirana_varijabla>
  </DomainObject.Predmet.ProtuStrankaListFormatedWithAdressOIB>
  <DomainObject.Predmet.ProtuStrankaListNazivFormated>
    <izvorni_sadrzaj>
      <item>ARMIRANI BETON GRADNJA d.o.o. za poslovanje nekretninama i trgovinu</item>
    </izvorni_sadrzaj>
    <derivirana_varijabla naziv="DomainObject.Predmet.ProtuStrankaListNazivFormated_1">
      <item>ARMIRANI BETON GRADNJA d.o.o. za poslovanje nekretninama i trgovinu</item>
    </derivirana_varijabla>
  </DomainObject.Predmet.ProtuStrankaListNazivFormated>
  <DomainObject.Predmet.ProtuStrankaListNazivFormatedOIB>
    <izvorni_sadrzaj>
      <item>ARMIRANI BETON GRADNJA d.o.o. za poslovanje nekretninama i trgovinu, OIB 92791737791</item>
    </izvorni_sadrzaj>
    <derivirana_varijabla naziv="DomainObject.Predmet.ProtuStrankaListNazivFormatedOIB_1">
      <item>ARMIRANI BETON GRADNJA d.o.o. za poslovanje nekretninama i trgovinu, OIB 92791737791</item>
    </derivirana_varijabla>
  </DomainObject.Predmet.ProtuStrankaListNazivFormatedOIB>
  <DomainObject.Predmet.OstaliListFormated>
    <izvorni_sadrzaj>
      <item>Milan Lazarević punomoćnik sudionika u postupku ARMIRANI BETON GRADNJA d.o.o. za poslovanje nekretninama i trgovinu</item>
    </izvorni_sadrzaj>
    <derivirana_varijabla naziv="DomainObject.Predmet.OstaliListFormated_1">
      <item>Milan Lazarević punomoćnik sudionika u postupku ARMIRANI BETON GRADNJA d.o.o. za poslovanje nekretninama i trgovinu</item>
    </derivirana_varijabla>
  </DomainObject.Predmet.OstaliListFormated>
  <DomainObject.Predmet.OstaliListFormatedOIB>
    <izvorni_sadrzaj>
      <item>Milan Lazarević, OIB 89000175849 punomoćnik sudionika u postupku ARMIRANI BETON GRADNJA d.o.o. za poslovanje nekretninama i trgovinu</item>
    </izvorni_sadrzaj>
    <derivirana_varijabla naziv="DomainObject.Predmet.OstaliListFormatedOIB_1">
      <item>Milan Lazarević, OIB 89000175849 punomoćnik sudionika u postupku ARMIRANI BETON GRADNJA d.o.o. za poslovanje nekretninama i trgovinu</item>
    </derivirana_varijabla>
  </DomainObject.Predmet.OstaliListFormatedOIB>
  <DomainObject.Predmet.OstaliListFormatedWithAdress>
    <izvorni_sadrzaj>
      <item>Milan Lazarević, Divka Budaka 10, 10000 Zagreb punomoćnik sudionika u postupku ARMIRANI BETON GRADNJA d.o.o. za poslovanje nekretninama i trgovinu</item>
    </izvorni_sadrzaj>
    <derivirana_varijabla naziv="DomainObject.Predmet.OstaliListFormatedWithAdress_1">
      <item>Milan Lazarević, Divka Budaka 10, 10000 Zagreb punomoćnik sudionika u postupku ARMIRANI BETON GRADNJA d.o.o. za poslovanje nekretninama i trgovinu</item>
    </derivirana_varijabla>
  </DomainObject.Predmet.OstaliListFormatedWithAdress>
  <DomainObject.Predmet.OstaliListFormatedWithAdressOIB>
    <izvorni_sadrzaj>
      <item>Milan Lazarević, OIB 89000175849, Divka Budaka 10, 10000 Zagreb punomoćnik sudionika u postupku ARMIRANI BETON GRADNJA d.o.o. za poslovanje nekretninama i trgovinu</item>
    </izvorni_sadrzaj>
    <derivirana_varijabla naziv="DomainObject.Predmet.OstaliListFormatedWithAdressOIB_1">
      <item>Milan Lazarević, OIB 89000175849, Divka Budaka 10, 10000 Zagreb punomoćnik sudionika u postupku ARMIRANI BETON GRADNJA d.o.o. za poslovanje nekretninama i trgovinu</item>
    </derivirana_varijabla>
  </DomainObject.Predmet.OstaliListFormatedWithAdressOIB>
  <DomainObject.Predmet.OstaliListNazivFormated>
    <izvorni_sadrzaj>
      <item>Milan Lazarević</item>
    </izvorni_sadrzaj>
    <derivirana_varijabla naziv="DomainObject.Predmet.OstaliListNazivFormated_1">
      <item>Milan Lazarević</item>
    </derivirana_varijabla>
  </DomainObject.Predmet.OstaliListNazivFormated>
  <DomainObject.Predmet.OstaliListNazivFormatedOIB>
    <izvorni_sadrzaj>
      <item>Milan Lazarević, OIB 89000175849</item>
    </izvorni_sadrzaj>
    <derivirana_varijabla naziv="DomainObject.Predmet.OstaliListNazivFormatedOIB_1">
      <item>Milan Lazarević, OIB 89000175849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St-9150/2015-8</izvorni_sadrzaj>
    <derivirana_varijabla naziv="DomainObject.PoslovniBrojDokumenta_1">St-9150/2015-8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ARMIRANI BETON GRADNJA d.o.o. za poslovanje nekretninama i trgovinu</izvorni_sadrzaj>
    <derivirana_varijabla naziv="DomainObject.Predmet.ProtustrankaIDrugi_1">ARMIRANI BETON GRADNJA d.o.o. za poslovanje nekretninama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ARMIRANI BETON GRADNJA d.o.o. za poslovanje nekretninama i trgovinu, OIB 92791737791, Divka Budaka 10, 10000 Zagreb</izvorni_sadrzaj>
    <derivirana_varijabla naziv="DomainObject.Predmet.ProtustrankaIDrugiAdressOIB_1">ARMIRANI BETON GRADNJA d.o.o. za poslovanje nekretninama i trgovinu, OIB 92791737791, Divka Budaka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ARMIRANI BETON GRADNJA d.o.o. za poslovanje nekretninama i trgovinu</item>
      <item>FINA Regionalni centar Zagreb</item>
      <item>Milan Lazarević</item>
    </izvorni_sadrzaj>
    <derivirana_varijabla naziv="DomainObject.Predmet.SudioniciListNaziv_1">
      <item>ARMIRANI BETON GRADNJA d.o.o. za poslovanje nekretninama i trgovinu</item>
      <item>FINA Regionalni centar Zagreb</item>
      <item>Milan Lazarević</item>
    </derivirana_varijabla>
  </DomainObject.Predmet.SudioniciListNaziv>
  <DomainObject.Predmet.SudioniciListAdressOIB>
    <izvorni_sadrzaj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izvorni_sadrzaj>
    <derivirana_varijabla naziv="DomainObject.Predmet.SudioniciListAdressOIB_1"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92791737791</item>
      <item>, OIB 85821130368</item>
      <item>, OIB 89000175849</item>
    </izvorni_sadrzaj>
    <derivirana_varijabla naziv="DomainObject.Predmet.SudioniciListNazivOIB_1">
      <item>, OIB 92791737791</item>
      <item>, OIB 85821130368</item>
      <item>, OIB 89000175849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2752</properties:Characters>
  <properties:Lines>78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2016-03-09T08:43:00Z</dcterms:created>
  <dc:creator>Sudsko vijeæe</dc:creator>
  <cp:lastModifiedBy>Ana Brlek</cp:lastModifiedBy>
  <cp:lastPrinted>2016-03-16T14:20:00Z</cp:lastPrinted>
  <dcterms:modified xmlns:xsi="http://www.w3.org/2001/XMLSchema-instance" xsi:type="dcterms:W3CDTF">2016-03-16T14:20:00Z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