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76EBA" w:rsidR="00976EBA">
        <w:tc>
          <w:tcPr>
            <w:tcW w:type="dxa" w:w="2829"/>
            <w:hideMark/>
          </w:tcPr>
          <w:p w:rsidRDefault="00976EBA" w:rsidR="00976EBA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6EBA" w:rsidR="00976EBA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976EBA" w:rsidR="00976EBA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976EBA" w:rsidR="00976EBA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25e53e5" w14:paraId="25e53e5" w:rsidRDefault="00976EBA" w:rsidP="00976EBA" w:rsidR="00976EBA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976EBA" w:rsidP="00976EBA" w:rsidR="00976EBA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St-610/2017-3</w:t>
      </w:r>
    </w:p>
    <w:p w:rsidRDefault="00976EBA" w:rsidP="00976EBA" w:rsidR="00976EBA">
      <w:pPr>
        <w:rPr>
          <w:sz w:val="24"/>
          <w:szCs w:val="24"/>
          <w:lang w:eastAsia="en-US"/>
        </w:rPr>
      </w:pPr>
    </w:p>
    <w:p w:rsidRDefault="00976EBA" w:rsidP="00976EBA" w:rsidR="00976EBA">
      <w:pPr>
        <w:rPr>
          <w:sz w:val="24"/>
          <w:szCs w:val="24"/>
          <w:lang w:eastAsia="en-US"/>
        </w:rPr>
      </w:pPr>
    </w:p>
    <w:p w:rsidRDefault="00976EBA" w:rsidP="00976EBA" w:rsidR="00976EBA">
      <w:pPr>
        <w:rPr>
          <w:szCs w:val="24"/>
        </w:rPr>
      </w:pPr>
    </w:p>
    <w:p w:rsidRDefault="00976EBA" w:rsidP="00976EBA" w:rsidR="00976EBA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protiv dužnika ISOLIERUNGEN j.d.o.o.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37/C,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>, OIB: 88066963904, dana 15. prosinca 2017., temeljem čl. 430. Stečajnog zakona ("Narodne novine" 71/15, u daljnjem tekstu SZ) objavljuje slijedeći</w:t>
      </w:r>
    </w:p>
    <w:p w:rsidRDefault="00976EBA" w:rsidP="00976EBA" w:rsidR="00976EBA">
      <w:pPr>
        <w:jc w:val="both"/>
        <w:rPr>
          <w:sz w:val="24"/>
          <w:szCs w:val="24"/>
          <w:lang w:val="hr-HR"/>
        </w:rPr>
      </w:pPr>
    </w:p>
    <w:p w:rsidRDefault="00976EBA" w:rsidP="00976EBA" w:rsidR="00976EB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976EBA" w:rsidP="00976EBA" w:rsidR="00976EBA">
      <w:pPr>
        <w:jc w:val="both"/>
        <w:rPr>
          <w:sz w:val="24"/>
          <w:szCs w:val="24"/>
          <w:lang w:val="hr-HR"/>
        </w:rPr>
      </w:pPr>
    </w:p>
    <w:p w:rsidRDefault="00976EBA" w:rsidP="00976EBA" w:rsidR="00976EB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ISOLIERUNGEN j.d.o.o.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37/C,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>, OIB: 88066963904, iznosi  65.208,22 kn.</w:t>
      </w:r>
    </w:p>
    <w:p w:rsidRDefault="00976EBA" w:rsidP="00976EBA" w:rsidR="00976EBA">
      <w:pPr>
        <w:jc w:val="both"/>
        <w:rPr>
          <w:sz w:val="24"/>
          <w:szCs w:val="24"/>
          <w:lang w:val="hr-HR"/>
        </w:rPr>
      </w:pPr>
    </w:p>
    <w:p w:rsidRDefault="00976EBA" w:rsidP="00976EBA" w:rsidR="00976EB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Stjepan </w:t>
      </w:r>
      <w:proofErr w:type="spellStart"/>
      <w:r>
        <w:rPr>
          <w:sz w:val="24"/>
          <w:szCs w:val="24"/>
          <w:lang w:val="hr-HR"/>
        </w:rPr>
        <w:t>Ernečić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37/C, OIB: 88066963904,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976EBA" w:rsidP="00976EBA" w:rsidR="00976EBA">
      <w:pPr>
        <w:jc w:val="both"/>
        <w:rPr>
          <w:sz w:val="24"/>
          <w:szCs w:val="24"/>
          <w:lang w:val="hr-HR"/>
        </w:rPr>
      </w:pPr>
    </w:p>
    <w:p w:rsidRDefault="00976EBA" w:rsidP="00976EBA" w:rsidR="00976EB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976EBA" w:rsidP="00976EBA" w:rsidR="00976EBA">
      <w:pPr>
        <w:jc w:val="both"/>
        <w:rPr>
          <w:sz w:val="24"/>
          <w:szCs w:val="24"/>
          <w:lang w:val="hr-HR"/>
        </w:rPr>
      </w:pPr>
    </w:p>
    <w:p w:rsidRDefault="00976EBA" w:rsidP="00976EBA" w:rsidR="00976EB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76EBA" w:rsidP="00976EBA" w:rsidR="00976EBA">
      <w:pPr>
        <w:jc w:val="both"/>
        <w:rPr>
          <w:sz w:val="24"/>
          <w:szCs w:val="24"/>
          <w:lang w:val="hr-HR"/>
        </w:rPr>
      </w:pPr>
    </w:p>
    <w:p w:rsidRDefault="00976EBA" w:rsidP="00976EBA" w:rsidR="00976EB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6EBA" w:rsidP="00976EBA" w:rsidR="00976EBA">
      <w:pPr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jc w:val="center"/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jc w:val="center"/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976EBA" w:rsidP="00976EBA" w:rsidR="00976EBA">
      <w:pPr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29. studenoga 2017., predlagatelj Financijska agencija, Regionalni centar Zagreb, Podružnica Varaždin podnio je prijedlog  za otvaranje skraćenog stečajnog postupka nad dužnikom ISOLIERUNGEN j.d.o.o.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37/C,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>, OIB: 88066963904, navodeći da dužnik, na dan 27.11.2017. u Očevidniku redoslijeda osnova za plaćanje ima evidentirane neizvršene osnove za plaćanje u ukupnom iznosu 65.208,22 kn, te da dužnik nema zaposlenih.</w:t>
      </w:r>
    </w:p>
    <w:p w:rsidRDefault="00976EBA" w:rsidP="00976EBA" w:rsidR="00976EBA">
      <w:pPr>
        <w:jc w:val="both"/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976EBA" w:rsidP="00976EBA" w:rsidR="00976EBA">
      <w:pPr>
        <w:jc w:val="both"/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jc w:val="center"/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15. prosinca 2017.</w:t>
      </w:r>
    </w:p>
    <w:p w:rsidRDefault="00976EBA" w:rsidP="00976EBA" w:rsidR="00976EBA">
      <w:pPr>
        <w:jc w:val="center"/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jc w:val="center"/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976EBA" w:rsidP="00976EBA" w:rsidR="00976EBA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976EBA" w:rsidP="00976EBA" w:rsidR="00976EBA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976EBA" w:rsidP="00976EBA" w:rsidR="00976EBA">
      <w:pPr>
        <w:outlineLvl w:val="0"/>
        <w:rPr>
          <w:sz w:val="24"/>
          <w:szCs w:val="24"/>
          <w:lang w:val="hr-HR"/>
        </w:rPr>
      </w:pPr>
    </w:p>
    <w:p w:rsidRDefault="00976EBA" w:rsidP="00976EBA" w:rsidR="00976EBA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976EBA" w:rsidP="00976EBA" w:rsidR="00976EBA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976EBA" w:rsidP="00976EBA" w:rsidR="00976EBA">
      <w:pPr>
        <w:rPr>
          <w:sz w:val="24"/>
          <w:szCs w:val="24"/>
          <w:lang w:val="hr-HR"/>
        </w:rPr>
      </w:pPr>
    </w:p>
    <w:p w:rsidRDefault="00976EBA" w:rsidP="00976EBA" w:rsidR="00976EBA">
      <w:pPr>
        <w:rPr>
          <w:sz w:val="24"/>
          <w:szCs w:val="24"/>
          <w:lang w:val="hr-HR"/>
        </w:rPr>
      </w:pPr>
    </w:p>
    <w:p w:rsidRDefault="00976EBA" w:rsidP="00976EBA" w:rsidR="00976EBA">
      <w:pPr>
        <w:rPr>
          <w:sz w:val="24"/>
          <w:szCs w:val="24"/>
          <w:lang w:val="hr-HR"/>
        </w:rPr>
      </w:pPr>
    </w:p>
    <w:p w:rsidRDefault="00976EBA" w:rsidP="00976EBA" w:rsidR="00976EBA">
      <w:pPr>
        <w:rPr>
          <w:lang w:val="hr-HR"/>
        </w:rPr>
      </w:pPr>
    </w:p>
    <w:p w:rsidRDefault="00AE649C" w:rsidP="006B1A29" w:rsidR="00AE649C" w:rsidRPr="006B1A29"/>
    <w:sectPr w:rsidSect="0032366B" w:rsidR="00AE649C" w:rsidRPr="006B1A2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A29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EB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76EBA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76EBA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66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St-610/2017-3</izvorni_sadrzaj>
    <derivirana_varijabla naziv="DomainObject.Oznaka_1">St-610/2017-3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ISOLIERUNGEN jednostavno društvo s ograničenom odgovornošću za izolaterske radove zastupanog po punomoćniku Stjepan Ernečić; Željko Šambar</izvorni_sadrzaj>
    <derivirana_varijabla naziv="DomainObject.Predmet.ProtustrankaFormated_1">  ISOLIERUNGEN jednostavno društvo s ograničenom odgovornošću za izolaterske radove zastupanog po punomoćniku Stjepan Ernečić; Željko Šambar</derivirana_varijabla>
  </DomainObject.Predmet.ProtustrankaFormated>
  <DomainObject.Predmet.ProtustrankaFormatedOIB>
    <izvorni_sadrzaj>  ISOLIERUNGEN jednostavno društvo s ograničenom odgovornošću za izolaterske radove, OIB 88066963904 zastupanog po punomoćniku Stjepan Ernečić; Željko Šambar</izvorni_sadrzaj>
    <derivirana_varijabla naziv="DomainObject.Predmet.ProtustrankaFormatedOIB_1">  ISOLIERUNGEN jednostavno društvo s ograničenom odgovornošću za izolaterske radove, OIB 88066963904 zastupanog po punomoćniku Stjepan Ernečić; Željko Šambar</derivirana_varijabla>
  </DomainObject.Predmet.ProtustrankaFormatedOIB>
  <DomainObject.Predmet.ProtustrankaFormatedWithAdress>
    <izvorni_sadrzaj> ISOLIERUNGEN jednostavno društvo s ograničenom odgovornošću za izolaterske radove, Slivarsko 37C, 42245 Slivarsko zastupanog po punomoćniku Stjepan Ernečić; Željko Šambar</izvorni_sadrzaj>
    <derivirana_varijabla naziv="DomainObject.Predmet.ProtustrankaFormatedWithAdress_1"> ISOLIERUNGEN jednostavno društvo s ograničenom odgovornošću za izolaterske radove, Slivarsko 37C, 42245 Slivarsko zastupanog po punomoćniku Stjepan Ernečić; Željko Šambar</derivirana_varijabla>
  </DomainObject.Predmet.ProtustrankaFormatedWithAdress>
  <DomainObject.Predmet.ProtustrankaFormatedWithAdressOIB>
    <izvorni_sadrzaj> ISOLIERUNGEN jednostavno društvo s ograničenom odgovornošću za izolaterske radove, OIB 88066963904, Slivarsko 37C, 42245 Slivarsko zastupanog po punomoćniku Stjepan Ernečić; Željko Šambar</izvorni_sadrzaj>
    <derivirana_varijabla naziv="DomainObject.Predmet.ProtustrankaFormatedWithAdressOIB_1"> ISOLIERUNGEN jednostavno društvo s ograničenom odgovornošću za izolaterske radove, OIB 88066963904, Slivarsko 37C, 42245 Slivarsko zastupanog po punomoćniku Stjepan Ernečić; Željko Šambar</derivirana_varijabla>
  </DomainObject.Predmet.ProtustrankaFormatedWithAdressOIB>
  <DomainObject.Predmet.ProtustrankaWithAdress>
    <izvorni_sadrzaj>ISOLIERUNGEN jednostavno društvo s ograničenom odgovornošću za izolaterske radove Slivarsko 37C, 42245 Slivarsko</izvorni_sadrzaj>
    <derivirana_varijabla naziv="DomainObject.Predmet.ProtustrankaWithAdress_1">ISOLIERUNGEN jednostavno društvo s ograničenom odgovornošću za izolaterske radove Slivarsko 37C, 42245 Slivarsko</derivirana_varijabla>
  </DomainObject.Predmet.ProtustrankaWithAdress>
  <DomainObject.Predmet.ProtustrankaWithAdressOIB>
    <izvorni_sadrzaj>ISOLIERUNGEN jednostavno društvo s ograničenom odgovornošću za izolaterske radove, OIB 88066963904, Slivarsko 37C, 42245 Slivarsko</izvorni_sadrzaj>
    <derivirana_varijabla naziv="DomainObject.Predmet.ProtustrankaWithAdressOIB_1">ISOLIERUNGEN jednostavno društvo s ograničenom odgovornošću za izolaterske radove, OIB 88066963904, Slivarsko 37C, 42245 Slivarsko</derivirana_varijabla>
  </DomainObject.Predmet.ProtustrankaWithAdressOIB>
  <DomainObject.Predmet.ProtustrankaNazivFormated>
    <izvorni_sadrzaj>ISOLIERUNGEN jednostavno društvo s ograničenom odgovornošću za izolaterske radove</izvorni_sadrzaj>
    <derivirana_varijabla naziv="DomainObject.Predmet.ProtustrankaNazivFormated_1">ISOLIERUNGEN jednostavno društvo s ograničenom odgovornošću za izolaterske radove</derivirana_varijabla>
  </DomainObject.Predmet.ProtustrankaNazivFormated>
  <DomainObject.Predmet.ProtustrankaNazivFormatedOIB>
    <izvorni_sadrzaj>ISOLIERUNGEN jednostavno društvo s ograničenom odgovornošću za izolaterske radove, OIB 88066963904</izvorni_sadrzaj>
    <derivirana_varijabla naziv="DomainObject.Predmet.ProtustrankaNazivFormatedOIB_1">ISOLIERUNGEN jednostavno društvo s ograničenom odgovornošću za izolaterske radove, OIB 88066963904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65208.22</izvorni_sadrzaj>
    <derivirana_varijabla naziv="DomainObject.Predmet.TrenutnaVrijednost_1">65208.22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ISOLIERUNGEN jednostavno društvo s ograničenom odgovornošću za izolaterske radove zastupanog po punomoćniku Stjepan Ernečić; Željko Šambar</item>
    </izvorni_sadrzaj>
    <derivirana_varijabla naziv="DomainObject.Predmet.ProtuStrankaListFormated_1">
      <item>ISOLIERUNGEN jednostavno društvo s ograničenom odgovornošću za izolaterske radove zastupanog po punomoćniku Stjepan Ernečić; Željko Šambar</item>
    </derivirana_varijabla>
  </DomainObject.Predmet.ProtuStrankaListFormated>
  <DomainObject.Predmet.ProtuStrankaListFormatedOIB>
    <izvorni_sadrzaj>
      <item>ISOLIERUNGEN jednostavno društvo s ograničenom odgovornošću za izolaterske radove, OIB 88066963904 zastupanog po punomoćniku Stjepan Ernečić; Željko Šambar</item>
    </izvorni_sadrzaj>
    <derivirana_varijabla naziv="DomainObject.Predmet.ProtuStrankaListFormatedOIB_1">
      <item>ISOLIERUNGEN jednostavno društvo s ograničenom odgovornošću za izolaterske radove, OIB 88066963904 zastupanog po punomoćniku Stjepan Ernečić; Željko Šambar</item>
    </derivirana_varijabla>
  </DomainObject.Predmet.ProtuStrankaListFormatedOIB>
  <DomainObject.Predmet.ProtuStrankaListFormatedWithAdress>
    <izvorni_sadrzaj>
      <item>ISOLIERUNGEN jednostavno društvo s ograničenom odgovornošću za izolaterske radove, Slivarsko 37C, 42245 Slivarsko zastupanog po punomoćniku Stjepan Ernečić; Željko Šambar</item>
    </izvorni_sadrzaj>
    <derivirana_varijabla naziv="DomainObject.Predmet.ProtuStrankaListFormatedWithAdress_1">
      <item>ISOLIERUNGEN jednostavno društvo s ograničenom odgovornošću za izolaterske radove, Slivarsko 37C, 42245 Slivarsko zastupanog po punomoćniku Stjepan Ernečić; Željko Šambar</item>
    </derivirana_varijabla>
  </DomainObject.Predmet.ProtuStrankaListFormatedWithAdress>
  <DomainObject.Predmet.ProtuStrankaListFormatedWithAdressOIB>
    <izvorni_sadrzaj>
      <item>ISOLIERUNGEN jednostavno društvo s ograničenom odgovornošću za izolaterske radove, OIB 88066963904, Slivarsko 37C, 42245 Slivarsko zastupanog po punomoćniku Stjepan Ernečić; Željko Šambar</item>
    </izvorni_sadrzaj>
    <derivirana_varijabla naziv="DomainObject.Predmet.ProtuStrankaListFormatedWithAdressOIB_1">
      <item>ISOLIERUNGEN jednostavno društvo s ograničenom odgovornošću za izolaterske radove, OIB 88066963904, Slivarsko 37C, 42245 Slivarsko zastupanog po punomoćniku Stjepan Ernečić; Željko Šambar</item>
    </derivirana_varijabla>
  </DomainObject.Predmet.ProtuStrankaListFormatedWithAdressOIB>
  <DomainObject.Predmet.ProtuStrankaListNazivFormated>
    <izvorni_sadrzaj>
      <item>ISOLIERUNGEN jednostavno društvo s ograničenom odgovornošću za izolaterske radove</item>
    </izvorni_sadrzaj>
    <derivirana_varijabla naziv="DomainObject.Predmet.ProtuStrankaListNazivFormated_1">
      <item>ISOLIERUNGEN jednostavno društvo s ograničenom odgovornošću za izolaterske radove</item>
    </derivirana_varijabla>
  </DomainObject.Predmet.ProtuStrankaListNazivFormated>
  <DomainObject.Predmet.ProtuStrankaListNazivFormatedOIB>
    <izvorni_sadrzaj>
      <item>ISOLIERUNGEN jednostavno društvo s ograničenom odgovornošću za izolaterske radove, OIB 88066963904</item>
    </izvorni_sadrzaj>
    <derivirana_varijabla naziv="DomainObject.Predmet.ProtuStrankaListNazivFormatedOIB_1">
      <item>ISOLIERUNGEN jednostavno društvo s ograničenom odgovornošću za izolaterske radove, OIB 88066963904</item>
    </derivirana_varijabla>
  </DomainObject.Predmet.ProtuStrankaListNazivFormatedOIB>
  <DomainObject.Predmet.OstaliListFormated>
    <izvorni_sadrzaj>
      <item>Sudski registar</item>
      <item>Stjepan Ernečić punomoćnik sudionika u postupku ISOLIERUNGEN jednostavno društvo s ograničenom odgovornošću za izolaterske radove</item>
      <item>Željko Šambar punomoćnik sudionika u postupku ISOLIERUNGEN jednostavno društvo s ograničenom odgovornošću za izolaterske radove</item>
    </izvorni_sadrzaj>
    <derivirana_varijabla naziv="DomainObject.Predmet.OstaliListFormated_1">
      <item>Sudski registar</item>
      <item>Stjepan Ernečić punomoćnik sudionika u postupku ISOLIERUNGEN jednostavno društvo s ograničenom odgovornošću za izolaterske radove</item>
      <item>Željko Šambar punomoćnik sudionika u postupku ISOLIERUNGEN jednostavno društvo s ograničenom odgovornošću za izolaterske radove</item>
    </derivirana_varijabla>
  </DomainObject.Predmet.OstaliListFormated>
  <DomainObject.Predmet.OstaliListFormatedOIB>
    <izvorni_sadrzaj>
      <item>Sudski registar</item>
      <item>Stjepan Ernečić, OIB 33926819407 punomoćnik sudionika u postupku ISOLIERUNGEN jednostavno društvo s ograničenom odgovornošću za izolaterske radove</item>
      <item>Željko Šambar, OIB 99311274453 punomoćnik sudionika u postupku ISOLIERUNGEN jednostavno društvo s ograničenom odgovornošću za izolaterske radove</item>
    </izvorni_sadrzaj>
    <derivirana_varijabla naziv="DomainObject.Predmet.OstaliListFormatedOIB_1">
      <item>Sudski registar</item>
      <item>Stjepan Ernečić, OIB 33926819407 punomoćnik sudionika u postupku ISOLIERUNGEN jednostavno društvo s ograničenom odgovornošću za izolaterske radove</item>
      <item>Željko Šambar, OIB 99311274453 punomoćnik sudionika u postupku ISOLIERUNGEN jednostavno društvo s ograničenom odgovornošću za izolaterske radove</item>
    </derivirana_varijabla>
  </DomainObject.Predmet.OstaliListFormatedOIB>
  <DomainObject.Predmet.OstaliListFormatedWithAdress>
    <izvorni_sadrzaj>
      <item>Sudski registar</item>
      <item>Stjepan Ernečić, Slivarsko 37c, 42245 Slivarsko punomoćnik sudionika u postupku ISOLIERUNGEN jednostavno društvo s ograničenom odgovornošću za izolaterske radove</item>
      <item>Željko Šambar, Jerovec 69, 42240 Jerovec punomoćnik sudionika u postupku ISOLIERUNGEN jednostavno društvo s ograničenom odgovornošću za izolaterske radove</item>
    </izvorni_sadrzaj>
    <derivirana_varijabla naziv="DomainObject.Predmet.OstaliListFormatedWithAdress_1">
      <item>Sudski registar</item>
      <item>Stjepan Ernečić, Slivarsko 37c, 42245 Slivarsko punomoćnik sudionika u postupku ISOLIERUNGEN jednostavno društvo s ograničenom odgovornošću za izolaterske radove</item>
      <item>Željko Šambar, Jerovec 69, 42240 Jerovec punomoćnik sudionika u postupku ISOLIERUNGEN jednostavno društvo s ograničenom odgovornošću za izolaterske radove</item>
    </derivirana_varijabla>
  </DomainObject.Predmet.OstaliListFormatedWithAdress>
  <DomainObject.Predmet.OstaliListFormatedWithAdressOIB>
    <izvorni_sadrzaj>
      <item>Sudski registar</item>
      <item>Stjepan Ernečić, OIB 33926819407, Slivarsko 37c, 42245 Slivarsko punomoćnik sudionika u postupku ISOLIERUNGEN jednostavno društvo s ograničenom odgovornošću za izolaterske radove</item>
      <item>Željko Šambar, OIB 99311274453, Jerovec 69, 42240 Jerovec punomoćnik sudionika u postupku ISOLIERUNGEN jednostavno društvo s ograničenom odgovornošću za izolaterske radove</item>
    </izvorni_sadrzaj>
    <derivirana_varijabla naziv="DomainObject.Predmet.OstaliListFormatedWithAdressOIB_1">
      <item>Sudski registar</item>
      <item>Stjepan Ernečić, OIB 33926819407, Slivarsko 37c, 42245 Slivarsko punomoćnik sudionika u postupku ISOLIERUNGEN jednostavno društvo s ograničenom odgovornošću za izolaterske radove</item>
      <item>Željko Šambar, OIB 99311274453, Jerovec 69, 42240 Jerovec punomoćnik sudionika u postupku ISOLIERUNGEN jednostavno društvo s ograničenom odgovornošću za izolaterske radove</item>
    </derivirana_varijabla>
  </DomainObject.Predmet.OstaliListFormatedWithAdressOIB>
  <DomainObject.Predmet.OstaliListNazivFormated>
    <izvorni_sadrzaj>
      <item>Sudski registar</item>
      <item>Stjepan Ernečić</item>
      <item>Željko Šambar</item>
    </izvorni_sadrzaj>
    <derivirana_varijabla naziv="DomainObject.Predmet.OstaliListNazivFormated_1">
      <item>Sudski registar</item>
      <item>Stjepan Ernečić</item>
      <item>Željko Šambar</item>
    </derivirana_varijabla>
  </DomainObject.Predmet.OstaliListNazivFormated>
  <DomainObject.Predmet.OstaliListNazivFormatedOIB>
    <izvorni_sadrzaj>
      <item>Sudski registar</item>
      <item>Stjepan Ernečić, OIB 33926819407</item>
      <item>Željko Šambar, OIB 99311274453</item>
    </izvorni_sadrzaj>
    <derivirana_varijabla naziv="DomainObject.Predmet.OstaliListNazivFormatedOIB_1">
      <item>Sudski registar</item>
      <item>Stjepan Ernečić, OIB 33926819407</item>
      <item>Željko Šambar, OIB 99311274453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St-610/2017-3</izvorni_sadrzaj>
    <derivirana_varijabla naziv="DomainObject.PoslovniBrojDokumenta_1">St-610/2017-3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ISOLIERUNGEN jednostavno društvo s ograničenom odgovornošću za izolaterske radove</izvorni_sadrzaj>
    <derivirana_varijabla naziv="DomainObject.Predmet.ProtustrankaIDrugi_1">ISOLIERUNGEN jednostavno društvo s ograničenom odgovornošću za izolaterske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ISOLIERUNGEN jednostavno društvo s ograničenom odgovornošću za izolaterske radove, OIB 88066963904, Slivarsko 37C, 42245 Slivarsko</izvorni_sadrzaj>
    <derivirana_varijabla naziv="DomainObject.Predmet.ProtustrankaIDrugiAdressOIB_1">ISOLIERUNGEN jednostavno društvo s ograničenom odgovornošću za izolaterske radove, OIB 88066963904, Slivarsko 37C, 42245 Slivarsko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ISOLIERUNGEN jednostavno društvo s ograničenom odgovornošću za izolaterske radove</item>
      <item>Sudski registar</item>
      <item>Stjepan Ernečić</item>
      <item>Željko Šambar</item>
    </izvorni_sadrzaj>
    <derivirana_varijabla naziv="DomainObject.Predmet.SudioniciListNaziv_1">
      <item>Financijska agencija</item>
      <item>ISOLIERUNGEN jednostavno društvo s ograničenom odgovornošću za izolaterske radove</item>
      <item>Sudski registar</item>
      <item>Stjepan Ernečić</item>
      <item>Željko Šambar</item>
    </derivirana_varijabla>
  </DomainObject.Predmet.SudioniciListNaziv>
  <DomainObject.Predmet.SudioniciListAdressOIB>
    <izvorni_sadrzaj>
      <item>Financijska agencija, OIB 85821130368, Ulica grada Vukovara 70,10000 Zagreb</item>
      <item>ISOLIERUNGEN jednostavno društvo s ograničenom odgovornošću za izolaterske radove, OIB 88066963904, Slivarsko 37C,42245 Slivarsko</item>
      <item>Sudski registar</item>
      <item>Stjepan Ernečić, OIB 33926819407, Slivarsko 37c,42245 Slivarsko</item>
      <item>Željko Šambar, OIB 99311274453, Jerovec 69,42240 Jerovec</item>
    </izvorni_sadrzaj>
    <derivirana_varijabla naziv="DomainObject.Predmet.SudioniciListAdressOIB_1">
      <item>Financijska agencija, OIB 85821130368, Ulica grada Vukovara 70,10000 Zagreb</item>
      <item>ISOLIERUNGEN jednostavno društvo s ograničenom odgovornošću za izolaterske radove, OIB 88066963904, Slivarsko 37C,42245 Slivarsko</item>
      <item>Sudski registar</item>
      <item>Stjepan Ernečić, OIB 33926819407, Slivarsko 37c,42245 Slivarsko</item>
      <item>Željko Šambar, OIB 99311274453, Jerovec 69,42240 Jerovec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EF060-BA92-4EA5-9139-44687C80F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2476</properties:Characters>
  <properties:Lines>76</properties:Lines>
  <properties:Paragraphs>19</properties:Paragraphs>
  <properties:TotalTime>217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2017-12-15T13:32:00Z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