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0dce" w14:paraId="8ff0dc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</w:t>
      </w:r>
      <w:r w:rsidR="007916AB">
        <w:rPr>
          <w:lang w:val="hr-HR"/>
        </w:rPr>
        <w:t>2</w:t>
      </w:r>
      <w:r w:rsidR="0091341F">
        <w:rPr>
          <w:lang w:val="hr-HR"/>
        </w:rPr>
        <w:t>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1341F">
        <w:rPr>
          <w:lang w:val="hr-HR"/>
        </w:rPr>
        <w:t>RAFI društvo s ograničenom odgovornošću za proizvodnju, trgovinu i usluge, Grubišno Polje, T. B. Banje 6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91341F">
        <w:rPr>
          <w:lang w:val="hr-HR"/>
        </w:rPr>
        <w:t>010079408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91341F">
        <w:rPr>
          <w:lang w:val="hr-HR"/>
        </w:rPr>
        <w:t>42520235647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</w:t>
      </w:r>
      <w:r w:rsidR="007916AB">
        <w:rPr>
          <w:lang w:val="hr-HR"/>
        </w:rPr>
        <w:t>2</w:t>
      </w:r>
      <w:r w:rsidR="0091341F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1341F">
        <w:rPr>
          <w:lang w:val="hr-HR"/>
        </w:rPr>
        <w:t>94.331,94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1341F">
        <w:rPr>
          <w:lang w:val="hr-HR"/>
        </w:rPr>
        <w:t xml:space="preserve">Željka Vučemilović, iz Grubišnog Polja, 77. Samostalnog Bataljuna </w:t>
      </w:r>
      <w:proofErr w:type="spellStart"/>
      <w:r w:rsidR="0091341F">
        <w:rPr>
          <w:lang w:val="hr-HR"/>
        </w:rPr>
        <w:t>Zng</w:t>
      </w:r>
      <w:proofErr w:type="spellEnd"/>
      <w:r w:rsidR="0091341F">
        <w:rPr>
          <w:lang w:val="hr-HR"/>
        </w:rPr>
        <w:t xml:space="preserve"> 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1341F">
        <w:rPr>
          <w:lang w:val="hr-HR"/>
        </w:rPr>
        <w:t>24526910501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18C" w:rsidR="000B218C">
      <w:r>
        <w:separator/>
      </w:r>
    </w:p>
  </w:endnote>
  <w:endnote w:id="0" w:type="continuationSeparator">
    <w:p w:rsidRDefault="000B218C" w:rsidR="000B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18C" w:rsidR="000B218C">
      <w:r>
        <w:separator/>
      </w:r>
    </w:p>
  </w:footnote>
  <w:footnote w:id="0" w:type="continuationSeparator">
    <w:p w:rsidRDefault="000B218C" w:rsidR="000B2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E00AB"/>
    <w:rsid w:val="008E3DB0"/>
    <w:rsid w:val="0091341F"/>
    <w:rsid w:val="00943BD9"/>
    <w:rsid w:val="0097587E"/>
    <w:rsid w:val="00985844"/>
    <w:rsid w:val="00985993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5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5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RAFI društvo s ograničenom odgovornošću za proizvodnju, trgovinu i usluge, Grubišno Polje</izvorni_sadrzaj>
    <derivirana_varijabla naziv="DomainObject.Predmet.ProtustrankaFormated_1">  RAFI društvo s ograničenom odgovornošću za proizvodnju, trgovinu i usluge, Grubišno Polje</derivirana_varijabla>
  </DomainObject.Predmet.ProtustrankaFormated>
  <DomainObject.Predmet.ProtustrankaFormatedOIB>
    <izvorni_sadrzaj>  RAFI društvo s ograničenom odgovornošću za proizvodnju, trgovinu i usluge, Grubišno Polje, OIB 42520235647</izvorni_sadrzaj>
    <derivirana_varijabla naziv="DomainObject.Predmet.ProtustrankaFormatedOIB_1">  RAFI društvo s ograničenom odgovornošću za proizvodnju, trgovinu i usluge, Grubišno Polje, OIB 42520235647</derivirana_varijabla>
  </DomainObject.Predmet.ProtustrankaFormatedOIB>
  <DomainObject.Predmet.ProtustrankaFormatedWithAdress>
    <izvorni_sadrzaj> RAFI društvo s ograničenom odgovornošću za proizvodnju, trgovinu i usluge, Grubišno Polje, T. B. Banje 6, 43290 Grubišno Polje</izvorni_sadrzaj>
    <derivirana_varijabla naziv="DomainObject.Predmet.ProtustrankaFormatedWithAdress_1"> RAFI društvo s ograničenom odgovornošću za proizvodnju, trgovinu i usluge, Grubišno Polje, T. B. Banje 6, 43290 Grubišno Polje</derivirana_varijabla>
  </DomainObject.Predmet.ProtustrankaFormatedWithAdress>
  <DomainObject.Predmet.ProtustrankaFormatedWithAdressOIB>
    <izvorni_sadrzaj> RAFI društvo s ograničenom odgovornošću za proizvodnju, trgovinu i usluge, Grubišno Polje, OIB 42520235647, T. B. Banje 6, 43290 Grubišno Polje</izvorni_sadrzaj>
    <derivirana_varijabla naziv="DomainObject.Predmet.ProtustrankaFormatedWithAdressOIB_1"> RAFI društvo s ograničenom odgovornošću za proizvodnju, trgovinu i usluge, Grubišno Polje, OIB 42520235647, T. B. Banje 6, 43290 Grubišno Polje</derivirana_varijabla>
  </DomainObject.Predmet.ProtustrankaFormatedWithAdressOIB>
  <DomainObject.Predmet.ProtustrankaWithAdress>
    <izvorni_sadrzaj>RAFI društvo s ograničenom odgovornošću za proizvodnju, trgovinu i usluge, Grubišno Polje T. B. Banje 6, 43290 Grubišno Polje</izvorni_sadrzaj>
    <derivirana_varijabla naziv="DomainObject.Predmet.ProtustrankaWithAdress_1">RAFI društvo s ograničenom odgovornošću za proizvodnju, trgovinu i usluge, Grubišno Polje T. B. Banje 6, 43290 Grubišno Polje</derivirana_varijabla>
  </DomainObject.Predmet.ProtustrankaWithAdress>
  <DomainObject.Predmet.ProtustrankaWithAdressOIB>
    <izvorni_sadrzaj>RAFI društvo s ograničenom odgovornošću za proizvodnju, trgovinu i usluge, Grubišno Polje, OIB 42520235647, T. B. Banje 6, 43290 Grubišno Polje</izvorni_sadrzaj>
    <derivirana_varijabla naziv="DomainObject.Predmet.ProtustrankaWithAdressOIB_1">RAFI društvo s ograničenom odgovornošću za proizvodnju, trgovinu i usluge, Grubišno Polje, OIB 42520235647, T. B. Banje 6, 43290 Grubišno Polje</derivirana_varijabla>
  </DomainObject.Predmet.ProtustrankaWithAdressOIB>
  <DomainObject.Predmet.ProtustrankaNazivFormated>
    <izvorni_sadrzaj>RAFI društvo s ograničenom odgovornošću za proizvodnju, trgovinu i usluge, Grubišno Polje</izvorni_sadrzaj>
    <derivirana_varijabla naziv="DomainObject.Predmet.ProtustrankaNazivFormated_1">RAFI društvo s ograničenom odgovornošću za proizvodnju, trgovinu i usluge, Grubišno Polje</derivirana_varijabla>
  </DomainObject.Predmet.ProtustrankaNazivFormated>
  <DomainObject.Predmet.ProtustrankaNazivFormatedOIB>
    <izvorni_sadrzaj>RAFI društvo s ograničenom odgovornošću za proizvodnju, trgovinu i usluge, Grubišno Polje, OIB 42520235647</izvorni_sadrzaj>
    <derivirana_varijabla naziv="DomainObject.Predmet.ProtustrankaNazivFormatedOIB_1">RAFI društvo s ograničenom odgovornošću za proizvodnju, trgovinu i usluge, Grubišno Polje, OIB 42520235647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RAFI društvo s ograničenom odgovornošću za proizvodnju, trgovinu i usluge, Grubišno Polje</item>
    </izvorni_sadrzaj>
    <derivirana_varijabla naziv="DomainObject.Predmet.ProtuStrankaListFormated_1">
      <item>RAFI društvo s ograničenom odgovornošću za proizvodnju, trgovinu i usluge, Grubišno Polje</item>
    </derivirana_varijabla>
  </DomainObject.Predmet.ProtuStrankaListFormated>
  <DomainObject.Predmet.ProtuStrankaListFormatedOIB>
    <izvorni_sadrzaj>
      <item>RAFI društvo s ograničenom odgovornošću za proizvodnju, trgovinu i usluge, Grubišno Polje, OIB 42520235647</item>
    </izvorni_sadrzaj>
    <derivirana_varijabla naziv="DomainObject.Predmet.ProtuStrankaListFormatedOIB_1">
      <item>RAFI društvo s ograničenom odgovornošću za proizvodnju, trgovinu i usluge, Grubišno Polje, OIB 42520235647</item>
    </derivirana_varijabla>
  </DomainObject.Predmet.ProtuStrankaListFormatedOIB>
  <DomainObject.Predmet.ProtuStrankaListFormatedWithAdress>
    <izvorni_sadrzaj>
      <item>RAFI društvo s ograničenom odgovornošću za proizvodnju, trgovinu i usluge, Grubišno Polje, T. B. Banje 6, 43290 Grubišno Polje</item>
    </izvorni_sadrzaj>
    <derivirana_varijabla naziv="DomainObject.Predmet.ProtuStrankaListFormatedWithAdress_1">
      <item>RAFI društvo s ograničenom odgovornošću za proizvodnju, trgovinu i usluge, Grubišno Polje, T. B. Banje 6, 43290 Grubišno Polje</item>
    </derivirana_varijabla>
  </DomainObject.Predmet.ProtuStrankaListFormatedWithAdress>
  <DomainObject.Predmet.ProtuStrankaListFormatedWithAdressOIB>
    <izvorni_sadrzaj>
      <item>RAFI društvo s ograničenom odgovornošću za proizvodnju, trgovinu i usluge, Grubišno Polje, OIB 42520235647, T. B. Banje 6, 43290 Grubišno Polje</item>
    </izvorni_sadrzaj>
    <derivirana_varijabla naziv="DomainObject.Predmet.ProtuStrankaListFormatedWithAdressOIB_1">
      <item>RAFI društvo s ograničenom odgovornošću za proizvodnju, trgovinu i usluge, Grubišno Polje, OIB 42520235647, T. B. Banje 6, 43290 Grubišno Polje</item>
    </derivirana_varijabla>
  </DomainObject.Predmet.ProtuStrankaListFormatedWithAdressOIB>
  <DomainObject.Predmet.ProtuStrankaListNazivFormated>
    <izvorni_sadrzaj>
      <item>RAFI društvo s ograničenom odgovornošću za proizvodnju, trgovinu i usluge, Grubišno Polje</item>
    </izvorni_sadrzaj>
    <derivirana_varijabla naziv="DomainObject.Predmet.ProtuStrankaListNazivFormated_1">
      <item>RAFI društvo s ograničenom odgovornošću za proizvodnju, trgovinu i usluge, Grubišno Polje</item>
    </derivirana_varijabla>
  </DomainObject.Predmet.ProtuStrankaListNazivFormated>
  <DomainObject.Predmet.ProtuStrankaListNazivFormatedOIB>
    <izvorni_sadrzaj>
      <item>RAFI društvo s ograničenom odgovornošću za proizvodnju, trgovinu i usluge, Grubišno Polje, OIB 42520235647</item>
    </izvorni_sadrzaj>
    <derivirana_varijabla naziv="DomainObject.Predmet.ProtuStrankaListNazivFormatedOIB_1">
      <item>RAFI društvo s ograničenom odgovornošću za proizvodnju, trgovinu i usluge, Grubišno Polje, OIB 42520235647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RAFI društvo s ograničenom odgovornošću za proizvodnju, trgovinu i usluge, Grubišno Polje</izvorni_sadrzaj>
    <derivirana_varijabla naziv="DomainObject.Predmet.ProtustrankaIDrugi_1">RAFI društvo s ograničenom odgovornošću za proizvodnju,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RAFI društvo s ograničenom odgovornošću za proizvodnju, trgovinu i usluge, Grubišno Polje, OIB 42520235647, T. B. Banje 6, 43290 Grubišno Polje</izvorni_sadrzaj>
    <derivirana_varijabla naziv="DomainObject.Predmet.ProtustrankaIDrugiAdressOIB_1">RAFI društvo s ograničenom odgovornošću za proizvodnju, trgovinu i usluge, Grubišno Polje, OIB 42520235647, T. B. Banje 6,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RAFI društvo s ograničenom odgovornošću za proizvodnju, trgovinu i usluge, Grubišno Polje</item>
    </izvorni_sadrzaj>
    <derivirana_varijabla naziv="DomainObject.Predmet.SudioniciListNaziv_1">
      <item>FINA, RC ZAGREB, Podružnica Bjelovar</item>
      <item>RAFI društvo s ograničenom odgovornošću za proizvodnju, trgovinu i usluge,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RAFI društvo s ograničenom odgovornošću za proizvodnju, trgovinu i usluge, Grubišno Polje, OIB 42520235647, T. B. Banje 6,43290 Grubišno Polje</item>
    </izvorni_sadrzaj>
    <derivirana_varijabla naziv="DomainObject.Predmet.SudioniciListAdressOIB_1">
      <item>FINA, RC ZAGREB, Podružnica Bjelovar, OIB 85821130368, F. Supila 4,43000 Bjelovar</item>
      <item>RAFI društvo s ograničenom odgovornošću za proizvodnju, trgovinu i usluge, Grubišno Polje, OIB 42520235647, T. B. Banje 6,43290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42520235647</item>
    </izvorni_sadrzaj>
    <derivirana_varijabla naziv="DomainObject.Predmet.SudioniciListNazivOIB_1">
      <item>, OIB 85821130368</item>
      <item>, OIB 42520235647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FD319-9F1F-458A-92DF-BF3E8DF3F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1772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2015-12-03T11:31:00Z</dcterms:created>
  <dc:creator>ssabljic</dc:creator>
  <cp:lastModifiedBy>Miroslav Lovreković</cp:lastModifiedBy>
  <cp:lastPrinted>2015-12-03T11:31:00Z</cp:lastPrinted>
  <dcterms:modified xmlns:xsi="http://www.w3.org/2001/XMLSchema-instance" xsi:type="dcterms:W3CDTF">2015-12-03T11:32:00Z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