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0153" w14:paraId="5580153" w:rsidRDefault="00F977B0" w:rsidP="00F977B0" w:rsidR="00F977B0" w:rsidRPr="00F336E7">
      <w:pPr>
        <w15:collapsed w:val="false"/>
        <w:rPr>
          <w:rFonts w:eastAsia="Calibri"/>
        </w:rPr>
      </w:pPr>
      <w:bookmarkStart w:name="_GoBack" w:id="0"/>
      <w:bookmarkEnd w:id="0"/>
      <w:r w:rsidRPr="00F336E7">
        <w:rPr>
          <w:rFonts w:eastAsia="Calibri"/>
          <w:noProof/>
        </w:rPr>
        <w:t xml:space="preserve">                    </w:t>
      </w:r>
      <w:r w:rsidR="00915306">
        <w:rPr>
          <w:rFonts w:eastAsia="Calibri"/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7B0" w:rsidP="00F977B0" w:rsidR="00F977B0" w:rsidRPr="00F336E7">
      <w:pPr>
        <w:rPr>
          <w:rFonts w:eastAsia="Calibri"/>
        </w:rPr>
      </w:pPr>
      <w:r w:rsidRPr="00F336E7">
        <w:rPr>
          <w:rFonts w:eastAsia="Calibri"/>
        </w:rPr>
        <w:t xml:space="preserve">         REPUBLIKA HRVATSKA</w:t>
      </w:r>
    </w:p>
    <w:p w:rsidRDefault="00F977B0" w:rsidP="00F977B0" w:rsidR="00F977B0" w:rsidRPr="00F336E7">
      <w:pPr>
        <w:rPr>
          <w:rFonts w:eastAsia="Calibri"/>
        </w:rPr>
      </w:pPr>
      <w:r w:rsidRPr="00F336E7">
        <w:rPr>
          <w:rFonts w:eastAsia="Calibri"/>
        </w:rPr>
        <w:t xml:space="preserve"> TRGOVAČKI SUD U VARAŽDINU</w:t>
      </w:r>
    </w:p>
    <w:p w:rsidRDefault="00F977B0" w:rsidP="00F977B0" w:rsidR="00F977B0" w:rsidRPr="00F336E7">
      <w:pPr>
        <w:rPr>
          <w:rFonts w:eastAsia="Calibri"/>
        </w:rPr>
      </w:pPr>
      <w:r w:rsidRPr="00F336E7">
        <w:rPr>
          <w:rFonts w:eastAsia="Calibri"/>
        </w:rPr>
        <w:t xml:space="preserve">           Braće Radića 2, Varaždin</w:t>
      </w:r>
    </w:p>
    <w:p w:rsidRDefault="0046652E" w:rsidP="006063BF" w:rsidR="0046652E"/>
    <w:p w:rsidRDefault="00F977B0" w:rsidP="006063BF" w:rsidR="00F977B0" w:rsidRPr="00736A24"/>
    <w:p w:rsidRDefault="00FC3804" w:rsidP="00736A24" w:rsidR="00FC3804">
      <w:pPr>
        <w:jc w:val="center"/>
      </w:pPr>
    </w:p>
    <w:p w:rsidRDefault="00CF2512" w:rsidP="00FC3804" w:rsidR="00FC3804">
      <w:pPr>
        <w:jc w:val="center"/>
      </w:pPr>
      <w:r>
        <w:t>O G L A S</w:t>
      </w:r>
    </w:p>
    <w:p w:rsidRDefault="00CF2512" w:rsidP="00FC3804" w:rsidR="00CF2512" w:rsidRPr="00736A24">
      <w:pPr>
        <w:jc w:val="center"/>
      </w:pPr>
    </w:p>
    <w:p w:rsidRDefault="00FC3804" w:rsidP="00FC3804" w:rsidR="00FC3804" w:rsidRPr="00736A24">
      <w:pPr>
        <w:jc w:val="both"/>
      </w:pPr>
      <w:r w:rsidRPr="00736A24">
        <w:tab/>
      </w:r>
      <w:r w:rsidR="0046652E" w:rsidRPr="00736A24">
        <w:t>Trgovački sud u Varaždinu, u stečajnom predmetu nad</w:t>
      </w:r>
      <w:r w:rsidR="0029137C" w:rsidRPr="00736A24">
        <w:t xml:space="preserve"> stečajnim dužnikom</w:t>
      </w:r>
      <w:r w:rsidR="0069058B">
        <w:t xml:space="preserve"> </w:t>
      </w:r>
      <w:r w:rsidR="00F977B0">
        <w:t xml:space="preserve">OLPRAN d.o.o. u stečaju </w:t>
      </w:r>
      <w:proofErr w:type="spellStart"/>
      <w:r w:rsidR="00F977B0">
        <w:t>Sračinec</w:t>
      </w:r>
      <w:proofErr w:type="spellEnd"/>
      <w:r w:rsidR="00F977B0">
        <w:t>, M. Gupca 81, OIB: 68348671263</w:t>
      </w:r>
      <w:r w:rsidR="00CC5729">
        <w:t>,</w:t>
      </w:r>
      <w:r w:rsidR="00915306">
        <w:t xml:space="preserve"> 29</w:t>
      </w:r>
      <w:r w:rsidR="00CC5729">
        <w:t xml:space="preserve">. </w:t>
      </w:r>
      <w:r w:rsidR="00915306">
        <w:t>travnja 2016</w:t>
      </w:r>
      <w:r w:rsidR="00736A24">
        <w:t>.</w:t>
      </w:r>
      <w:r w:rsidRPr="00736A24">
        <w:t xml:space="preserve"> </w:t>
      </w:r>
    </w:p>
    <w:p w:rsidRDefault="00FC3804" w:rsidP="00FC3804" w:rsidR="00FC3804" w:rsidRPr="00736A24">
      <w:pPr>
        <w:jc w:val="both"/>
      </w:pPr>
    </w:p>
    <w:p w:rsidRDefault="00FC3804" w:rsidP="00FC3804" w:rsidR="006063BF" w:rsidRPr="00736A24">
      <w:pPr>
        <w:jc w:val="center"/>
      </w:pPr>
      <w:r w:rsidRPr="00736A24">
        <w:t xml:space="preserve">r i j e š i o   </w:t>
      </w:r>
      <w:r w:rsidR="006063BF" w:rsidRPr="00736A24">
        <w:t>j e</w:t>
      </w:r>
    </w:p>
    <w:p w:rsidRDefault="00FC3804" w:rsidP="00FC3804" w:rsidR="00FC3804" w:rsidRPr="00736A24">
      <w:pPr>
        <w:jc w:val="both"/>
      </w:pPr>
    </w:p>
    <w:p w:rsidRDefault="00DD3AA1" w:rsidP="00915306" w:rsidR="00915306">
      <w:pPr>
        <w:numPr>
          <w:ilvl w:val="0"/>
          <w:numId w:val="7"/>
        </w:numPr>
        <w:jc w:val="both"/>
      </w:pPr>
      <w:r w:rsidRPr="00736A24">
        <w:t xml:space="preserve">Saziva se skupština vjerovnika u stečajnom postupku nad dužnikom </w:t>
      </w:r>
    </w:p>
    <w:p w:rsidRDefault="00915306" w:rsidP="00915306" w:rsidR="00DD3AA1">
      <w:pPr>
        <w:ind w:left="840"/>
        <w:jc w:val="both"/>
      </w:pPr>
      <w:r>
        <w:t xml:space="preserve">OLPRAN d.o.o. u stečaju </w:t>
      </w:r>
      <w:proofErr w:type="spellStart"/>
      <w:r>
        <w:t>Sračinec</w:t>
      </w:r>
      <w:proofErr w:type="spellEnd"/>
      <w:r>
        <w:t>, M. Gupca 81, OIB: 68348671263</w:t>
      </w:r>
      <w:r w:rsidR="00CC5729">
        <w:t>,</w:t>
      </w:r>
      <w:r w:rsidR="00B70664" w:rsidRPr="00736A24">
        <w:t xml:space="preserve"> za</w:t>
      </w:r>
      <w:r w:rsidR="00DD3AA1" w:rsidRPr="00736A24">
        <w:t xml:space="preserve">: </w:t>
      </w:r>
    </w:p>
    <w:p w:rsidRDefault="00915306" w:rsidP="00915306" w:rsidR="00915306" w:rsidRPr="00736A24">
      <w:pPr>
        <w:jc w:val="both"/>
      </w:pPr>
    </w:p>
    <w:p w:rsidRDefault="00915306" w:rsidP="00736A24" w:rsidR="00DD3AA1">
      <w:pPr>
        <w:jc w:val="center"/>
        <w:rPr>
          <w:b/>
        </w:rPr>
      </w:pPr>
      <w:r>
        <w:rPr>
          <w:b/>
        </w:rPr>
        <w:t>24</w:t>
      </w:r>
      <w:r w:rsidR="0069058B">
        <w:rPr>
          <w:b/>
        </w:rPr>
        <w:t xml:space="preserve">. </w:t>
      </w:r>
      <w:r>
        <w:rPr>
          <w:b/>
        </w:rPr>
        <w:t>svibanj 2016. u 09,50</w:t>
      </w:r>
      <w:r w:rsidR="00DD3AA1" w:rsidRPr="00736A24">
        <w:rPr>
          <w:b/>
        </w:rPr>
        <w:t xml:space="preserve"> sati</w:t>
      </w:r>
    </w:p>
    <w:p w:rsidRDefault="00915306" w:rsidP="00736A24" w:rsidR="00915306" w:rsidRPr="00736A24">
      <w:pPr>
        <w:jc w:val="center"/>
      </w:pPr>
    </w:p>
    <w:p w:rsidRDefault="00DD3AA1" w:rsidP="00736A24" w:rsidR="00DD3AA1">
      <w:pPr>
        <w:ind w:left="708"/>
      </w:pPr>
      <w:r w:rsidRPr="00736A24">
        <w:t>u zgradi Trgov</w:t>
      </w:r>
      <w:r w:rsidR="00915306">
        <w:t>ačkog suda u Varaždinu, soba 224</w:t>
      </w:r>
      <w:r w:rsidRPr="00736A24">
        <w:t>/II sa sl</w:t>
      </w:r>
      <w:r w:rsidR="00736A24">
        <w:t xml:space="preserve">jedećim </w:t>
      </w:r>
      <w:r w:rsidRPr="00736A24">
        <w:t>dnevnim redom</w:t>
      </w:r>
      <w:r w:rsidR="00736A24">
        <w:t>:</w:t>
      </w:r>
    </w:p>
    <w:p w:rsidRDefault="00736A24" w:rsidP="00736A24" w:rsidR="00736A24" w:rsidRPr="00736A24">
      <w:pPr>
        <w:ind w:left="708"/>
      </w:pPr>
    </w:p>
    <w:p w:rsidRDefault="00DD3AA1" w:rsidP="004036EF" w:rsidR="00DD3AA1" w:rsidRPr="00736A24">
      <w:pPr>
        <w:ind w:firstLine="720"/>
        <w:jc w:val="both"/>
      </w:pPr>
      <w:r w:rsidRPr="00736A24">
        <w:t xml:space="preserve">        1. </w:t>
      </w:r>
      <w:r w:rsidR="00CC5729">
        <w:t>Izvješće o tijeku stečajnog postupka i prodaji</w:t>
      </w:r>
      <w:r w:rsidR="005F4552" w:rsidRPr="00736A24">
        <w:t xml:space="preserve"> imovine</w:t>
      </w:r>
      <w:r w:rsidR="00736A24">
        <w:t xml:space="preserve"> stečajnog dužnika</w:t>
      </w:r>
      <w:r w:rsidR="005F4552" w:rsidRPr="00736A24">
        <w:t>.</w:t>
      </w:r>
    </w:p>
    <w:p w:rsidRDefault="00DD3AA1" w:rsidP="00DD3AA1" w:rsidR="00DD3AA1" w:rsidRPr="00736A24"/>
    <w:p w:rsidRDefault="00DD3AA1" w:rsidP="00DD3AA1" w:rsidR="00DD3AA1" w:rsidRPr="00736A24">
      <w:pPr>
        <w:ind w:firstLine="720"/>
        <w:jc w:val="both"/>
      </w:pPr>
      <w:r w:rsidRPr="00736A24">
        <w:t xml:space="preserve"> II. </w:t>
      </w:r>
      <w:r w:rsidR="00B70664" w:rsidRPr="00736A24">
        <w:t xml:space="preserve">Na skupštinu vjerovnika </w:t>
      </w:r>
      <w:r w:rsidRPr="00736A24">
        <w:t xml:space="preserve">pozivaju </w:t>
      </w:r>
      <w:r w:rsidR="00B70664" w:rsidRPr="00736A24">
        <w:t>se</w:t>
      </w:r>
      <w:r w:rsidRPr="00736A24">
        <w:t>:</w:t>
      </w:r>
    </w:p>
    <w:p w:rsidRDefault="00DD3AA1" w:rsidP="00DD3AA1" w:rsidR="00DD3AA1" w:rsidRPr="00736A24">
      <w:pPr>
        <w:ind w:firstLine="720"/>
      </w:pPr>
      <w:r w:rsidRPr="00736A24">
        <w:t xml:space="preserve">        - </w:t>
      </w:r>
      <w:r w:rsidR="004036EF" w:rsidRPr="00736A24">
        <w:t>vjerovnici s pravom odvojenog namirenja</w:t>
      </w:r>
      <w:r w:rsidRPr="00736A24">
        <w:t>,</w:t>
      </w:r>
    </w:p>
    <w:p w:rsidRDefault="00DD3AA1" w:rsidP="00DD3AA1" w:rsidR="00DD3AA1" w:rsidRPr="00736A24">
      <w:pPr>
        <w:ind w:firstLine="720"/>
      </w:pPr>
      <w:r w:rsidRPr="00736A24">
        <w:t xml:space="preserve">        - stečajni upravitelj,</w:t>
      </w:r>
    </w:p>
    <w:p w:rsidRDefault="00DD3AA1" w:rsidP="00DD3AA1" w:rsidR="00DD3AA1" w:rsidRPr="00736A24">
      <w:pPr>
        <w:ind w:firstLine="720"/>
      </w:pPr>
      <w:r w:rsidRPr="00736A24">
        <w:t xml:space="preserve">        - stečajni vjerovnici.</w:t>
      </w:r>
    </w:p>
    <w:p w:rsidRDefault="00DD3AA1" w:rsidP="00DD3AA1" w:rsidR="00DD3AA1" w:rsidRPr="00736A24"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</w:p>
    <w:p w:rsidRDefault="00DD3AA1" w:rsidP="00DD3AA1" w:rsidR="00DD3AA1" w:rsidRPr="00736A24">
      <w:pPr>
        <w:ind w:firstLine="720"/>
      </w:pPr>
      <w:r w:rsidRPr="00736A24">
        <w:t xml:space="preserve">III. Ovo rješenje objavit će se na </w:t>
      </w:r>
      <w:r w:rsidR="00736A24">
        <w:t>e-</w:t>
      </w:r>
      <w:r w:rsidRPr="00736A24">
        <w:t>oglasnoj ploči suda.</w:t>
      </w:r>
    </w:p>
    <w:p w:rsidRDefault="00FC3804" w:rsidP="006063BF" w:rsidR="006063BF" w:rsidRPr="00736A24">
      <w:pPr>
        <w:jc w:val="both"/>
      </w:pPr>
      <w:r w:rsidRPr="00736A24">
        <w:t xml:space="preserve"> </w:t>
      </w:r>
    </w:p>
    <w:p w:rsidRDefault="005F455F" w:rsidP="005F455F" w:rsidR="005F455F" w:rsidRPr="00736A24">
      <w:pPr>
        <w:jc w:val="center"/>
      </w:pPr>
      <w:r w:rsidRPr="00736A24">
        <w:t>U Varaždinu</w:t>
      </w:r>
      <w:r w:rsidR="007852A8">
        <w:t xml:space="preserve"> 2</w:t>
      </w:r>
      <w:r w:rsidR="00915306">
        <w:t>9</w:t>
      </w:r>
      <w:r w:rsidR="00CC5729">
        <w:t xml:space="preserve">. </w:t>
      </w:r>
      <w:r w:rsidR="00915306">
        <w:t>travnja 2016</w:t>
      </w:r>
      <w:r w:rsidR="00736A24">
        <w:t>.</w:t>
      </w:r>
    </w:p>
    <w:p w:rsidRDefault="005F455F" w:rsidP="005F455F" w:rsidR="005F455F" w:rsidRPr="00736A24">
      <w:pPr>
        <w:ind w:firstLine="720"/>
        <w:jc w:val="center"/>
      </w:pPr>
    </w:p>
    <w:p w:rsidRDefault="005F455F" w:rsidP="005F455F" w:rsidR="00763CBE" w:rsidRPr="00736A24">
      <w:pPr>
        <w:ind w:firstLine="720"/>
        <w:jc w:val="both"/>
      </w:pP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</w:r>
      <w:r w:rsidRPr="00736A24">
        <w:tab/>
        <w:t xml:space="preserve"> SUDAC</w:t>
      </w:r>
    </w:p>
    <w:p w:rsidRDefault="005F455F" w:rsidP="005F455F" w:rsidR="005F455F" w:rsidRPr="00736A24">
      <w:pPr>
        <w:ind w:firstLine="720"/>
        <w:jc w:val="both"/>
      </w:pPr>
    </w:p>
    <w:p w:rsidRDefault="00915306" w:rsidP="005F455F" w:rsidR="005F455F" w:rsidRPr="00736A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F455F" w:rsidRPr="00736A24">
        <w:t xml:space="preserve"> </w:t>
      </w:r>
      <w:r>
        <w:t>Melita Poljanec Bubaš</w:t>
      </w:r>
      <w:r w:rsidR="005F455F" w:rsidRPr="00736A24">
        <w:tab/>
      </w:r>
    </w:p>
    <w:p w:rsidRDefault="006063BF" w:rsidP="006063BF" w:rsidR="006063BF" w:rsidRPr="00736A24"/>
    <w:p w:rsidRDefault="00915306" w:rsidP="006063BF" w:rsidR="00915306"/>
    <w:p w:rsidRDefault="006063BF" w:rsidP="006063BF" w:rsidR="006063BF" w:rsidRPr="00736A24">
      <w:r w:rsidRPr="00736A24">
        <w:t>UPUTA O PRAVNOM LIJEKU</w:t>
      </w:r>
      <w:r w:rsidR="00614552" w:rsidRPr="00736A24">
        <w:t>:</w:t>
      </w:r>
    </w:p>
    <w:p w:rsidRDefault="00614552" w:rsidP="00614552" w:rsidR="006063BF" w:rsidRPr="00736A24">
      <w:pPr>
        <w:jc w:val="both"/>
      </w:pPr>
      <w:r w:rsidRPr="00736A24">
        <w:t xml:space="preserve">Protiv </w:t>
      </w:r>
      <w:r w:rsidR="004874C7" w:rsidRPr="00736A24">
        <w:t xml:space="preserve">ovoga </w:t>
      </w:r>
      <w:r w:rsidRPr="00736A24">
        <w:t>rješenja nije dopuštena žalba.</w:t>
      </w:r>
    </w:p>
    <w:p w:rsidRDefault="004874C7" w:rsidP="004874C7" w:rsidR="004874C7" w:rsidRPr="00736A24"/>
    <w:p w:rsidRDefault="004874C7" w:rsidP="004874C7" w:rsidR="004874C7" w:rsidRPr="00736A24">
      <w:r w:rsidRPr="00736A24">
        <w:t>DNA:</w:t>
      </w:r>
    </w:p>
    <w:p w:rsidRDefault="00CF2512" w:rsidP="004874C7" w:rsidR="004874C7" w:rsidRPr="00736A24">
      <w:pPr>
        <w:numPr>
          <w:ilvl w:val="0"/>
          <w:numId w:val="2"/>
        </w:numPr>
      </w:pPr>
      <w:r>
        <w:t xml:space="preserve">e-oglasna ploča – 15 dana </w:t>
      </w:r>
    </w:p>
    <w:sectPr w:rsidR="004874C7" w:rsidRPr="00736A24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ACE" w:rsidP="00F977B0" w:rsidR="002A3ACE">
      <w:r>
        <w:separator/>
      </w:r>
    </w:p>
  </w:endnote>
  <w:endnote w:id="0" w:type="continuationSeparator">
    <w:p w:rsidRDefault="002A3ACE" w:rsidP="00F977B0" w:rsidR="002A3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ACE" w:rsidP="00F977B0" w:rsidR="002A3ACE">
      <w:r>
        <w:separator/>
      </w:r>
    </w:p>
  </w:footnote>
  <w:footnote w:id="0" w:type="continuationSeparator">
    <w:p w:rsidRDefault="002A3ACE" w:rsidP="00F977B0" w:rsidR="002A3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7B0" w:rsidR="00F977B0">
    <w:pPr>
      <w:pStyle w:val="Zaglavlje"/>
    </w:pPr>
    <w:r>
      <w:tab/>
    </w:r>
    <w:r>
      <w:tab/>
    </w:r>
    <w:r>
      <w:t>Poslovni broj: 2 St-35/11-8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5F63C0"/>
    <w:multiLevelType w:val="hybridMultilevel"/>
    <w:tmpl w:val="12A82310"/>
    <w:lvl w:tplc="3C8C452C" w:ilvl="0">
      <w:start w:val="1"/>
      <w:numFmt w:val="upperRoman"/>
      <w:lvlText w:val="%1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">
    <w:nsid w:val="19172D43"/>
    <w:multiLevelType w:val="hybridMultilevel"/>
    <w:tmpl w:val="1F04675A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884A15F4" w:ilvl="2">
      <w:start w:val="2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B623EA6"/>
    <w:multiLevelType w:val="hybridMultilevel"/>
    <w:tmpl w:val="85348674"/>
    <w:lvl w:tplc="6F741B5C" w:ilvl="0">
      <w:start w:val="1"/>
      <w:numFmt w:val="upperRoman"/>
      <w:lvlText w:val="%1."/>
      <w:lvlJc w:val="left"/>
      <w:pPr>
        <w:tabs>
          <w:tab w:pos="540" w:val="num"/>
        </w:tabs>
        <w:ind w:hanging="360" w:left="540"/>
      </w:pPr>
      <w:rPr>
        <w:rFonts w:cs="Arial" w:eastAsia="Times New Roman" w:hAnsi="Arial" w:ascii="Arial"/>
      </w:rPr>
    </w:lvl>
    <w:lvl w:tplc="0EEA774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254D61"/>
    <w:multiLevelType w:val="hybridMultilevel"/>
    <w:tmpl w:val="AFDC00D6"/>
    <w:lvl w:tplc="F1F61D06" w:ilvl="0">
      <w:start w:val="1"/>
      <w:numFmt w:val="upperRoman"/>
      <w:lvlText w:val="%1."/>
      <w:lvlJc w:val="left"/>
      <w:pPr>
        <w:tabs>
          <w:tab w:pos="1500" w:val="num"/>
        </w:tabs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64851C27"/>
    <w:multiLevelType w:val="hybridMultilevel"/>
    <w:tmpl w:val="B29205D0"/>
    <w:lvl w:tplc="A608ECA2" w:ilvl="0">
      <w:start w:val="1"/>
      <w:numFmt w:val="upperRoman"/>
      <w:lvlText w:val="%1."/>
      <w:lvlJc w:val="left"/>
      <w:pPr>
        <w:ind w:hanging="94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6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3BF"/>
    <w:rsid w:val="000125FD"/>
    <w:rsid w:val="000165B9"/>
    <w:rsid w:val="000C67E5"/>
    <w:rsid w:val="00120205"/>
    <w:rsid w:val="001548F1"/>
    <w:rsid w:val="001B7444"/>
    <w:rsid w:val="0028178F"/>
    <w:rsid w:val="0029137C"/>
    <w:rsid w:val="002A3ACE"/>
    <w:rsid w:val="002B75B5"/>
    <w:rsid w:val="002F7D57"/>
    <w:rsid w:val="0032188F"/>
    <w:rsid w:val="00347BB4"/>
    <w:rsid w:val="00360AB2"/>
    <w:rsid w:val="00361907"/>
    <w:rsid w:val="00371D7A"/>
    <w:rsid w:val="004036EF"/>
    <w:rsid w:val="00451A22"/>
    <w:rsid w:val="00462C35"/>
    <w:rsid w:val="0046652E"/>
    <w:rsid w:val="004874C7"/>
    <w:rsid w:val="004B3F73"/>
    <w:rsid w:val="004B7F3F"/>
    <w:rsid w:val="004D0505"/>
    <w:rsid w:val="004E5469"/>
    <w:rsid w:val="004F022B"/>
    <w:rsid w:val="005071FA"/>
    <w:rsid w:val="00522F8C"/>
    <w:rsid w:val="0055198B"/>
    <w:rsid w:val="00587F76"/>
    <w:rsid w:val="005F4552"/>
    <w:rsid w:val="005F455F"/>
    <w:rsid w:val="006063BF"/>
    <w:rsid w:val="00611495"/>
    <w:rsid w:val="00614552"/>
    <w:rsid w:val="00646840"/>
    <w:rsid w:val="0069058B"/>
    <w:rsid w:val="006B2038"/>
    <w:rsid w:val="006E4475"/>
    <w:rsid w:val="00707E7C"/>
    <w:rsid w:val="007141AF"/>
    <w:rsid w:val="00736A24"/>
    <w:rsid w:val="00761EB5"/>
    <w:rsid w:val="00763CBE"/>
    <w:rsid w:val="007852A8"/>
    <w:rsid w:val="007A6843"/>
    <w:rsid w:val="007B3F07"/>
    <w:rsid w:val="007C1D68"/>
    <w:rsid w:val="00876B3A"/>
    <w:rsid w:val="008B05F8"/>
    <w:rsid w:val="009141AA"/>
    <w:rsid w:val="00915306"/>
    <w:rsid w:val="00A02C18"/>
    <w:rsid w:val="00A61867"/>
    <w:rsid w:val="00A831A9"/>
    <w:rsid w:val="00AA78B7"/>
    <w:rsid w:val="00B32A4B"/>
    <w:rsid w:val="00B639DE"/>
    <w:rsid w:val="00B70664"/>
    <w:rsid w:val="00B97532"/>
    <w:rsid w:val="00C64EC1"/>
    <w:rsid w:val="00CC5729"/>
    <w:rsid w:val="00CF2512"/>
    <w:rsid w:val="00CF6EAA"/>
    <w:rsid w:val="00DB06B8"/>
    <w:rsid w:val="00DD3AA1"/>
    <w:rsid w:val="00DF2351"/>
    <w:rsid w:val="00E12A02"/>
    <w:rsid w:val="00EC15FF"/>
    <w:rsid w:val="00F11B1F"/>
    <w:rsid w:val="00F977B0"/>
    <w:rsid w:val="00FA16DF"/>
    <w:rsid w:val="00FC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63B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063BF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rsid w:val="00F977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77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977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77B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2C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2C1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2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C18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C18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C18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C18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63B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063BF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rsid w:val="00F977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77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977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77B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2C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2C1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2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C18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C18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C18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C18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</izvorni_sadrzaj>
    <derivirana_varijabla naziv="DomainObject.Predmet.OstaliListFormated_1">
      <item>FINA PODRUŽNICA VARAŽDIN</item>
      <item>Zoran Puljiz, odvjetnik</item>
      <item>Sanja Mihalić</item>
      <item>Narodne novine d.d.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</izvorni_sadrzaj>
    <derivirana_varijabla naziv="DomainObject.Predmet.OstaliListNazivFormated_1">
      <item>FINA PODRUŽNICA VARAŽDIN</item>
      <item>Zoran Puljiz, odvjetnik</item>
      <item>Sanja Mihalić</item>
      <item>Narodne novine d.d.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null</item>
      <item>, OIB null</item>
      <item>, OIB 68348671263</item>
      <item>, OIB 61208635054</item>
      <item>, OIB null</item>
    </izvorni_sadrzaj>
    <derivirana_varijabla naziv="DomainObject.Predmet.SudioniciListNazivOIB_1">
      <item>, OIB 02535697732</item>
      <item>, OIB null</item>
      <item>, OIB null</item>
      <item>, OIB 68348671263</item>
      <item>, OIB 61208635054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772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2016-04-29T11:02:00Z</dcterms:created>
  <dc:creator>nmarkovic</dc:creator>
  <cp:lastModifiedBy>Marko Makaj</cp:lastModifiedBy>
  <cp:lastPrinted>2016-04-29T11:01:00Z</cp:lastPrinted>
  <dcterms:modified xmlns:xsi="http://www.w3.org/2001/XMLSchema-instance" xsi:type="dcterms:W3CDTF">2016-04-29T11:04:00Z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