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f87c" w14:paraId="048f87c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834208">
        <w:rPr>
          <w:b/>
          <w:sz w:val="22"/>
          <w:szCs w:val="22"/>
        </w:rPr>
        <w:t>210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834208">
        <w:rPr>
          <w:b/>
        </w:rPr>
        <w:t>MARETA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r w:rsidR="00834208">
        <w:t>Dubrovnik</w:t>
      </w:r>
      <w:r w:rsidR="00AC519C">
        <w:t xml:space="preserve">, </w:t>
      </w:r>
      <w:r>
        <w:t xml:space="preserve">OIB: </w:t>
      </w:r>
      <w:r w:rsidR="00834208">
        <w:t>38940256318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834208" w:rsidRPr="00834208">
        <w:rPr>
          <w:b/>
        </w:rPr>
        <w:t xml:space="preserve"> </w:t>
      </w:r>
      <w:r w:rsidR="00834208">
        <w:rPr>
          <w:b/>
        </w:rPr>
        <w:t>MARETA</w:t>
      </w:r>
      <w:r w:rsidR="00834208" w:rsidRPr="004E2A1F">
        <w:rPr>
          <w:b/>
        </w:rPr>
        <w:t xml:space="preserve"> d.o.o</w:t>
      </w:r>
      <w:r w:rsidR="00834208">
        <w:t>., Dubrovnik, OIB: 38940256318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B1FE5">
        <w:rPr>
          <w:sz w:val="22"/>
          <w:szCs w:val="22"/>
        </w:rPr>
        <w:t xml:space="preserve">1. rujna </w:t>
      </w:r>
      <w:r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34208">
        <w:rPr>
          <w:sz w:val="22"/>
          <w:szCs w:val="22"/>
        </w:rPr>
        <w:t>2.648,64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447F0F"/>
    <w:rsid w:val="004E2A1F"/>
    <w:rsid w:val="006544A3"/>
    <w:rsid w:val="007C71CF"/>
    <w:rsid w:val="007D1F61"/>
    <w:rsid w:val="00834208"/>
    <w:rsid w:val="008A035B"/>
    <w:rsid w:val="008B1FE5"/>
    <w:rsid w:val="00A1036C"/>
    <w:rsid w:val="00AC51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4A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4A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4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4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4A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4A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4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4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St-2210/2015</izvorni_sadrzaj>
    <derivirana_varijabla naziv="DomainObject.Predmet.OznakaBroj_1">St-2210/2015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MARETA d.o.o. za održavanje telekomunikacijskih sustava, računovodstvo i ugostiteljstvo</izvorni_sadrzaj>
    <derivirana_varijabla naziv="DomainObject.Predmet.ProtustrankaFormated_1">  MARETA d.o.o. za održavanje telekomunikacijskih sustava, računovodstvo i ugostiteljstvo</derivirana_varijabla>
  </DomainObject.Predmet.ProtustrankaFormated>
  <DomainObject.Predmet.ProtustrankaFormatedOIB>
    <izvorni_sadrzaj>  MARETA d.o.o. za održavanje telekomunikacijskih sustava, računovodstvo i ugostiteljstvo, OIB 38940256318</izvorni_sadrzaj>
    <derivirana_varijabla naziv="DomainObject.Predmet.ProtustrankaFormatedOIB_1">  MARETA d.o.o. za održavanje telekomunikacijskih sustava, računovodstvo i ugostiteljstvo, OIB 38940256318</derivirana_varijabla>
  </DomainObject.Predmet.ProtustrankaFormatedOIB>
  <DomainObject.Predmet.ProtustrankaFormatedWithAdress>
    <izvorni_sadrzaj> MARETA d.o.o. za održavanje telekomunikacijskih sustava, računovodstvo i ugostiteljstvo, Ivana Mane Jarnovića 1, 20000 Dubrovnik</izvorni_sadrzaj>
    <derivirana_varijabla naziv="DomainObject.Predmet.ProtustrankaFormatedWithAdress_1"> MARETA d.o.o. za održavanje telekomunikacijskih sustava, računovodstvo i ugostiteljstvo, Ivana Mane Jarnovića 1, 20000 Dubrovnik</derivirana_varijabla>
  </DomainObject.Predmet.ProtustrankaFormatedWithAdress>
  <DomainObject.Predmet.ProtustrankaFormatedWithAdressOIB>
    <izvorni_sadrzaj> MARETA d.o.o. za održavanje telekomunikacijskih sustava, računovodstvo i ugostiteljstvo, OIB 38940256318, Ivana Mane Jarnovića 1, 20000 Dubrovnik</izvorni_sadrzaj>
    <derivirana_varijabla naziv="DomainObject.Predmet.ProtustrankaFormatedWithAdressOIB_1"> MARETA d.o.o. za održavanje telekomunikacijskih sustava, računovodstvo i ugostiteljstvo, OIB 38940256318, Ivana Mane Jarnovića 1, 20000 Dubrovnik</derivirana_varijabla>
  </DomainObject.Predmet.ProtustrankaFormatedWithAdressOIB>
  <DomainObject.Predmet.ProtustrankaWithAdress>
    <izvorni_sadrzaj>MARETA d.o.o. za održavanje telekomunikacijskih sustava, računovodstvo i ugostiteljstvo Ivana Mane Jarnovića 1, 20000 Dubrovnik</izvorni_sadrzaj>
    <derivirana_varijabla naziv="DomainObject.Predmet.ProtustrankaWithAdress_1">MARETA d.o.o. za održavanje telekomunikacijskih sustava, računovodstvo i ugostiteljstvo Ivana Mane Jarnovića 1, 20000 Dubrovnik</derivirana_varijabla>
  </DomainObject.Predmet.ProtustrankaWithAdress>
  <DomainObject.Predmet.ProtustrankaWithAdressOIB>
    <izvorni_sadrzaj>MARETA d.o.o. za održavanje telekomunikacijskih sustava, računovodstvo i ugostiteljstvo, OIB 38940256318, Ivana Mane Jarnovića 1, 20000 Dubrovnik</izvorni_sadrzaj>
    <derivirana_varijabla naziv="DomainObject.Predmet.ProtustrankaWithAdressOIB_1">MARETA d.o.o. za održavanje telekomunikacijskih sustava, računovodstvo i ugostiteljstvo, OIB 38940256318, Ivana Mane Jarnovića 1, 20000 Dubrovnik</derivirana_varijabla>
  </DomainObject.Predmet.ProtustrankaWithAdressOIB>
  <DomainObject.Predmet.ProtustrankaNazivFormated>
    <izvorni_sadrzaj>MARETA d.o.o. za održavanje telekomunikacijskih sustava, računovodstvo i ugostiteljstvo</izvorni_sadrzaj>
    <derivirana_varijabla naziv="DomainObject.Predmet.ProtustrankaNazivFormated_1">MARETA d.o.o. za održavanje telekomunikacijskih sustava, računovodstvo i ugostiteljstvo</derivirana_varijabla>
  </DomainObject.Predmet.ProtustrankaNazivFormated>
  <DomainObject.Predmet.ProtustrankaNazivFormatedOIB>
    <izvorni_sadrzaj>MARETA d.o.o. za održavanje telekomunikacijskih sustava, računovodstvo i ugostiteljstvo, OIB 38940256318</izvorni_sadrzaj>
    <derivirana_varijabla naziv="DomainObject.Predmet.ProtustrankaNazivFormatedOIB_1">MARETA d.o.o. za održavanje telekomunikacijskih sustava, računovodstvo i ugostiteljstvo, OIB 38940256318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2648.64</izvorni_sadrzaj>
    <derivirana_varijabla naziv="DomainObject.Predmet.TrenutnaVrijednost_1">2648.64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MARETA d.o.o. za održavanje telekomunikacijskih sustava, računovodstvo i ugostiteljstvo</item>
    </izvorni_sadrzaj>
    <derivirana_varijabla naziv="DomainObject.Predmet.ProtuStrankaListFormated_1">
      <item>MARETA d.o.o. za održavanje telekomunikacijskih sustava, računovodstvo i ugostiteljstvo</item>
    </derivirana_varijabla>
  </DomainObject.Predmet.ProtuStrankaListFormated>
  <DomainObject.Predmet.ProtuStrankaListFormatedOIB>
    <izvorni_sadrzaj>
      <item>MARETA d.o.o. za održavanje telekomunikacijskih sustava, računovodstvo i ugostiteljstvo, OIB 38940256318</item>
    </izvorni_sadrzaj>
    <derivirana_varijabla naziv="DomainObject.Predmet.ProtuStrankaListFormatedOIB_1">
      <item>MARETA d.o.o. za održavanje telekomunikacijskih sustava, računovodstvo i ugostiteljstvo, OIB 38940256318</item>
    </derivirana_varijabla>
  </DomainObject.Predmet.ProtuStrankaListFormatedOIB>
  <DomainObject.Predmet.ProtuStrankaListFormatedWithAdress>
    <izvorni_sadrzaj>
      <item>MARETA d.o.o. za održavanje telekomunikacijskih sustava, računovodstvo i ugostiteljstvo, Ivana Mane Jarnovića 1, 20000 Dubrovnik</item>
    </izvorni_sadrzaj>
    <derivirana_varijabla naziv="DomainObject.Predmet.ProtuStrankaListFormatedWithAdress_1">
      <item>MARETA d.o.o. za održavanje telekomunikacijskih sustava, računovodstvo i ugostiteljstvo, Ivana Mane Jarnovića 1, 20000 Dubrovnik</item>
    </derivirana_varijabla>
  </DomainObject.Predmet.ProtuStrankaListFormatedWithAdress>
  <DomainObject.Predmet.ProtuStrankaListFormatedWithAdressOIB>
    <izvorni_sadrzaj>
      <item>MARETA d.o.o. za održavanje telekomunikacijskih sustava, računovodstvo i ugostiteljstvo, OIB 38940256318, Ivana Mane Jarnovića 1, 20000 Dubrovnik</item>
    </izvorni_sadrzaj>
    <derivirana_varijabla naziv="DomainObject.Predmet.ProtuStrankaListFormatedWithAdressOIB_1">
      <item>MARETA d.o.o. za održavanje telekomunikacijskih sustava, računovodstvo i ugostiteljstvo, OIB 38940256318, Ivana Mane Jarnovića 1, 20000 Dubrovnik</item>
    </derivirana_varijabla>
  </DomainObject.Predmet.ProtuStrankaListFormatedWithAdressOIB>
  <DomainObject.Predmet.ProtuStrankaListNazivFormated>
    <izvorni_sadrzaj>
      <item>MARETA d.o.o. za održavanje telekomunikacijskih sustava, računovodstvo i ugostiteljstvo</item>
    </izvorni_sadrzaj>
    <derivirana_varijabla naziv="DomainObject.Predmet.ProtuStrankaListNazivFormated_1">
      <item>MARETA d.o.o. za održavanje telekomunikacijskih sustava, računovodstvo i ugostiteljstvo</item>
    </derivirana_varijabla>
  </DomainObject.Predmet.ProtuStrankaListNazivFormated>
  <DomainObject.Predmet.ProtuStrankaListNazivFormatedOIB>
    <izvorni_sadrzaj>
      <item>MARETA d.o.o. za održavanje telekomunikacijskih sustava, računovodstvo i ugostiteljstvo, OIB 38940256318</item>
    </izvorni_sadrzaj>
    <derivirana_varijabla naziv="DomainObject.Predmet.ProtuStrankaListNazivFormatedOIB_1">
      <item>MARETA d.o.o. za održavanje telekomunikacijskih sustava, računovodstvo i ugostiteljstvo, OIB 38940256318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MARETA d.o.o. za održavanje telekomunikacijskih sustava, računovodstvo i ugostiteljstvo</izvorni_sadrzaj>
    <derivirana_varijabla naziv="DomainObject.Predmet.ProtustrankaIDrugi_1">MARETA d.o.o. za održavanje telekomunikacijskih sustava, računovodstvo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MARETA d.o.o. za održavanje telekomunikacijskih sustava, računovodstvo i ugostiteljstvo, OIB 38940256318, Ivana Mane Jarnovića 1, 20000 Dubrovnik</izvorni_sadrzaj>
    <derivirana_varijabla naziv="DomainObject.Predmet.ProtustrankaIDrugiAdressOIB_1">MARETA d.o.o. za održavanje telekomunikacijskih sustava, računovodstvo i ugostiteljstvo, OIB 38940256318, Ivana Mane Jarnovića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MARETA d.o.o. za održavanje telekomunikacijskih sustava, računovodstvo i ugostiteljstvo</item>
    </izvorni_sadrzaj>
    <derivirana_varijabla naziv="DomainObject.Predmet.SudioniciListNaziv_1">
      <item>FINA, RC Split, Podružnica Dubrovnik</item>
      <item>MARETA d.o.o. za održavanje telekomunikacijskih sustava, računovodstvo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MARETA d.o.o. za održavanje telekomunikacijskih sustava, računovodstvo i ugostiteljstvo, OIB 38940256318, Ivana Mane Jarnovića 1,20000 Dubrovnik</item>
    </izvorni_sadrzaj>
    <derivirana_varijabla naziv="DomainObject.Predmet.SudioniciListAdressOIB_1">
      <item>FINA, RC Split, Podružnica Dubrovnik, OIB 85821130368, Vukovarska 2,20000 Dubrovnik</item>
      <item>MARETA d.o.o. za održavanje telekomunikacijskih sustava, računovodstvo i ugostiteljstvo, OIB 38940256318, Ivana Mane Jarnovića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38940256318</item>
    </izvorni_sadrzaj>
    <derivirana_varijabla naziv="DomainObject.Predmet.SudioniciListNazivOIB_1">
      <item>, OIB 85821130368</item>
      <item>, OIB 38940256318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1585</properties:Characters>
  <properties:Lines>48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Mara Marčinko</cp:lastModifiedBy>
  <cp:lastPrinted>2015-12-03T13:10:00Z</cp:lastPrinted>
  <dcterms:modified xmlns:xsi="http://www.w3.org/2001/XMLSchema-instance" xsi:type="dcterms:W3CDTF">2015-12-07T08:07:00Z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