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d7ed" w14:paraId="8b7d7ed" w:rsidRDefault="00DE144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144E" w:rsidP="00DE144E" w:rsidR="00AE649C">
      <w:pPr>
        <w:pStyle w:val="NormaleSPIS"/>
        <w:spacing w:after="0"/>
      </w:pPr>
      <w:r>
        <w:t xml:space="preserve">         Republika Hrvatska</w:t>
      </w:r>
    </w:p>
    <w:p w:rsidRDefault="00DE144E" w:rsidP="00DE144E" w:rsidR="00DE144E">
      <w:pPr>
        <w:pStyle w:val="NormaleSPIS"/>
        <w:spacing w:after="0"/>
      </w:pPr>
      <w:r>
        <w:t xml:space="preserve">      Trgovački sud u Bjelovaru</w:t>
      </w:r>
    </w:p>
    <w:p w:rsidRDefault="00DE144E" w:rsidP="00DE144E" w:rsidR="00DE144E">
      <w:pPr>
        <w:pStyle w:val="NormaleSPIS"/>
        <w:spacing w:after="0"/>
      </w:pPr>
      <w:r>
        <w:t>Bjelovar, Šetalište dr.I.Lebovića 42.</w:t>
      </w:r>
    </w:p>
    <w:p w:rsidRDefault="00DE144E" w:rsidP="00DE144E" w:rsidR="00DE144E">
      <w:pPr>
        <w:pStyle w:val="NormaleSPIS"/>
        <w:jc w:val="right"/>
        <w:rPr>
          <w:b/>
          <w:noProof/>
        </w:rPr>
      </w:pPr>
      <w:r>
        <w:rPr>
          <w:noProof/>
        </w:rPr>
        <w:t>Poslovni broj: 7 St-708/2018-12</w:t>
      </w:r>
    </w:p>
    <w:p w:rsidRDefault="00DE144E" w:rsidP="00DE144E" w:rsidR="00DE144E">
      <w:pPr>
        <w:jc w:val="center"/>
        <w:rPr>
          <w:noProof/>
        </w:rPr>
      </w:pPr>
    </w:p>
    <w:p w:rsidRDefault="00DE144E" w:rsidP="00DE144E" w:rsidR="00DE144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DE144E" w:rsidP="00DE144E" w:rsidR="00DE144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DE144E" w:rsidP="00DE144E" w:rsidR="00DE144E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DE144E" w:rsidP="00DE144E" w:rsidR="00DE144E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DE144E" w:rsidP="00DE144E" w:rsidR="00DE144E">
      <w:pPr>
        <w:spacing w:after="0"/>
        <w:jc w:val="center"/>
        <w:outlineLvl w:val="0"/>
        <w:rPr>
          <w:noProof/>
        </w:rPr>
      </w:pPr>
    </w:p>
    <w:p w:rsidRDefault="00DE144E" w:rsidP="00DE144E" w:rsidR="00DE144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R I A j.d.o.o. za trgovinu iz Suhopolja, Vladimira Nazora 47, MBS 010095273, OIB 44875347807, 1</w:t>
      </w:r>
      <w:r>
        <w:t>0. siječnja</w:t>
      </w:r>
      <w:r>
        <w:rPr>
          <w:noProof/>
        </w:rPr>
        <w:t xml:space="preserve"> 2019.</w:t>
      </w:r>
    </w:p>
    <w:p w:rsidRDefault="00DE144E" w:rsidP="00DE144E" w:rsidR="00DE144E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R I A j.d.o.o. za trgovinu iz Suhopolja, Vladimira Nazora 47, MBS 010095273, OIB 44875347807.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</w:t>
      </w:r>
      <w:r>
        <w:t>z a k l j u č i o  j e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Renati Stevanović iz Suhopolja, Vladimira Nazora 47, OIB 35212517333,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DE144E" w:rsidP="00DE144E" w:rsidR="00DE144E">
      <w:pPr>
        <w:pStyle w:val="ListaeSPIS"/>
        <w:numPr>
          <w:ilvl w:val="0"/>
          <w:numId w:val="0"/>
        </w:numPr>
        <w:ind w:firstLine="624"/>
        <w:jc w:val="right"/>
      </w:pPr>
      <w:r>
        <w:t>Poslovni broj:7 St-708/2018-12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DE144E" w:rsidP="00DE144E" w:rsidR="00DE144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28. siječnja 2019. godine u 09,10 sati, u ovome sudu u Bjelovaru, Šetalište dr. Ivše Lebovića 42, sudnica br. 2, na koje se pozivaju dostavom ovoga rješenja:</w:t>
      </w:r>
    </w:p>
    <w:p w:rsidRDefault="00DE144E" w:rsidP="00DE144E" w:rsidR="00DE144E" w:rsidRPr="00DE144E">
      <w:pPr>
        <w:pStyle w:val="ListaeSPIS"/>
        <w:numPr>
          <w:ilvl w:val="0"/>
          <w:numId w:val="0"/>
        </w:numPr>
        <w:ind w:left="624"/>
      </w:pPr>
      <w:bookmarkStart w:name="_GoBack" w:id="0"/>
      <w:bookmarkEnd w:id="0"/>
    </w:p>
    <w:p w:rsidRDefault="00DE144E" w:rsidP="00DE144E" w:rsidR="00DE144E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DE144E" w:rsidP="00DE144E" w:rsidR="00DE144E">
      <w:pPr>
        <w:ind w:left="851"/>
        <w:jc w:val="both"/>
        <w:rPr>
          <w:noProof/>
        </w:rPr>
      </w:pPr>
      <w:r>
        <w:rPr>
          <w:noProof/>
        </w:rPr>
        <w:t>-dužnik</w:t>
      </w:r>
      <w:r>
        <w:rPr>
          <w:lang w:eastAsia="hr-HR"/>
        </w:rPr>
        <w:t xml:space="preserve"> R I A j.d.o.o. za trgovinu iz Suhopolja, Vladimira Nazora 47, MBS 010095273, OIB 44875347807</w:t>
      </w:r>
      <w:r>
        <w:t xml:space="preserve">, </w:t>
      </w:r>
    </w:p>
    <w:p w:rsidRDefault="00DE144E" w:rsidP="00DE144E" w:rsidR="00DE144E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>Renata Stevanović iz Suhopolja, Vladimira Nazora 47</w:t>
      </w:r>
      <w:r>
        <w:t>.</w:t>
      </w:r>
    </w:p>
    <w:p w:rsidRDefault="00DE144E" w:rsidP="00DE144E" w:rsidR="00DE144E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DE144E" w:rsidP="00DE144E" w:rsidR="00DE144E">
      <w:pPr>
        <w:jc w:val="center"/>
        <w:outlineLvl w:val="0"/>
        <w:rPr>
          <w:rFonts w:eastAsia="Times New Roman"/>
          <w:noProof/>
        </w:rPr>
      </w:pPr>
      <w:r>
        <w:rPr>
          <w:noProof/>
        </w:rPr>
        <w:t>Obrazloženje</w:t>
      </w:r>
    </w:p>
    <w:p w:rsidRDefault="00DE144E" w:rsidP="00DE144E" w:rsidR="00DE144E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31. srpnja 2018. godine ima u Očevidniku redoslijeda osnova za plaćanje evidentirane neizvršene osnove za plaćanje u neprekinutom razdoblju od 120 dana u ukupnom iznosu od 7.764,07 kuna, te da ima i jednog zaposlenog radnika. </w:t>
      </w:r>
    </w:p>
    <w:p w:rsidRDefault="00DE144E" w:rsidP="00DE144E" w:rsidR="00DE144E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DE144E" w:rsidP="00DE144E" w:rsidR="00DE144E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DE144E" w:rsidP="00DE144E" w:rsidR="00DE144E">
      <w:pPr>
        <w:jc w:val="center"/>
        <w:outlineLvl w:val="0"/>
        <w:rPr>
          <w:noProof/>
        </w:rPr>
      </w:pPr>
      <w:r>
        <w:rPr>
          <w:noProof/>
        </w:rPr>
        <w:t xml:space="preserve">Bjelovar 10. siječnja 2019. </w:t>
      </w:r>
    </w:p>
    <w:p w:rsidRDefault="00DE144E" w:rsidP="00DE144E" w:rsidR="00DE144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     </w:t>
      </w:r>
      <w:r>
        <w:rPr>
          <w:noProof/>
        </w:rPr>
        <w:t xml:space="preserve"> S u d a c</w:t>
      </w:r>
    </w:p>
    <w:p w:rsidRDefault="00DE144E" w:rsidP="00DE144E" w:rsidR="00DE144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 </w:t>
      </w:r>
      <w:r>
        <w:rPr>
          <w:noProof/>
        </w:rPr>
        <w:t xml:space="preserve">   Tomislav Mrazović,v.r.</w:t>
      </w:r>
    </w:p>
    <w:p w:rsidRDefault="00DE144E" w:rsidP="00DE144E" w:rsidR="00DE144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    </w:t>
      </w:r>
      <w:r>
        <w:rPr>
          <w:noProof/>
        </w:rPr>
        <w:t xml:space="preserve">   Za točnost otpravka-ovlašteni službenik</w:t>
      </w:r>
    </w:p>
    <w:p w:rsidRDefault="00DE144E" w:rsidP="00DE144E" w:rsidR="00DE144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           </w:t>
      </w:r>
      <w:r>
        <w:rPr>
          <w:noProof/>
        </w:rPr>
        <w:t xml:space="preserve">  Jasmina Tubić</w:t>
      </w:r>
    </w:p>
    <w:p w:rsidRDefault="00DE144E" w:rsidP="00DE144E" w:rsidR="00DE144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44E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38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St-708/2018-12</izvorni_sadrzaj>
    <derivirana_varijabla naziv="DomainObject.Oznaka_1">St-708/2018-12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I A jednostavno društvo s ograničenom odgovornošću za trgovinu</izvorni_sadrzaj>
    <derivirana_varijabla naziv="DomainObject.Predmet.ProtustrankaFormated_1">  R I A jednostavno društvo s ograničenom odgovornošću za trgovinu</derivirana_varijabla>
  </DomainObject.Predmet.ProtustrankaFormated>
  <DomainObject.Predmet.ProtustrankaFormatedOIB>
    <izvorni_sadrzaj>  R I A jednostavno društvo s ograničenom odgovornošću za trgovinu, OIB 44875347807</izvorni_sadrzaj>
    <derivirana_varijabla naziv="DomainObject.Predmet.ProtustrankaFormatedOIB_1">  R I A jednostavno društvo s ograničenom odgovornošću za trgovinu, OIB 44875347807</derivirana_varijabla>
  </DomainObject.Predmet.ProtustrankaFormatedOIB>
  <DomainObject.Predmet.ProtustrankaFormatedWithAdress>
    <izvorni_sadrzaj> R I A jednostavno društvo s ograničenom odgovornošću za trgovinu, Vladimira Nazora 47, 33410 Suhopolje</izvorni_sadrzaj>
    <derivirana_varijabla naziv="DomainObject.Predmet.ProtustrankaFormatedWithAdress_1"> R I A jednostavno društvo s ograničenom odgovornošću za trgovinu, Vladimira Nazora 47, 33410 Suhopolje</derivirana_varijabla>
  </DomainObject.Predmet.ProtustrankaFormatedWithAdress>
  <DomainObject.Predmet.ProtustrankaFormatedWithAdressOIB>
    <izvorni_sadrzaj> R I A jednostavno društvo s ograničenom odgovornošću za trgovinu, OIB 44875347807, Vladimira Nazora 47, 33410 Suhopolje</izvorni_sadrzaj>
    <derivirana_varijabla naziv="DomainObject.Predmet.ProtustrankaFormatedWithAdressOIB_1"> R I A jednostavno društvo s ograničenom odgovornošću za trgovinu, OIB 44875347807, Vladimira Nazora 47, 33410 Suhopolje</derivirana_varijabla>
  </DomainObject.Predmet.ProtustrankaFormatedWithAdressOIB>
  <DomainObject.Predmet.ProtustrankaWithAdress>
    <izvorni_sadrzaj>R I A jednostavno društvo s ograničenom odgovornošću za trgovinu Vladimira Nazora 47, 33410 Suhopolje</izvorni_sadrzaj>
    <derivirana_varijabla naziv="DomainObject.Predmet.ProtustrankaWithAdress_1">R I A jednostavno društvo s ograničenom odgovornošću za trgovinu Vladimira Nazora 47, 33410 Suhopolje</derivirana_varijabla>
  </DomainObject.Predmet.ProtustrankaWithAdress>
  <DomainObject.Predmet.ProtustrankaWithAdressOIB>
    <izvorni_sadrzaj>R I A jednostavno društvo s ograničenom odgovornošću za trgovinu, OIB 44875347807, Vladimira Nazora 47, 33410 Suhopolje</izvorni_sadrzaj>
    <derivirana_varijabla naziv="DomainObject.Predmet.ProtustrankaWithAdressOIB_1">R I A jednostavno društvo s ograničenom odgovornošću za trgovinu, OIB 44875347807, Vladimira Nazora 47, 33410 Suhopolje</derivirana_varijabla>
  </DomainObject.Predmet.ProtustrankaWithAdressOIB>
  <DomainObject.Predmet.ProtustrankaNazivFormated>
    <izvorni_sadrzaj>R I A jednostavno društvo s ograničenom odgovornošću za trgovinu</izvorni_sadrzaj>
    <derivirana_varijabla naziv="DomainObject.Predmet.ProtustrankaNazivFormated_1">R I A jednostavno društvo s ograničenom odgovornošću za trgovinu</derivirana_varijabla>
  </DomainObject.Predmet.ProtustrankaNazivFormated>
  <DomainObject.Predmet.ProtustrankaNazivFormatedOIB>
    <izvorni_sadrzaj>R I A jednostavno društvo s ograničenom odgovornošću za trgovinu, OIB 44875347807</izvorni_sadrzaj>
    <derivirana_varijabla naziv="DomainObject.Predmet.ProtustrankaNazivFormatedOIB_1">R I A jednostavno društvo s ograničenom odgovornošću za trgovinu, OIB 44875347807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R I A jednostavno društvo s ograničenom odgovornošću za trgovinu</item>
    </izvorni_sadrzaj>
    <derivirana_varijabla naziv="DomainObject.Predmet.ProtuStrankaListFormated_1">
      <item>R I A jednostavno društvo s ograničenom odgovornošću za trgovinu</item>
    </derivirana_varijabla>
  </DomainObject.Predmet.ProtuStrankaListFormated>
  <DomainObject.Predmet.ProtuStrankaListFormatedOIB>
    <izvorni_sadrzaj>
      <item>R I A jednostavno društvo s ograničenom odgovornošću za trgovinu, OIB 44875347807</item>
    </izvorni_sadrzaj>
    <derivirana_varijabla naziv="DomainObject.Predmet.ProtuStrankaListFormatedOIB_1">
      <item>R I A jednostavno društvo s ograničenom odgovornošću za trgovinu, OIB 44875347807</item>
    </derivirana_varijabla>
  </DomainObject.Predmet.ProtuStrankaListFormatedOIB>
  <DomainObject.Predmet.ProtuStrankaListFormatedWithAdress>
    <izvorni_sadrzaj>
      <item>R I A jednostavno društvo s ograničenom odgovornošću za trgovinu, Vladimira Nazora 47, 33410 Suhopolje</item>
    </izvorni_sadrzaj>
    <derivirana_varijabla naziv="DomainObject.Predmet.ProtuStrankaListFormatedWithAdress_1">
      <item>R I A jednostavno društvo s ograničenom odgovornošću za trgovinu, Vladimira Nazora 47, 33410 Suhopolje</item>
    </derivirana_varijabla>
  </DomainObject.Predmet.ProtuStrankaListFormatedWithAdress>
  <DomainObject.Predmet.ProtuStrankaListFormatedWithAdressOIB>
    <izvorni_sadrzaj>
      <item>R I A jednostavno društvo s ograničenom odgovornošću za trgovinu, OIB 44875347807, Vladimira Nazora 47, 33410 Suhopolje</item>
    </izvorni_sadrzaj>
    <derivirana_varijabla naziv="DomainObject.Predmet.ProtuStrankaListFormatedWithAdressOIB_1">
      <item>R I A jednostavno društvo s ograničenom odgovornošću za trgovinu, OIB 44875347807, Vladimira Nazora 47, 33410 Suhopolje</item>
    </derivirana_varijabla>
  </DomainObject.Predmet.ProtuStrankaListFormatedWithAdressOIB>
  <DomainObject.Predmet.ProtuStrankaListNazivFormated>
    <izvorni_sadrzaj>
      <item>R I A jednostavno društvo s ograničenom odgovornošću za trgovinu</item>
    </izvorni_sadrzaj>
    <derivirana_varijabla naziv="DomainObject.Predmet.ProtuStrankaListNazivFormated_1">
      <item>R I A jednostavno društvo s ograničenom odgovornošću za trgovinu</item>
    </derivirana_varijabla>
  </DomainObject.Predmet.ProtuStrankaListNazivFormated>
  <DomainObject.Predmet.ProtuStrankaListNazivFormatedOIB>
    <izvorni_sadrzaj>
      <item>R I A jednostavno društvo s ograničenom odgovornošću za trgovinu, OIB 44875347807</item>
    </izvorni_sadrzaj>
    <derivirana_varijabla naziv="DomainObject.Predmet.ProtuStrankaListNazivFormatedOIB_1">
      <item>R I A jednostavno društvo s ograničenom odgovornošću za trgovinu, OIB 44875347807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St-708/2018-12</izvorni_sadrzaj>
    <derivirana_varijabla naziv="DomainObject.PoslovniBrojDokumenta_1">St-708/2018-12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R I A jednostavno društvo s ograničenom odgovornošću za trgovinu</izvorni_sadrzaj>
    <derivirana_varijabla naziv="DomainObject.Predmet.ProtustrankaIDrugi_1">R I A jednostavno društvo s ograničenom odgovornošću za trgovinu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R I A jednostavno društvo s ograničenom odgovornošću za trgovinu, OIB 44875347807, Vladimira Nazora 47, 33410 Suhopolje</izvorni_sadrzaj>
    <derivirana_varijabla naziv="DomainObject.Predmet.ProtustrankaIDrugiAdressOIB_1">R I A jednostavno društvo s ograničenom odgovornošću za trgovinu, OIB 44875347807, Vladimira Nazora 47,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R I A jednostavno društvo s ograničenom odgovornošću za trgovinu</item>
    </izvorni_sadrzaj>
    <derivirana_varijabla naziv="DomainObject.Predmet.SudioniciListNaziv_1">
      <item>Financijska agencija RC Zagreb Podružnica Bjelovar</item>
      <item>R I A jednostavno društvo s ograničenom odgovornošću za trgovinu</item>
    </derivirana_varijabla>
  </DomainObject.Predmet.SudioniciListNaziv>
  <DomainObject.Predmet.SudioniciListAdressOIB>
    <izvorni_sadrzaj>
      <item>Financijska agencija RC Zagreb Podružnica Bjelovar, OIB 85821130368, F. Supila 4,43000 Bjelovar</item>
      <item>R I A jednostavno društvo s ograničenom odgovornošću za trgovinu, OIB 44875347807, Vladimira Nazora 47,33410 Suhopolje</item>
    </izvorni_sadrzaj>
    <derivirana_varijabla naziv="DomainObject.Predmet.SudioniciListAdressOIB_1">
      <item>Financijska agencija RC Zagreb Podružnica Bjelovar, OIB 85821130368, F. Supila 4,43000 Bjelovar</item>
      <item>R I A jednostavno društvo s ograničenom odgovornošću za trgovinu, OIB 44875347807, Vladimira Nazora 47,33410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19706-79BF-4525-B4A1-0906449A8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3542</properties:Characters>
  <properties:Lines>74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