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cf25" w14:paraId="22fcf25" w:rsidRDefault="00C142BB" w:rsidP="004572C2" w:rsidR="00C142BB" w:rsidRPr="003B37E1">
      <w:pPr>
        <w:ind w:firstLine="708"/>
        <w15:collapsed w:val="false"/>
      </w:pPr>
      <w:bookmarkStart w:name="_GoBack" w:id="0"/>
      <w:bookmarkEnd w:id="0"/>
      <w:r w:rsidRPr="003B37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42BB" w:rsidP="00625200" w:rsidR="00C142BB" w:rsidRPr="003B37E1">
      <w:pPr>
        <w:spacing w:before="160"/>
      </w:pPr>
      <w:r w:rsidRPr="003B37E1">
        <w:t>REPUBLIKA HRVATSKA</w:t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</w:p>
    <w:p w:rsidRDefault="00C142BB" w:rsidP="00C142BB" w:rsidR="009652AC" w:rsidRPr="00344575">
      <w:r w:rsidRPr="003B37E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39019A" w:rsidR="00FF05FA" w:rsidRPr="00FF05FA">
      <w:pPr>
        <w:spacing w:after="300" w:before="30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39019A" w:rsidR="0058272A">
      <w:pPr>
        <w:spacing w:after="300" w:before="30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03394A" w:rsidR="005B3C1C" w:rsidRPr="0003394A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u </w:t>
      </w:r>
      <w:r w:rsidR="00421738" w:rsidRPr="00B15E7C">
        <w:t>stečajnom postupku</w:t>
      </w:r>
      <w:r w:rsidR="00421738">
        <w:t xml:space="preserve"> nad </w:t>
      </w:r>
      <w:r w:rsidR="00E7102F">
        <w:t xml:space="preserve">dužnikom </w:t>
      </w:r>
      <w:r w:rsidR="0068685C" w:rsidRPr="0068685C">
        <w:t xml:space="preserve">COLLIGO d.o.o. u </w:t>
      </w:r>
      <w:r w:rsidR="0068685C" w:rsidRPr="003C6414">
        <w:t>stečaju Dugi rat, Poljička cesta 133, OIB: 54771173716</w:t>
      </w:r>
      <w:r w:rsidR="00E7102F" w:rsidRPr="003C6414">
        <w:t>,</w:t>
      </w:r>
      <w:r w:rsidRPr="003C6414">
        <w:t>nakon</w:t>
      </w:r>
      <w:r w:rsidR="003578FD" w:rsidRPr="003C6414">
        <w:t xml:space="preserve"> </w:t>
      </w:r>
      <w:r w:rsidRPr="003C6414">
        <w:t>ispitn</w:t>
      </w:r>
      <w:r w:rsidR="0004502B" w:rsidRPr="003C6414">
        <w:t>og</w:t>
      </w:r>
      <w:r w:rsidR="003578FD" w:rsidRPr="003C6414">
        <w:t xml:space="preserve"> </w:t>
      </w:r>
      <w:r w:rsidRPr="003C6414">
        <w:t>ročišta održan</w:t>
      </w:r>
      <w:r w:rsidR="0004502B" w:rsidRPr="003C6414">
        <w:t>og</w:t>
      </w:r>
      <w:r w:rsidRPr="003C6414">
        <w:t xml:space="preserve"> kod ovog suda </w:t>
      </w:r>
      <w:r w:rsidR="00522193" w:rsidRPr="003C6414">
        <w:t xml:space="preserve">dana </w:t>
      </w:r>
      <w:r w:rsidR="00C174A4" w:rsidRPr="003C6414">
        <w:t>7</w:t>
      </w:r>
      <w:r w:rsidR="0003394A" w:rsidRPr="003C6414">
        <w:t>. prosinca</w:t>
      </w:r>
      <w:r w:rsidR="000F16DB" w:rsidRPr="003C6414">
        <w:t xml:space="preserve"> 2015. godine</w:t>
      </w:r>
      <w:r w:rsidR="003578FD" w:rsidRPr="003C6414">
        <w:t>, dana 28. prosinca 2015. godine,</w:t>
      </w:r>
    </w:p>
    <w:p w:rsidRDefault="00E7102F" w:rsidP="0039019A" w:rsidR="00912B79">
      <w:pPr>
        <w:spacing w:after="3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4233FF" w:rsidP="00456E05" w:rsidR="00522193">
      <w:pPr>
        <w:spacing w:before="200"/>
        <w:ind w:firstLine="709"/>
        <w:rPr>
          <w:rFonts w:eastAsia="Arial Unicode MS"/>
          <w:lang w:eastAsia="en-US"/>
        </w:rPr>
      </w:pPr>
      <w:r w:rsidRPr="00566257">
        <w:rPr>
          <w:rFonts w:eastAsia="Arial Unicode MS"/>
          <w:lang w:eastAsia="en-US"/>
        </w:rPr>
        <w:t xml:space="preserve">I. </w:t>
      </w:r>
      <w:r w:rsidR="00912B79" w:rsidRPr="00566257">
        <w:rPr>
          <w:rFonts w:eastAsia="Arial Unicode MS"/>
          <w:lang w:eastAsia="en-US"/>
        </w:rPr>
        <w:t xml:space="preserve">Utvrđuju se tražbine vjerovnika I. višeg isplatnog </w:t>
      </w:r>
      <w:r w:rsidR="00522193">
        <w:rPr>
          <w:rFonts w:eastAsia="Arial Unicode MS"/>
          <w:lang w:eastAsia="en-US"/>
        </w:rPr>
        <w:t>reda:</w:t>
      </w:r>
    </w:p>
    <w:p w:rsidRDefault="0068685C" w:rsidP="0068685C" w:rsidR="0068685C">
      <w:pPr>
        <w:spacing w:before="100"/>
        <w:ind w:firstLine="709"/>
        <w:rPr>
          <w:rFonts w:eastAsia="Arial Unicode MS"/>
          <w:lang w:eastAsia="en-US"/>
        </w:rPr>
      </w:pPr>
    </w:p>
    <w:tbl>
      <w:tblPr>
        <w:tblStyle w:val="Reetkatablice"/>
        <w:tblW w:type="auto" w:w="0"/>
        <w:jc w:val="center"/>
        <w:tblInd w:type="dxa" w:w="-601"/>
        <w:tblLayout w:type="fixed"/>
        <w:tblLook w:val="04A0" w:noVBand="1" w:noHBand="0" w:lastColumn="0" w:firstColumn="1" w:lastRow="0" w:firstRow="1"/>
      </w:tblPr>
      <w:tblGrid>
        <w:gridCol w:w="851"/>
        <w:gridCol w:w="6095"/>
        <w:gridCol w:w="2410"/>
      </w:tblGrid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bCs/>
                <w:color w:val="000000"/>
              </w:rPr>
            </w:pPr>
            <w:r w:rsidRPr="0068685C">
              <w:rPr>
                <w:bCs/>
                <w:color w:val="000000"/>
              </w:rPr>
              <w:t>R. Br.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bCs/>
                <w:color w:val="000000"/>
              </w:rPr>
            </w:pPr>
            <w:r w:rsidRPr="0068685C">
              <w:rPr>
                <w:bCs/>
                <w:color w:val="000000"/>
              </w:rPr>
              <w:t>Vjerovnik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bCs/>
                <w:color w:val="000000"/>
              </w:rPr>
            </w:pPr>
            <w:r w:rsidRPr="0068685C">
              <w:rPr>
                <w:bCs/>
                <w:color w:val="000000"/>
              </w:rPr>
              <w:t>Iznos utvrđene tražbine u kn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1.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MARIO MATIJEVIĆ,</w:t>
            </w:r>
            <w:r w:rsidR="00770A38">
              <w:rPr>
                <w:color w:val="000000"/>
              </w:rPr>
              <w:t xml:space="preserve"> </w:t>
            </w:r>
            <w:r w:rsidRPr="0068685C">
              <w:rPr>
                <w:color w:val="000000"/>
              </w:rPr>
              <w:t>Dućki put 7,</w:t>
            </w:r>
            <w:r w:rsidR="003578FD">
              <w:rPr>
                <w:color w:val="000000"/>
              </w:rPr>
              <w:t xml:space="preserve"> </w:t>
            </w:r>
            <w:r w:rsidRPr="0068685C">
              <w:rPr>
                <w:color w:val="000000"/>
              </w:rPr>
              <w:t>Dugi Rat, OIB:32940069191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20.835,62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2.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JURE ŠAŠKOR, Gata, Zvečanje, Čišla,        OIB:39946646294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9.673,75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3.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ANTE ŠAŠKOR, Gata, Zvečanje, Čišla,     OIB:59226364400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9.020,34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4.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IVICA PALADIN, Poljička cesta 48,</w:t>
            </w:r>
            <w:r w:rsidR="003578FD">
              <w:rPr>
                <w:color w:val="000000"/>
              </w:rPr>
              <w:t xml:space="preserve"> </w:t>
            </w:r>
            <w:r w:rsidRPr="0068685C">
              <w:rPr>
                <w:color w:val="000000"/>
              </w:rPr>
              <w:t>Dugi Rat                                                           OIB:03452114472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10.688,52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5.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TOMISLAV ROSO, Hrvatskih velikana 8, Dugi Rat                                          OIB:14349451304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7.574,86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6.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DRAGAN GRIZELJ, Mosorska ulica 5,</w:t>
            </w:r>
            <w:r w:rsidR="003578FD">
              <w:rPr>
                <w:color w:val="000000"/>
              </w:rPr>
              <w:t xml:space="preserve"> </w:t>
            </w:r>
            <w:r w:rsidRPr="0068685C">
              <w:rPr>
                <w:color w:val="000000"/>
              </w:rPr>
              <w:t>Dugi Rat                                                  OIB:56591946611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8.395,87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LUKA POCRNJA, Omiška 13, Dugi Rat                                          OIB:07111725508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8.274,99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IVAN MILAVIĆ, Poljička cesta-golubinka 7, Dugi Rat                                     OIB:25017601365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10.243,36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9.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DENIS  JURJEVIĆ, Knezova Kačića 27, Omiš                                        OIB:81844399887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7.479,08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</w:pPr>
            <w:r w:rsidRPr="0068685C">
              <w:t>10.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 xml:space="preserve">RATKO STANIĆ, Zvečanje 52, Gata </w:t>
            </w:r>
          </w:p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 xml:space="preserve">  OIB:39357534761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8.164,67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</w:pPr>
            <w:r w:rsidRPr="0068685C">
              <w:t>11.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RINO IVETIĆ, Poljička cesta 121, Dugi Rat                                                     OIB:55852368886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8.406,48</w:t>
            </w:r>
          </w:p>
        </w:tc>
      </w:tr>
      <w:tr w:rsidTr="0039019A" w:rsidR="0068685C" w:rsidRPr="0068685C">
        <w:trPr>
          <w:trHeight w:val="66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lastRenderedPageBreak/>
              <w:t>12.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TINA GRANIĆ, Kukuljevićeva 16,</w:t>
            </w:r>
            <w:r w:rsidR="003578FD">
              <w:rPr>
                <w:color w:val="000000"/>
              </w:rPr>
              <w:t xml:space="preserve"> </w:t>
            </w:r>
            <w:r w:rsidRPr="0068685C">
              <w:rPr>
                <w:color w:val="000000"/>
              </w:rPr>
              <w:t>Dugi Rat                                                 OIB:49412515854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10.447,93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13.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DESIMIR PIVAC, Omiška 17, Dugi Rat        OIB:77956236626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10.691,74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14.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ANTE TOMIĆ,Žilića potok 17, Dugi Rat,</w:t>
            </w:r>
          </w:p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 xml:space="preserve"> OIB:60086596968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6.205,66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15.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IVICA RADANOVIĆ, Mosećka 87, Split  OIB:05211960178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8.702,38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16.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39019A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 xml:space="preserve">ANTE ŠKOBALJ, Vavlje 501, Dugi Rat </w:t>
            </w:r>
          </w:p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OIB:58480552711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8.488,65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17.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ANTE BILIĆ,</w:t>
            </w:r>
            <w:r w:rsidR="00770A38">
              <w:rPr>
                <w:color w:val="000000"/>
              </w:rPr>
              <w:t xml:space="preserve"> </w:t>
            </w:r>
            <w:r w:rsidRPr="0068685C">
              <w:rPr>
                <w:color w:val="000000"/>
              </w:rPr>
              <w:t>Kostanje 0, Kostanje</w:t>
            </w:r>
          </w:p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 xml:space="preserve">    OIB:80324090948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8.666,14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18.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KRISTIJAN BANOVIĆ,</w:t>
            </w:r>
            <w:r w:rsidR="00770A38">
              <w:rPr>
                <w:color w:val="000000"/>
              </w:rPr>
              <w:t xml:space="preserve"> </w:t>
            </w:r>
            <w:r w:rsidRPr="0068685C">
              <w:rPr>
                <w:color w:val="000000"/>
              </w:rPr>
              <w:t>Zakućac 0, Omiš OIB:11497524425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7.766,98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19.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39019A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 xml:space="preserve">LUKA VRKIĆ, Jadranska 14, Dugi Rat </w:t>
            </w:r>
          </w:p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 xml:space="preserve"> OIB:48436207337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10.928,97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20.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ANTE VUKIĆ, Zvečanje 0,Zvečanje, Gata, OIB:39063176203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8.887,32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21.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ANTE ŽILIĆ,</w:t>
            </w:r>
            <w:r w:rsidR="00AE6F3E">
              <w:rPr>
                <w:color w:val="000000"/>
              </w:rPr>
              <w:t xml:space="preserve"> </w:t>
            </w:r>
            <w:r w:rsidRPr="0068685C">
              <w:rPr>
                <w:color w:val="000000"/>
              </w:rPr>
              <w:t xml:space="preserve">Đački put 4, Dugi Rat  </w:t>
            </w:r>
          </w:p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 xml:space="preserve">  OIB:84934926351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5.865,06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22.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TOMISLAV JERČIĆ, Getaldićeva 17, Split OIB:67953661318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7.340,87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23.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724F0F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 xml:space="preserve">ANTE MAŽAR, Jadranska 12, Dugi Rat  </w:t>
            </w:r>
          </w:p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OIB:53551021109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6.849,66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24.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 xml:space="preserve">IVICA MILIČEVIĆ, Zvečanje 0, Gata  </w:t>
            </w:r>
          </w:p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 xml:space="preserve"> OIB:68244408536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7.172,37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25.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BRANKO BILIĆ, Kostanje 0, Kostanje</w:t>
            </w:r>
          </w:p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 xml:space="preserve"> OIB:71908967288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7.472,19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26.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IVICA TOMIĆ, Hrvatskih velikana 17, Dugi Rat                                   OIB:84853615764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6.857,29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27.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LUKA PLEIĆ, Hrvatske mornarice 25, Dugi Rat                                   OIB:52111582167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9.303,91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28.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FRANE VOJNOVIĆ, Golubinka 3, Dugi Rat                                                OIB:25953940943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22.243,88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29.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BRANIMIR JERČIĆ, Obala gusara 2, Omiš                                           OIB:83517328946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10.953,16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30.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BORIS VELIĆ. Hrvatskih velikana 11, Dugi Rat                                                OIB:07800323362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6.585,40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31.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STIPE KADIĆ, Vladimira Nazora 6, Dugi Rat                                             OIB:21926739568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7.313,45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32.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MARKO JURIČEVIĆ, Duće Rogač V3,Dugi rat                            OIB:81672696850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8.122,25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33.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 xml:space="preserve">MARIJO MIMICA, Stanići 0, Omiš   </w:t>
            </w:r>
          </w:p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 xml:space="preserve">  OIB:68271036091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8.148,26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34.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BRANIMIR JAKOVLJEVIĆ, Poljička cesta 38,</w:t>
            </w:r>
            <w:r w:rsidR="003578FD">
              <w:rPr>
                <w:color w:val="000000"/>
              </w:rPr>
              <w:t xml:space="preserve"> </w:t>
            </w:r>
            <w:r w:rsidRPr="0068685C">
              <w:rPr>
                <w:color w:val="000000"/>
              </w:rPr>
              <w:t>Dugi Rat                         OIB:67946975886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6.556,61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35.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IVAN KADIĆ,Poljička cesta 155, Dugi Rat                                                   OIB:18832681676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19.003,82</w:t>
            </w:r>
          </w:p>
        </w:tc>
      </w:tr>
      <w:tr w:rsidTr="0039019A" w:rsidR="0068685C" w:rsidRPr="0068685C">
        <w:trPr>
          <w:trHeight w:val="695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lastRenderedPageBreak/>
              <w:t>36.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MARIO JURIČEVIĆ, Kostanje</w:t>
            </w:r>
            <w:r w:rsidR="00E041B2">
              <w:rPr>
                <w:color w:val="000000"/>
              </w:rPr>
              <w:t xml:space="preserve"> </w:t>
            </w:r>
            <w:r w:rsidRPr="0068685C">
              <w:rPr>
                <w:color w:val="000000"/>
              </w:rPr>
              <w:t>b</w:t>
            </w:r>
            <w:r w:rsidR="00394532">
              <w:rPr>
                <w:color w:val="000000"/>
              </w:rPr>
              <w:t>.</w:t>
            </w:r>
            <w:r w:rsidRPr="0068685C">
              <w:rPr>
                <w:color w:val="000000"/>
              </w:rPr>
              <w:t>b</w:t>
            </w:r>
            <w:r w:rsidR="00394532">
              <w:rPr>
                <w:color w:val="000000"/>
              </w:rPr>
              <w:t>.</w:t>
            </w:r>
            <w:r w:rsidRPr="0068685C">
              <w:rPr>
                <w:color w:val="000000"/>
              </w:rPr>
              <w:t>, Kostanje                                    OIB:32483814433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24.401,15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37.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ROKO TERZIĆ, Žilića potok 4, Dugi Rat OIB:39577639140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8.329,10</w:t>
            </w:r>
          </w:p>
        </w:tc>
      </w:tr>
      <w:tr w:rsidTr="00724F0F" w:rsidR="0068685C" w:rsidRPr="0068685C">
        <w:trPr>
          <w:trHeight w:val="681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>
            <w:pPr>
              <w:jc w:val="center"/>
              <w:rPr>
                <w:color w:val="000000"/>
              </w:rPr>
            </w:pPr>
          </w:p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38.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MLADEN KADIĆ, Poljička cesta 155, Dugi Rat                                       OIB:75741238617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>
            <w:pPr>
              <w:jc w:val="center"/>
              <w:rPr>
                <w:color w:val="000000"/>
              </w:rPr>
            </w:pPr>
          </w:p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21.105,22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39.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GORAN MLADIN, Mosorska 22, Dugi Rat,                                             OIB:93212476288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21.169,44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40.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KRISTIJAN JERČIĆ, Hrvatskih velikana 12, Dugi Rat                                 OIB:19902772138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6.602,91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41.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DARKO UTROBIČIĆ, Poljička cesta 37,Dugi Rat                                       OIB:91888892507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21.117,83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42.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MARIN JERMELIĆ, Jadranska 20, Dugi Rat                                                 OIB:11619813836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21.189,04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43.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STIPE ČULIĆ, Stjepana Radića 8,</w:t>
            </w:r>
            <w:r w:rsidR="00394532">
              <w:rPr>
                <w:color w:val="000000"/>
              </w:rPr>
              <w:t xml:space="preserve"> </w:t>
            </w:r>
            <w:r w:rsidRPr="0068685C">
              <w:rPr>
                <w:color w:val="000000"/>
              </w:rPr>
              <w:t>Dugi Rat OIB:70895590203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11.355,54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44.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IVAN KADIĆ,Poljička cesta 155, Dugi Rat                                                   OIB:23014079828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77.509,25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45.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ANĐELKO TAFRA, Poljička cesta 50,Dugi Rat                                         OIB:03147995074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8.409,93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46.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ĐORĐE KIŠLEGIĆ, Jadranska 3, Dugi Rat OIB:99038587897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7.791,62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47.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FF06E0">
            <w:pPr>
              <w:jc w:val="center"/>
              <w:rPr>
                <w:color w:val="000000"/>
              </w:rPr>
            </w:pPr>
            <w:r w:rsidRPr="00FF06E0">
              <w:rPr>
                <w:color w:val="000000"/>
              </w:rPr>
              <w:t>ANTE BUĆO,</w:t>
            </w:r>
          </w:p>
          <w:p w:rsidRDefault="0068685C" w:rsidP="0068685C" w:rsidR="00724F0F">
            <w:pPr>
              <w:jc w:val="center"/>
              <w:rPr>
                <w:color w:val="000000"/>
              </w:rPr>
            </w:pPr>
            <w:r w:rsidRPr="00FF06E0">
              <w:rPr>
                <w:color w:val="000000"/>
              </w:rPr>
              <w:t>Četvrt vrilo 5, Omiš</w:t>
            </w:r>
            <w:r w:rsidRPr="0068685C">
              <w:rPr>
                <w:color w:val="000000"/>
              </w:rPr>
              <w:t xml:space="preserve">        </w:t>
            </w:r>
          </w:p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OIB:53909216366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7.622,56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48.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TONĆI ČIZMIĆ, Mosorska ulica 7,</w:t>
            </w:r>
            <w:r w:rsidR="003578FD">
              <w:rPr>
                <w:color w:val="000000"/>
              </w:rPr>
              <w:t xml:space="preserve"> </w:t>
            </w:r>
            <w:r w:rsidRPr="0068685C">
              <w:rPr>
                <w:color w:val="000000"/>
              </w:rPr>
              <w:t>Dugi Rat OIB:01784998459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10.052,09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49.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JOSIP MLADIN, Mosorska ulica 22, Dugi Rat                                                  OIB:86697831443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6.279,70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50.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724F0F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EDI PASTAR, Jadranska 12, Dugi Rat</w:t>
            </w:r>
          </w:p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 xml:space="preserve"> OIB:60174675834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21.130,63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51.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39019A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 xml:space="preserve">MLADEN PIVAC, Omiška 15,Dugi Rat, </w:t>
            </w:r>
          </w:p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OIB:28439626158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6.909,71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52.</w:t>
            </w:r>
          </w:p>
        </w:tc>
        <w:tc>
          <w:tcPr>
            <w:tcW w:type="dxa" w:w="6095"/>
            <w:vAlign w:val="center"/>
            <w:hideMark/>
          </w:tcPr>
          <w:p w:rsidRDefault="0068685C" w:rsidP="00FF06E0" w:rsidR="0068685C" w:rsidRPr="0068685C">
            <w:pPr>
              <w:jc w:val="center"/>
              <w:rPr>
                <w:color w:val="000000"/>
              </w:rPr>
            </w:pPr>
            <w:r w:rsidRPr="003C6414">
              <w:rPr>
                <w:color w:val="000000"/>
              </w:rPr>
              <w:t xml:space="preserve">ESTERA RAKULJIĆ, Put sv. Roka 35, Supetar                                                   OIB: </w:t>
            </w:r>
            <w:r w:rsidR="00FF06E0" w:rsidRPr="003C6414">
              <w:rPr>
                <w:color w:val="000000"/>
              </w:rPr>
              <w:t>91335283098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11.139,11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53.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JURE VIDAKOVIĆ, Gomiličine 20,</w:t>
            </w:r>
            <w:r w:rsidR="00394532">
              <w:rPr>
                <w:color w:val="000000"/>
              </w:rPr>
              <w:t xml:space="preserve"> </w:t>
            </w:r>
            <w:r w:rsidRPr="0068685C">
              <w:rPr>
                <w:color w:val="000000"/>
              </w:rPr>
              <w:t>Dugi Rat                                                           OIB: 37632168461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7.121,94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54.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MLADEN JERMELIĆ, Žilića potok 12,Dugi Rat                                                OIB:91915507459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9.902,98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55.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MATE BEŠLIĆ,Trg kralja Tomislava 4, Dugi Rat                                            OIB:09849885113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8.378,02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56.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SILVIO KELAVA, Bana Jelačića 6,Dugi Rat                                                   OIB:95078496000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7.860,83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57.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ANTONIJO SUDIĆ, Mali rat 35, Dugi Rat OIB:38464594823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9.585,77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58.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MARKO VIDAKOVIĆ,Mali rat 20, Dugi Rat                                                      OIB:71221670250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8.850,65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59.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MARKO VIDAKOVIĆ,Poljička cesta 48,</w:t>
            </w:r>
            <w:r w:rsidR="003578FD">
              <w:rPr>
                <w:color w:val="000000"/>
              </w:rPr>
              <w:t xml:space="preserve"> </w:t>
            </w:r>
            <w:r w:rsidRPr="0068685C">
              <w:rPr>
                <w:color w:val="000000"/>
              </w:rPr>
              <w:t xml:space="preserve">Dugi Rat                                               </w:t>
            </w:r>
            <w:r w:rsidRPr="0068685C">
              <w:rPr>
                <w:color w:val="000000"/>
              </w:rPr>
              <w:lastRenderedPageBreak/>
              <w:t>OIB:00226381468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lastRenderedPageBreak/>
              <w:t>6.855,82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lastRenderedPageBreak/>
              <w:t>60.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BOŽE MARUŠIĆ,Trg kralja Tomislava 9, Dugi Rat                                                OIB:31448885754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10.691,74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61.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MARIO KADIĆ, Poljička cesta 52,</w:t>
            </w:r>
            <w:r w:rsidR="003578FD">
              <w:rPr>
                <w:color w:val="000000"/>
              </w:rPr>
              <w:t xml:space="preserve"> </w:t>
            </w:r>
            <w:r w:rsidRPr="0068685C">
              <w:rPr>
                <w:color w:val="000000"/>
              </w:rPr>
              <w:t>Dugi Rat                                                        OIB:12419539356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7.766,39</w:t>
            </w:r>
          </w:p>
        </w:tc>
      </w:tr>
      <w:tr w:rsidTr="00724F0F" w:rsidR="0068685C" w:rsidRPr="0068685C">
        <w:trPr>
          <w:trHeight w:val="550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62.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SLAVKO PLEIĆ, Hrvatske mornarice 33, Dugi Rat                                                 OIB:40827580571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7.793,10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63.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724F0F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TIHOMIR SOVULJ, Kučiće 87, Kučiće</w:t>
            </w:r>
          </w:p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 xml:space="preserve"> OIB:74744443508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7.817,65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64.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DAVOR ROGULJIĆ, Bana Jelačića b.b.,</w:t>
            </w:r>
            <w:r w:rsidR="003578FD">
              <w:rPr>
                <w:color w:val="000000"/>
              </w:rPr>
              <w:t xml:space="preserve"> </w:t>
            </w:r>
            <w:r w:rsidRPr="0068685C">
              <w:rPr>
                <w:color w:val="000000"/>
              </w:rPr>
              <w:t>Dugi Rat                                              OIB:65686611067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21.167,81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65.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724F0F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 xml:space="preserve">IVAN MILIČEVIĆ, Zvečanje 0, Gata  </w:t>
            </w:r>
          </w:p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OIB:08913196442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7.492,90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66.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JOZO JURIČEVIĆ, Duće Rogač 4,Dugi Rat                                                     OIB:50880896071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8.535,68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67.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RADOVAN KADIĆ, Vladimira Nazora 6, Dugi Rat                                            OIB:86782516271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7.522,60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68.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DUJE TOMAŠ,Dinka Šimunovića 25, Split                                                      OIB:48149334735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7.318,41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69.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HRVOJE NEJAŠMIĆ, Mosorska 18, Dugi Rat                                                          OIB:75538509803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6.897,24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70.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MATEO TOMIĆ,Mile Gojsalić 8,</w:t>
            </w:r>
            <w:r w:rsidR="002F7596">
              <w:rPr>
                <w:color w:val="000000"/>
              </w:rPr>
              <w:t xml:space="preserve"> </w:t>
            </w:r>
            <w:r w:rsidRPr="0068685C">
              <w:rPr>
                <w:color w:val="000000"/>
              </w:rPr>
              <w:t>Dugi Rat                                                       OIB:19479877879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8.408,21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71.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ALEKSANDAR KADIĆ,Poljička cesta 52,</w:t>
            </w:r>
            <w:r w:rsidR="002F7596">
              <w:rPr>
                <w:color w:val="000000"/>
              </w:rPr>
              <w:t xml:space="preserve"> </w:t>
            </w:r>
            <w:r w:rsidRPr="0068685C">
              <w:rPr>
                <w:color w:val="000000"/>
              </w:rPr>
              <w:t>Dugi Rat                                         OIB:30095374431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6.927,87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72.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MIROSLAV TODOROVIĆ,Poljička cesta 175, Dugi rat                                           OIB:51910324566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6.760,94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73.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DARKO JERČIĆ, Stjepana Radića 1,</w:t>
            </w:r>
            <w:r w:rsidR="002F7596">
              <w:rPr>
                <w:color w:val="000000"/>
              </w:rPr>
              <w:t xml:space="preserve"> </w:t>
            </w:r>
            <w:r w:rsidRPr="0068685C">
              <w:rPr>
                <w:color w:val="000000"/>
              </w:rPr>
              <w:t>Dugi Rat                                                       OIB:90556888743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8.224,02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74.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MARIN ZEMUNIK, Put Svetog Roka 36, Jesenica                                                   OIB:64615467629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6.682,91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75.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JOZO ČURLIN,Trg kralja Tomislava 4, Dugi Rat                                                OIB:75559279047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8.222,54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76.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MIJO BALIĆ, Hrvatskih velikana 13BB, Dugi Rat                                               OIB:07672546747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8.274,86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77.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MLADEN RUBIĆ, Četvrt Ž. Dražojevića 13, Omiš                                             OIB:06068839138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10.953,15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78.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724F0F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 xml:space="preserve">ANTE ZEČIĆ,Omiška 1, Dugi Rat      </w:t>
            </w:r>
          </w:p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 xml:space="preserve">   OIB:41680063411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7.853,68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79.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STANISLAV BANDALO,Poljička cesta 107, Dugi Rat                                         OIB:24041487402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8.226,28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80.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LUKA ŠARIĆ,</w:t>
            </w:r>
            <w:r w:rsidR="00394532">
              <w:rPr>
                <w:color w:val="000000"/>
              </w:rPr>
              <w:t xml:space="preserve"> </w:t>
            </w:r>
            <w:r w:rsidRPr="0068685C">
              <w:rPr>
                <w:color w:val="000000"/>
              </w:rPr>
              <w:t>Bana Jelačića 8,Dugi Rat  OIB:14774626212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6.763,02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81.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724F0F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 xml:space="preserve">MLADEN PIVAC, Omiška 15, Dugi Rat </w:t>
            </w:r>
          </w:p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OIB:58324058161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12.350,24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82.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HUANITA VRŽINA Bernarda Vukasa 44, Split                                         OIB:97419414338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21.831,81</w:t>
            </w:r>
          </w:p>
        </w:tc>
      </w:tr>
      <w:tr w:rsidTr="0039019A" w:rsidR="0068685C" w:rsidRPr="0068685C">
        <w:trPr>
          <w:trHeight w:val="695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lastRenderedPageBreak/>
              <w:t>83.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MARKO VRZINA, Bernarda Vukasa 44, Split                                   OIB:71536803818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10.256,05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84.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NIGEL EVANS,Žilića potok 9,</w:t>
            </w:r>
            <w:r w:rsidR="002F7596">
              <w:rPr>
                <w:color w:val="000000"/>
              </w:rPr>
              <w:t xml:space="preserve"> </w:t>
            </w:r>
            <w:r w:rsidRPr="0068685C">
              <w:rPr>
                <w:color w:val="000000"/>
              </w:rPr>
              <w:t>Dugi Rat                                 OIB:53503323763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263.799,45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85.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MIROSLAV MIMICA</w:t>
            </w:r>
            <w:r w:rsidR="00394532">
              <w:rPr>
                <w:color w:val="000000"/>
              </w:rPr>
              <w:t>,</w:t>
            </w:r>
            <w:r w:rsidRPr="0068685C">
              <w:rPr>
                <w:color w:val="000000"/>
              </w:rPr>
              <w:t xml:space="preserve">  Glavica 2, Dugi Rat                                                      OIB:55651323847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42.170,93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86.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SAŠA DUMANIĆ, Kukuljevićeva 6, Split                          OIB:03987540027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10.774,32</w:t>
            </w:r>
          </w:p>
        </w:tc>
      </w:tr>
      <w:tr w:rsidTr="00724F0F" w:rsidR="0068685C" w:rsidRPr="0068685C">
        <w:trPr>
          <w:trHeight w:val="695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87.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JOSIP BALIĆ,</w:t>
            </w:r>
            <w:r w:rsidR="00394532">
              <w:rPr>
                <w:color w:val="000000"/>
              </w:rPr>
              <w:t xml:space="preserve"> </w:t>
            </w:r>
            <w:r w:rsidRPr="0068685C">
              <w:rPr>
                <w:color w:val="000000"/>
              </w:rPr>
              <w:t>Omiška 7, Dugi Rat                                  OIB:16053574191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5.929,98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88.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JELENA BRNIĆ, Ruđera Boškovića 22, Split                                   OIB:54696442687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10.186,80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89.</w:t>
            </w:r>
          </w:p>
        </w:tc>
        <w:tc>
          <w:tcPr>
            <w:tcW w:type="dxa" w:w="6095"/>
            <w:vAlign w:val="center"/>
            <w:hideMark/>
          </w:tcPr>
          <w:p w:rsidRDefault="00F3608F" w:rsidP="0068685C" w:rsidR="0068685C" w:rsidRPr="006868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JOSIP ČOKOLIĆ</w:t>
            </w:r>
            <w:r w:rsidR="0068685C" w:rsidRPr="0068685C">
              <w:rPr>
                <w:color w:val="000000"/>
              </w:rPr>
              <w:t>, Jadranska 14, Dugi Rat                        OIB:45034286148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7.475,83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90.</w:t>
            </w:r>
          </w:p>
        </w:tc>
        <w:tc>
          <w:tcPr>
            <w:tcW w:type="dxa" w:w="6095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EDITA MIMICA, Glavica 2, Dugi Rat                             OIB:78785789386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9.340,00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91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JURE PAVLIĆ,</w:t>
            </w:r>
            <w:r w:rsidR="00C174A4">
              <w:rPr>
                <w:color w:val="000000"/>
              </w:rPr>
              <w:t xml:space="preserve"> </w:t>
            </w:r>
            <w:r w:rsidRPr="0068685C">
              <w:rPr>
                <w:color w:val="000000"/>
              </w:rPr>
              <w:t>Stara cesta 17,</w:t>
            </w:r>
            <w:r w:rsidR="002F7596">
              <w:rPr>
                <w:color w:val="000000"/>
              </w:rPr>
              <w:t xml:space="preserve"> </w:t>
            </w:r>
            <w:r w:rsidRPr="0068685C">
              <w:rPr>
                <w:color w:val="000000"/>
              </w:rPr>
              <w:t>Dugi Rat                            OIB:24657900555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7.530,99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92.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GABRIJELA RADANOVIĆ</w:t>
            </w:r>
            <w:r w:rsidR="00724F0F">
              <w:rPr>
                <w:color w:val="000000"/>
              </w:rPr>
              <w:t xml:space="preserve">, </w:t>
            </w:r>
            <w:r w:rsidRPr="0068685C">
              <w:rPr>
                <w:color w:val="000000"/>
              </w:rPr>
              <w:t>Antofagaste 16, Split                          OIB:29784163420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20.849,81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93.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JOZO RAOS,</w:t>
            </w:r>
            <w:r w:rsidR="00C174A4">
              <w:rPr>
                <w:color w:val="000000"/>
              </w:rPr>
              <w:t xml:space="preserve"> </w:t>
            </w:r>
            <w:r w:rsidRPr="0068685C">
              <w:rPr>
                <w:color w:val="000000"/>
              </w:rPr>
              <w:t>Matije Ivanca 13,</w:t>
            </w:r>
            <w:r w:rsidR="002F7596">
              <w:rPr>
                <w:color w:val="000000"/>
              </w:rPr>
              <w:t xml:space="preserve"> </w:t>
            </w:r>
            <w:r w:rsidRPr="0068685C">
              <w:rPr>
                <w:color w:val="000000"/>
              </w:rPr>
              <w:t>Dugi Rat                                  OIB:48602867175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5.982,92</w:t>
            </w:r>
          </w:p>
        </w:tc>
      </w:tr>
      <w:tr w:rsidTr="00724F0F" w:rsidR="0068685C" w:rsidRPr="0068685C">
        <w:trPr>
          <w:trHeight w:val="57"/>
          <w:jc w:val="center"/>
        </w:trPr>
        <w:tc>
          <w:tcPr>
            <w:tcW w:type="dxa" w:w="851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94.</w:t>
            </w:r>
          </w:p>
        </w:tc>
        <w:tc>
          <w:tcPr>
            <w:tcW w:type="dxa" w:w="6095"/>
            <w:vAlign w:val="center"/>
            <w:hideMark/>
          </w:tcPr>
          <w:p w:rsidRDefault="0068685C" w:rsidP="00724F0F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TOMISLAV RAOS, Dučki put 13,</w:t>
            </w:r>
            <w:r w:rsidR="002F7596">
              <w:rPr>
                <w:color w:val="000000"/>
              </w:rPr>
              <w:t xml:space="preserve"> </w:t>
            </w:r>
            <w:r w:rsidRPr="0068685C">
              <w:rPr>
                <w:color w:val="000000"/>
              </w:rPr>
              <w:t>Dugi Rat                                        OIB:88568006385</w:t>
            </w:r>
          </w:p>
        </w:tc>
        <w:tc>
          <w:tcPr>
            <w:tcW w:type="dxa" w:w="2410"/>
            <w:vAlign w:val="center"/>
            <w:hideMark/>
          </w:tcPr>
          <w:p w:rsidRDefault="0068685C" w:rsidP="0068685C" w:rsidR="0068685C" w:rsidRPr="0068685C">
            <w:pPr>
              <w:jc w:val="center"/>
              <w:rPr>
                <w:color w:val="000000"/>
              </w:rPr>
            </w:pPr>
            <w:r w:rsidRPr="0068685C">
              <w:rPr>
                <w:color w:val="000000"/>
              </w:rPr>
              <w:t>7.480,89</w:t>
            </w:r>
          </w:p>
        </w:tc>
      </w:tr>
    </w:tbl>
    <w:p w:rsidRDefault="00724F0F" w:rsidP="00F3608F" w:rsidR="00724F0F">
      <w:pPr>
        <w:spacing w:before="100"/>
        <w:rPr>
          <w:rFonts w:eastAsia="Arial Unicode MS"/>
          <w:lang w:eastAsia="en-US"/>
        </w:rPr>
      </w:pPr>
    </w:p>
    <w:p w:rsidRDefault="00402F2A" w:rsidP="0039019A" w:rsidR="003C57FD">
      <w:pPr>
        <w:spacing w:after="200" w:before="1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II</w:t>
      </w:r>
      <w:r w:rsidR="003C57FD" w:rsidRPr="003C57FD">
        <w:rPr>
          <w:rFonts w:eastAsia="Arial Unicode MS"/>
          <w:lang w:eastAsia="en-US"/>
        </w:rPr>
        <w:t>. Utvrđuju se tražbine vjerovnika I</w:t>
      </w:r>
      <w:r w:rsidR="003C57FD">
        <w:rPr>
          <w:rFonts w:eastAsia="Arial Unicode MS"/>
          <w:lang w:eastAsia="en-US"/>
        </w:rPr>
        <w:t>I</w:t>
      </w:r>
      <w:r w:rsidR="003C57FD" w:rsidRPr="003C57FD">
        <w:rPr>
          <w:rFonts w:eastAsia="Arial Unicode MS"/>
          <w:lang w:eastAsia="en-US"/>
        </w:rPr>
        <w:t>. višeg isplatnog reda:</w:t>
      </w:r>
    </w:p>
    <w:tbl>
      <w:tblPr>
        <w:tblW w:type="pct" w:w="4991"/>
        <w:jc w:val="center"/>
        <w:tblInd w:type="dxa" w:w="-2383"/>
        <w:tblLook w:val="04A0" w:noVBand="1" w:noHBand="0" w:lastColumn="0" w:firstColumn="1" w:lastRow="0" w:firstRow="1"/>
      </w:tblPr>
      <w:tblGrid>
        <w:gridCol w:w="808"/>
        <w:gridCol w:w="6054"/>
        <w:gridCol w:w="2409"/>
      </w:tblGrid>
      <w:tr w:rsidTr="00F70642" w:rsidR="00F70642" w:rsidRPr="00F70642">
        <w:trPr>
          <w:trHeight w:val="20"/>
          <w:jc w:val="center"/>
        </w:trPr>
        <w:tc>
          <w:tcPr>
            <w:tcW w:type="pct" w:w="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0642" w:rsidP="00F70642" w:rsidR="00F70642" w:rsidRPr="00F70642">
            <w:pPr>
              <w:jc w:val="center"/>
              <w:rPr>
                <w:bCs/>
                <w:color w:val="000000"/>
              </w:rPr>
            </w:pPr>
            <w:r w:rsidRPr="00F70642">
              <w:rPr>
                <w:bCs/>
                <w:color w:val="000000"/>
              </w:rPr>
              <w:t>R. Br.</w:t>
            </w:r>
          </w:p>
        </w:tc>
        <w:tc>
          <w:tcPr>
            <w:tcW w:type="pct" w:w="32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0642" w:rsidP="00F70642" w:rsidR="00F70642" w:rsidRPr="00F70642">
            <w:pPr>
              <w:jc w:val="center"/>
              <w:rPr>
                <w:bCs/>
                <w:color w:val="000000"/>
              </w:rPr>
            </w:pPr>
            <w:r w:rsidRPr="00F70642">
              <w:rPr>
                <w:bCs/>
                <w:color w:val="000000"/>
              </w:rPr>
              <w:t>Vjerovnik</w:t>
            </w:r>
          </w:p>
        </w:tc>
        <w:tc>
          <w:tcPr>
            <w:tcW w:type="pct" w:w="12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0642" w:rsidP="00F70642" w:rsidR="00F70642" w:rsidRPr="00F70642">
            <w:pPr>
              <w:jc w:val="center"/>
              <w:rPr>
                <w:bCs/>
                <w:color w:val="000000"/>
              </w:rPr>
            </w:pPr>
            <w:r w:rsidRPr="00F70642">
              <w:rPr>
                <w:bCs/>
                <w:color w:val="000000"/>
              </w:rPr>
              <w:t>Iznos utvrđene tražbine u kn</w:t>
            </w:r>
          </w:p>
        </w:tc>
      </w:tr>
      <w:tr w:rsidTr="00F70642" w:rsidR="00F70642" w:rsidRPr="00F70642">
        <w:trPr>
          <w:trHeight w:val="20"/>
          <w:jc w:val="center"/>
        </w:trPr>
        <w:tc>
          <w:tcPr>
            <w:tcW w:type="pct" w:w="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0642" w:rsidP="00F70642" w:rsidR="00F70642" w:rsidRPr="00F70642">
            <w:pPr>
              <w:jc w:val="center"/>
              <w:rPr>
                <w:color w:val="000000"/>
              </w:rPr>
            </w:pPr>
            <w:r w:rsidRPr="00F70642">
              <w:rPr>
                <w:color w:val="000000"/>
              </w:rPr>
              <w:t>1.</w:t>
            </w:r>
          </w:p>
        </w:tc>
        <w:tc>
          <w:tcPr>
            <w:tcW w:type="pct" w:w="32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0642" w:rsidP="00F70642" w:rsidR="00F70642">
            <w:pPr>
              <w:jc w:val="center"/>
              <w:rPr>
                <w:color w:val="000000"/>
              </w:rPr>
            </w:pPr>
            <w:r w:rsidRPr="00F70642">
              <w:rPr>
                <w:color w:val="000000"/>
              </w:rPr>
              <w:t xml:space="preserve">KORPORATIVNE USLUGE d.o.o., Ilica 1, Zagreb                               </w:t>
            </w:r>
          </w:p>
          <w:p w:rsidRDefault="00F70642" w:rsidP="00F70642" w:rsidR="00F70642" w:rsidRPr="00F70642">
            <w:pPr>
              <w:jc w:val="center"/>
              <w:rPr>
                <w:color w:val="000000"/>
              </w:rPr>
            </w:pPr>
            <w:r w:rsidRPr="00F70642">
              <w:rPr>
                <w:color w:val="000000"/>
              </w:rPr>
              <w:t>OIB:55600590360</w:t>
            </w:r>
          </w:p>
        </w:tc>
        <w:tc>
          <w:tcPr>
            <w:tcW w:type="pct" w:w="12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0642" w:rsidP="00F70642" w:rsidR="00F70642" w:rsidRPr="00F70642">
            <w:pPr>
              <w:jc w:val="center"/>
              <w:rPr>
                <w:color w:val="000000"/>
              </w:rPr>
            </w:pPr>
            <w:r w:rsidRPr="00F70642">
              <w:rPr>
                <w:color w:val="000000"/>
              </w:rPr>
              <w:t>235.900,69</w:t>
            </w:r>
          </w:p>
        </w:tc>
      </w:tr>
      <w:tr w:rsidTr="00F70642" w:rsidR="00F70642" w:rsidRPr="00F70642">
        <w:trPr>
          <w:trHeight w:val="20"/>
          <w:jc w:val="center"/>
        </w:trPr>
        <w:tc>
          <w:tcPr>
            <w:tcW w:type="pct" w:w="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0642" w:rsidP="00F70642" w:rsidR="00F70642" w:rsidRPr="00F70642">
            <w:pPr>
              <w:jc w:val="center"/>
              <w:rPr>
                <w:color w:val="000000"/>
              </w:rPr>
            </w:pPr>
            <w:r w:rsidRPr="00F70642">
              <w:rPr>
                <w:color w:val="000000"/>
              </w:rPr>
              <w:t>2.</w:t>
            </w:r>
          </w:p>
        </w:tc>
        <w:tc>
          <w:tcPr>
            <w:tcW w:type="pct" w:w="32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0642" w:rsidP="00F70642" w:rsidR="00F70642" w:rsidRPr="00F70642">
            <w:pPr>
              <w:jc w:val="center"/>
              <w:rPr>
                <w:color w:val="000000"/>
              </w:rPr>
            </w:pPr>
            <w:r w:rsidRPr="00F70642">
              <w:rPr>
                <w:color w:val="000000"/>
              </w:rPr>
              <w:t>STUDENTSKI CENTAR SPLIT, Cvite Fiskovića 3, Split                              OIB:25975412650</w:t>
            </w:r>
          </w:p>
        </w:tc>
        <w:tc>
          <w:tcPr>
            <w:tcW w:type="pct" w:w="12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0642" w:rsidP="00F70642" w:rsidR="00F70642" w:rsidRPr="00F70642">
            <w:pPr>
              <w:jc w:val="center"/>
              <w:rPr>
                <w:color w:val="000000"/>
              </w:rPr>
            </w:pPr>
            <w:r w:rsidRPr="00F70642">
              <w:rPr>
                <w:color w:val="000000"/>
              </w:rPr>
              <w:t>13.282,30</w:t>
            </w:r>
          </w:p>
        </w:tc>
      </w:tr>
      <w:tr w:rsidTr="00F70642" w:rsidR="00F70642" w:rsidRPr="00F70642">
        <w:trPr>
          <w:trHeight w:val="20"/>
          <w:jc w:val="center"/>
        </w:trPr>
        <w:tc>
          <w:tcPr>
            <w:tcW w:type="pct" w:w="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0642" w:rsidP="00F70642" w:rsidR="00F70642" w:rsidRPr="00F70642">
            <w:pPr>
              <w:jc w:val="center"/>
              <w:rPr>
                <w:color w:val="000000"/>
              </w:rPr>
            </w:pPr>
            <w:r w:rsidRPr="00F70642">
              <w:rPr>
                <w:color w:val="000000"/>
              </w:rPr>
              <w:t>3.</w:t>
            </w:r>
          </w:p>
        </w:tc>
        <w:tc>
          <w:tcPr>
            <w:tcW w:type="pct" w:w="32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0642" w:rsidP="00F70642" w:rsidR="00F70642" w:rsidRPr="00F70642">
            <w:pPr>
              <w:jc w:val="center"/>
              <w:rPr>
                <w:color w:val="000000"/>
              </w:rPr>
            </w:pPr>
            <w:r w:rsidRPr="00F70642">
              <w:rPr>
                <w:color w:val="000000"/>
              </w:rPr>
              <w:t>UNIQA osiguranje d.d. Zagreb, Planinska 13 A,  Zagreb                                         OIB:75665455333</w:t>
            </w:r>
          </w:p>
        </w:tc>
        <w:tc>
          <w:tcPr>
            <w:tcW w:type="pct" w:w="12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0642" w:rsidP="00F70642" w:rsidR="00F70642" w:rsidRPr="00F70642">
            <w:pPr>
              <w:jc w:val="center"/>
              <w:rPr>
                <w:color w:val="000000"/>
              </w:rPr>
            </w:pPr>
            <w:r w:rsidRPr="00F70642">
              <w:rPr>
                <w:color w:val="000000"/>
              </w:rPr>
              <w:t>6.301,95</w:t>
            </w:r>
          </w:p>
        </w:tc>
      </w:tr>
      <w:tr w:rsidTr="00F70642" w:rsidR="00F70642" w:rsidRPr="00F70642">
        <w:trPr>
          <w:trHeight w:val="20"/>
          <w:jc w:val="center"/>
        </w:trPr>
        <w:tc>
          <w:tcPr>
            <w:tcW w:type="pct" w:w="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0642" w:rsidP="00F70642" w:rsidR="00F70642" w:rsidRPr="00F70642">
            <w:pPr>
              <w:jc w:val="center"/>
              <w:rPr>
                <w:color w:val="000000"/>
              </w:rPr>
            </w:pPr>
            <w:r w:rsidRPr="00F70642">
              <w:rPr>
                <w:color w:val="000000"/>
              </w:rPr>
              <w:t>4.</w:t>
            </w:r>
          </w:p>
        </w:tc>
        <w:tc>
          <w:tcPr>
            <w:tcW w:type="pct" w:w="32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0642" w:rsidP="00F70642" w:rsidR="00F70642" w:rsidRPr="00F70642">
            <w:pPr>
              <w:jc w:val="center"/>
              <w:rPr>
                <w:color w:val="000000"/>
              </w:rPr>
            </w:pPr>
            <w:r w:rsidRPr="00F70642">
              <w:rPr>
                <w:color w:val="000000"/>
              </w:rPr>
              <w:t>WIENER osiguranje Vienna Insurance Group d.d. Zag</w:t>
            </w:r>
            <w:r>
              <w:rPr>
                <w:color w:val="000000"/>
              </w:rPr>
              <w:t>reb, Slovenska ulica 24, Zagreb, O</w:t>
            </w:r>
            <w:r w:rsidRPr="00F70642">
              <w:rPr>
                <w:color w:val="000000"/>
              </w:rPr>
              <w:t>IB:52848403362</w:t>
            </w:r>
          </w:p>
        </w:tc>
        <w:tc>
          <w:tcPr>
            <w:tcW w:type="pct" w:w="12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0642" w:rsidP="00F70642" w:rsidR="00F70642" w:rsidRPr="00F70642">
            <w:pPr>
              <w:jc w:val="center"/>
              <w:rPr>
                <w:color w:val="000000"/>
              </w:rPr>
            </w:pPr>
            <w:r w:rsidRPr="00F70642">
              <w:rPr>
                <w:color w:val="000000"/>
              </w:rPr>
              <w:t>205.642,32</w:t>
            </w:r>
          </w:p>
        </w:tc>
      </w:tr>
      <w:tr w:rsidTr="00F70642" w:rsidR="00F70642" w:rsidRPr="00F70642">
        <w:trPr>
          <w:trHeight w:val="20"/>
          <w:jc w:val="center"/>
        </w:trPr>
        <w:tc>
          <w:tcPr>
            <w:tcW w:type="pct" w:w="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0642" w:rsidP="00F70642" w:rsidR="00F70642" w:rsidRPr="00F70642">
            <w:pPr>
              <w:jc w:val="center"/>
              <w:rPr>
                <w:color w:val="000000"/>
              </w:rPr>
            </w:pPr>
            <w:r w:rsidRPr="00F70642">
              <w:rPr>
                <w:color w:val="000000"/>
              </w:rPr>
              <w:t>5.</w:t>
            </w:r>
          </w:p>
        </w:tc>
        <w:tc>
          <w:tcPr>
            <w:tcW w:type="pct" w:w="32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0642" w:rsidP="00F70642" w:rsidR="00F70642" w:rsidRPr="00F70642">
            <w:pPr>
              <w:jc w:val="center"/>
              <w:rPr>
                <w:color w:val="000000"/>
              </w:rPr>
            </w:pPr>
            <w:r w:rsidRPr="00F70642">
              <w:rPr>
                <w:color w:val="000000"/>
              </w:rPr>
              <w:t>ELEKTROKOVINA ADRIA d.o.o. Vukovarska 52A, Split                       OIB:86742905038</w:t>
            </w:r>
          </w:p>
        </w:tc>
        <w:tc>
          <w:tcPr>
            <w:tcW w:type="pct" w:w="12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0642" w:rsidP="00F70642" w:rsidR="00F70642" w:rsidRPr="00F70642">
            <w:pPr>
              <w:jc w:val="center"/>
              <w:rPr>
                <w:color w:val="000000"/>
              </w:rPr>
            </w:pPr>
            <w:r w:rsidRPr="00F70642">
              <w:rPr>
                <w:color w:val="000000"/>
              </w:rPr>
              <w:t>47.143,02</w:t>
            </w:r>
          </w:p>
        </w:tc>
      </w:tr>
      <w:tr w:rsidTr="00F70642" w:rsidR="00F70642" w:rsidRPr="00F70642">
        <w:trPr>
          <w:trHeight w:val="20"/>
          <w:jc w:val="center"/>
        </w:trPr>
        <w:tc>
          <w:tcPr>
            <w:tcW w:type="pct" w:w="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0642" w:rsidP="00F70642" w:rsidR="00F70642" w:rsidRPr="00F70642">
            <w:pPr>
              <w:jc w:val="center"/>
              <w:rPr>
                <w:color w:val="000000"/>
              </w:rPr>
            </w:pPr>
            <w:r w:rsidRPr="00F70642">
              <w:rPr>
                <w:color w:val="000000"/>
              </w:rPr>
              <w:t>6.</w:t>
            </w:r>
          </w:p>
        </w:tc>
        <w:tc>
          <w:tcPr>
            <w:tcW w:type="pct" w:w="32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0642" w:rsidP="00F70642" w:rsidR="00F70642" w:rsidRPr="00F70642">
            <w:pPr>
              <w:jc w:val="center"/>
              <w:rPr>
                <w:color w:val="000000"/>
              </w:rPr>
            </w:pPr>
            <w:r w:rsidRPr="00F70642">
              <w:rPr>
                <w:color w:val="000000"/>
              </w:rPr>
              <w:t>JADRANŠPED d.o.o., Put Kopilice 47/b</w:t>
            </w:r>
            <w:r w:rsidR="00A859EF">
              <w:rPr>
                <w:color w:val="000000"/>
              </w:rPr>
              <w:t>,</w:t>
            </w:r>
            <w:r w:rsidRPr="00F70642">
              <w:rPr>
                <w:color w:val="000000"/>
              </w:rPr>
              <w:t xml:space="preserve"> Split OIB:01049951500</w:t>
            </w:r>
          </w:p>
        </w:tc>
        <w:tc>
          <w:tcPr>
            <w:tcW w:type="pct" w:w="12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0642" w:rsidP="00F70642" w:rsidR="00F70642" w:rsidRPr="00F70642">
            <w:pPr>
              <w:jc w:val="center"/>
              <w:rPr>
                <w:color w:val="000000"/>
              </w:rPr>
            </w:pPr>
            <w:r w:rsidRPr="00F70642">
              <w:rPr>
                <w:color w:val="000000"/>
              </w:rPr>
              <w:t>33.707,78</w:t>
            </w:r>
          </w:p>
        </w:tc>
      </w:tr>
      <w:tr w:rsidTr="00F70642" w:rsidR="00F70642" w:rsidRPr="00F70642">
        <w:trPr>
          <w:trHeight w:val="20"/>
          <w:jc w:val="center"/>
        </w:trPr>
        <w:tc>
          <w:tcPr>
            <w:tcW w:type="pct" w:w="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0642" w:rsidP="00F70642" w:rsidR="00F70642" w:rsidRPr="00F70642">
            <w:pPr>
              <w:jc w:val="center"/>
              <w:rPr>
                <w:color w:val="000000"/>
              </w:rPr>
            </w:pPr>
            <w:r w:rsidRPr="00F70642">
              <w:rPr>
                <w:color w:val="000000"/>
              </w:rPr>
              <w:t>7.</w:t>
            </w:r>
          </w:p>
        </w:tc>
        <w:tc>
          <w:tcPr>
            <w:tcW w:type="pct" w:w="32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0642" w:rsidP="00F70642" w:rsidR="00F70642" w:rsidRPr="00F70642">
            <w:pPr>
              <w:jc w:val="center"/>
              <w:rPr>
                <w:color w:val="000000"/>
              </w:rPr>
            </w:pPr>
            <w:r w:rsidRPr="00F70642">
              <w:rPr>
                <w:color w:val="000000"/>
              </w:rPr>
              <w:t>MARIJO MATIJEVIĆ,</w:t>
            </w:r>
            <w:r w:rsidR="00A859EF">
              <w:rPr>
                <w:color w:val="000000"/>
              </w:rPr>
              <w:t xml:space="preserve"> </w:t>
            </w:r>
            <w:r w:rsidRPr="00F70642">
              <w:rPr>
                <w:color w:val="000000"/>
              </w:rPr>
              <w:t>Dučki put 7,</w:t>
            </w:r>
            <w:r w:rsidR="00A859EF">
              <w:rPr>
                <w:color w:val="000000"/>
              </w:rPr>
              <w:t xml:space="preserve"> </w:t>
            </w:r>
            <w:r w:rsidRPr="00F70642">
              <w:rPr>
                <w:color w:val="000000"/>
              </w:rPr>
              <w:t>Dugi Rat</w:t>
            </w:r>
          </w:p>
          <w:p w:rsidRDefault="00F70642" w:rsidP="00F70642" w:rsidR="00F70642" w:rsidRPr="00F70642">
            <w:pPr>
              <w:jc w:val="center"/>
              <w:rPr>
                <w:color w:val="000000"/>
              </w:rPr>
            </w:pPr>
            <w:r w:rsidRPr="00F70642">
              <w:rPr>
                <w:color w:val="000000"/>
              </w:rPr>
              <w:t>OIB: 32940069191</w:t>
            </w:r>
          </w:p>
        </w:tc>
        <w:tc>
          <w:tcPr>
            <w:tcW w:type="pct" w:w="12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70642" w:rsidP="00F70642" w:rsidR="00F70642" w:rsidRPr="00F70642">
            <w:pPr>
              <w:jc w:val="center"/>
              <w:rPr>
                <w:color w:val="000000"/>
              </w:rPr>
            </w:pPr>
            <w:r w:rsidRPr="00F70642">
              <w:rPr>
                <w:color w:val="000000"/>
              </w:rPr>
              <w:t>3.000,00</w:t>
            </w:r>
          </w:p>
        </w:tc>
      </w:tr>
    </w:tbl>
    <w:p w:rsidRDefault="002F7596" w:rsidP="004572C2" w:rsidR="002F7596">
      <w:pPr>
        <w:spacing w:after="200" w:before="440"/>
        <w:jc w:val="center"/>
        <w:rPr>
          <w:rFonts w:eastAsia="Calibri"/>
          <w:lang w:eastAsia="en-US"/>
        </w:rPr>
      </w:pPr>
    </w:p>
    <w:p w:rsidRDefault="00E7102F" w:rsidP="004572C2" w:rsidR="00E7102F" w:rsidRPr="00E7102F">
      <w:pPr>
        <w:spacing w:after="200" w:before="44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lastRenderedPageBreak/>
        <w:t>Obrazloženje</w:t>
      </w:r>
    </w:p>
    <w:p w:rsidRDefault="00F70642" w:rsidP="002F7596" w:rsidR="00F70642">
      <w:pPr>
        <w:ind w:firstLine="708"/>
        <w:jc w:val="both"/>
        <w:rPr>
          <w:rFonts w:eastAsiaTheme="minorHAnsi"/>
          <w:lang w:eastAsia="en-US"/>
        </w:rPr>
      </w:pPr>
      <w:r w:rsidRPr="00F70642">
        <w:rPr>
          <w:lang w:eastAsia="en-US"/>
        </w:rPr>
        <w:t xml:space="preserve">Rješenjem ovog suda poslovni broj 11.St-61/2015 od 7. listopada 2015. godine otvoren </w:t>
      </w:r>
      <w:r w:rsidR="00FC4F5A">
        <w:rPr>
          <w:lang w:eastAsia="en-US"/>
        </w:rPr>
        <w:t xml:space="preserve">je </w:t>
      </w:r>
      <w:r w:rsidRPr="00F70642">
        <w:rPr>
          <w:lang w:eastAsia="en-US"/>
        </w:rPr>
        <w:t xml:space="preserve">stečajni postupak nad </w:t>
      </w:r>
      <w:r w:rsidRPr="00F70642">
        <w:rPr>
          <w:rFonts w:eastAsia="Calibri"/>
          <w:lang w:eastAsia="en-US" w:val="en-GB"/>
        </w:rPr>
        <w:t>dužnikom</w:t>
      </w:r>
      <w:r w:rsidR="002F7596">
        <w:rPr>
          <w:rFonts w:eastAsia="Calibri"/>
          <w:lang w:eastAsia="en-US" w:val="en-GB"/>
        </w:rPr>
        <w:t xml:space="preserve"> </w:t>
      </w:r>
      <w:r w:rsidRPr="00F70642">
        <w:rPr>
          <w:rFonts w:cstheme="minorBidi" w:eastAsiaTheme="minorHAnsi"/>
          <w:lang w:eastAsia="en-US"/>
        </w:rPr>
        <w:t>COLLIGO d.o.o. Dugi rat, Poljička cesta 133, OIB: 54771173716</w:t>
      </w:r>
      <w:r w:rsidRPr="00F70642">
        <w:rPr>
          <w:rFonts w:eastAsiaTheme="minorHAnsi"/>
          <w:lang w:eastAsia="en-US"/>
        </w:rPr>
        <w:t>.</w:t>
      </w:r>
    </w:p>
    <w:p w:rsidRDefault="002F7596" w:rsidP="002F7596" w:rsidR="002F7596" w:rsidRPr="00F70642">
      <w:pPr>
        <w:ind w:firstLine="708"/>
        <w:jc w:val="both"/>
        <w:rPr>
          <w:rFonts w:eastAsiaTheme="minorHAnsi"/>
          <w:lang w:eastAsia="en-US"/>
        </w:rPr>
      </w:pPr>
    </w:p>
    <w:p w:rsidRDefault="00F70642" w:rsidP="002F7596" w:rsidR="00F70642">
      <w:pPr>
        <w:ind w:firstLine="720"/>
        <w:jc w:val="both"/>
        <w:rPr>
          <w:lang w:eastAsia="en-US"/>
        </w:rPr>
      </w:pPr>
      <w:r w:rsidRPr="00F70642">
        <w:rPr>
          <w:lang w:eastAsia="en-US"/>
        </w:rPr>
        <w:t>Istim rješenjem za stečajnog upravitelja imenovan je Perica Mitrović dipl. iur., iz Osijeka, Bjelolasička 23, OIB 29538074286.</w:t>
      </w:r>
    </w:p>
    <w:p w:rsidRDefault="002F7596" w:rsidP="002F7596" w:rsidR="002F7596" w:rsidRPr="00F70642">
      <w:pPr>
        <w:ind w:firstLine="720"/>
        <w:jc w:val="both"/>
        <w:rPr>
          <w:lang w:eastAsia="en-US"/>
        </w:rPr>
      </w:pPr>
    </w:p>
    <w:p w:rsidRDefault="006B361B" w:rsidP="002F7596" w:rsidR="002F7596">
      <w:pPr>
        <w:ind w:firstLine="709"/>
        <w:jc w:val="both"/>
      </w:pPr>
      <w:r w:rsidRPr="003815E2">
        <w:rPr>
          <w:rFonts w:eastAsia="Calibri"/>
          <w:lang w:eastAsia="en-US"/>
        </w:rPr>
        <w:t xml:space="preserve">Na </w:t>
      </w:r>
      <w:r w:rsidR="004748EB" w:rsidRPr="003815E2">
        <w:rPr>
          <w:rFonts w:eastAsia="Calibri"/>
          <w:lang w:eastAsia="en-US"/>
        </w:rPr>
        <w:t xml:space="preserve">općem </w:t>
      </w:r>
      <w:r w:rsidRPr="003815E2">
        <w:rPr>
          <w:rFonts w:eastAsia="Calibri"/>
          <w:lang w:eastAsia="en-US"/>
        </w:rPr>
        <w:t xml:space="preserve">ispitnom ročištu, održanom kod ovog suda dana </w:t>
      </w:r>
      <w:r w:rsidR="00F70642" w:rsidRPr="003815E2">
        <w:rPr>
          <w:rFonts w:eastAsia="Calibri"/>
          <w:lang w:eastAsia="en-US"/>
        </w:rPr>
        <w:t>7</w:t>
      </w:r>
      <w:r w:rsidR="00456E05" w:rsidRPr="003815E2">
        <w:rPr>
          <w:rFonts w:eastAsia="Calibri"/>
          <w:lang w:eastAsia="en-US"/>
        </w:rPr>
        <w:t>. prosinca</w:t>
      </w:r>
      <w:r w:rsidR="00E36DAD" w:rsidRPr="003815E2">
        <w:rPr>
          <w:rFonts w:eastAsia="Calibri"/>
          <w:lang w:eastAsia="en-US"/>
        </w:rPr>
        <w:t xml:space="preserve"> 2015</w:t>
      </w:r>
      <w:r w:rsidR="00A4002F" w:rsidRPr="003815E2">
        <w:rPr>
          <w:rFonts w:eastAsia="Calibri"/>
          <w:lang w:eastAsia="en-US"/>
        </w:rPr>
        <w:t xml:space="preserve">. godine, </w:t>
      </w:r>
      <w:r w:rsidR="00B572A6" w:rsidRPr="003815E2">
        <w:t>ispitane su tražbine stečajnih vjerovnika</w:t>
      </w:r>
      <w:r w:rsidR="0053040D" w:rsidRPr="003815E2">
        <w:t xml:space="preserve"> I. i</w:t>
      </w:r>
      <w:r w:rsidR="009559E8" w:rsidRPr="003815E2">
        <w:t xml:space="preserve"> </w:t>
      </w:r>
      <w:r w:rsidR="001629E3" w:rsidRPr="003815E2">
        <w:t xml:space="preserve">II. višeg isplatnog reda, a </w:t>
      </w:r>
      <w:r w:rsidR="00B572A6" w:rsidRPr="003815E2">
        <w:t>koje su</w:t>
      </w:r>
      <w:r w:rsidR="002F7596" w:rsidRPr="003815E2">
        <w:t xml:space="preserve"> </w:t>
      </w:r>
      <w:r w:rsidR="00B572A6" w:rsidRPr="003815E2">
        <w:t>prijavljene u</w:t>
      </w:r>
      <w:r w:rsidR="00B572A6">
        <w:t xml:space="preserve"> roku iz </w:t>
      </w:r>
      <w:r w:rsidR="00456E05" w:rsidRPr="00456E05">
        <w:t xml:space="preserve">u roku iz oglasa o otvaranju stečajnog postupka, objavljenog u „Narodnim novinama“ broj </w:t>
      </w:r>
      <w:r w:rsidR="00456E05">
        <w:t>132/14</w:t>
      </w:r>
      <w:r w:rsidR="00456E05" w:rsidRPr="00456E05">
        <w:t>, a sukladno odredbi čl. 176. Stečajnog zakona (˝Narodne novine˝ 44/96, 29/99, 129/00, 123/03, 82/06, 116/10, 2</w:t>
      </w:r>
      <w:r w:rsidR="00FE7A50">
        <w:t xml:space="preserve">5/12, 133/12 i 45/13; dalje SZ). </w:t>
      </w:r>
    </w:p>
    <w:p w:rsidRDefault="002F7596" w:rsidP="002F7596" w:rsidR="002F7596">
      <w:pPr>
        <w:ind w:firstLine="709"/>
        <w:jc w:val="both"/>
      </w:pPr>
    </w:p>
    <w:p w:rsidRDefault="00F70642" w:rsidP="002F7596" w:rsidR="00F70642">
      <w:pPr>
        <w:ind w:firstLine="709"/>
        <w:jc w:val="both"/>
      </w:pPr>
      <w:r w:rsidRPr="00F72501">
        <w:t>Prema čl. 177.</w:t>
      </w:r>
      <w:r w:rsidR="00F72501" w:rsidRPr="00F72501">
        <w:t xml:space="preserve"> st. 1.</w:t>
      </w:r>
      <w:r w:rsidRPr="00F72501">
        <w:t xml:space="preserve"> SZ-a tražbina se smatra utvrđenom ako ju na ispitnom ročištu prizna stečajni upravitelj, a ne ospori koji od stečajnih vjerovnika, odnosno ako izjavljeno osporavanje bude otklonjeno.</w:t>
      </w:r>
    </w:p>
    <w:p w:rsidRDefault="002F7596" w:rsidP="002F7596" w:rsidR="002F7596">
      <w:pPr>
        <w:ind w:firstLine="709"/>
        <w:jc w:val="both"/>
      </w:pPr>
    </w:p>
    <w:p w:rsidRDefault="00F70642" w:rsidP="002F7596" w:rsidR="008C0EDA" w:rsidRPr="002F7596">
      <w:pPr>
        <w:ind w:firstLine="709"/>
        <w:jc w:val="both"/>
        <w:rPr>
          <w:rFonts w:cstheme="minorBidi"/>
        </w:rPr>
      </w:pPr>
      <w:r w:rsidRPr="007544E0">
        <w:rPr>
          <w:lang w:eastAsia="en-US"/>
        </w:rPr>
        <w:t xml:space="preserve">U odnosu na tražbine I. višeg isplatnog reda stečajni upravitelj izjasnio </w:t>
      </w:r>
      <w:r w:rsidR="00443817" w:rsidRPr="007544E0">
        <w:rPr>
          <w:lang w:eastAsia="en-US"/>
        </w:rPr>
        <w:t>se</w:t>
      </w:r>
      <w:r w:rsidR="0058790C" w:rsidRPr="007544E0">
        <w:rPr>
          <w:lang w:eastAsia="en-US"/>
        </w:rPr>
        <w:t xml:space="preserve"> na način da je </w:t>
      </w:r>
      <w:r w:rsidR="001D63EF" w:rsidRPr="007544E0">
        <w:rPr>
          <w:rFonts w:cstheme="minorBidi"/>
        </w:rPr>
        <w:t xml:space="preserve">neke od </w:t>
      </w:r>
      <w:r w:rsidR="0058790C" w:rsidRPr="007544E0">
        <w:rPr>
          <w:rFonts w:cstheme="minorBidi"/>
        </w:rPr>
        <w:t xml:space="preserve">prijavljenih tražbina </w:t>
      </w:r>
      <w:r w:rsidR="001D63EF" w:rsidRPr="007544E0">
        <w:rPr>
          <w:rFonts w:cstheme="minorBidi"/>
        </w:rPr>
        <w:t xml:space="preserve">u dijelu </w:t>
      </w:r>
      <w:r w:rsidR="00443817" w:rsidRPr="007544E0">
        <w:rPr>
          <w:rFonts w:cstheme="minorBidi"/>
        </w:rPr>
        <w:t xml:space="preserve">osporio navodeći da je riječ o doprinosima iz plaće i na plaću </w:t>
      </w:r>
      <w:r w:rsidRPr="007544E0">
        <w:rPr>
          <w:rFonts w:cstheme="minorBidi"/>
        </w:rPr>
        <w:t xml:space="preserve">koji su plaćeni. </w:t>
      </w:r>
      <w:r w:rsidR="00443817" w:rsidRPr="007544E0">
        <w:rPr>
          <w:rFonts w:cstheme="minorBidi"/>
        </w:rPr>
        <w:t xml:space="preserve">Ovo osporavanje stečajnog upravitelja prihvatili su i </w:t>
      </w:r>
      <w:r w:rsidR="001D63EF" w:rsidRPr="007544E0">
        <w:rPr>
          <w:rFonts w:cstheme="minorBidi"/>
        </w:rPr>
        <w:t xml:space="preserve">svi </w:t>
      </w:r>
      <w:r w:rsidR="00443817" w:rsidRPr="007544E0">
        <w:rPr>
          <w:rFonts w:cstheme="minorBidi"/>
        </w:rPr>
        <w:t>stečajni vjerovnici</w:t>
      </w:r>
      <w:r w:rsidR="0058790C" w:rsidRPr="007544E0">
        <w:rPr>
          <w:rFonts w:cstheme="minorBidi"/>
        </w:rPr>
        <w:t xml:space="preserve"> čije su tražbine </w:t>
      </w:r>
      <w:r w:rsidR="001D63EF" w:rsidRPr="007544E0">
        <w:rPr>
          <w:rFonts w:cstheme="minorBidi"/>
        </w:rPr>
        <w:t xml:space="preserve">tako </w:t>
      </w:r>
      <w:r w:rsidR="0058790C" w:rsidRPr="007544E0">
        <w:rPr>
          <w:rFonts w:cstheme="minorBidi"/>
        </w:rPr>
        <w:t>osporene</w:t>
      </w:r>
      <w:r w:rsidR="00C174A4">
        <w:rPr>
          <w:rFonts w:cstheme="minorBidi"/>
        </w:rPr>
        <w:t xml:space="preserve"> pa su podnescima od 10., 11. </w:t>
      </w:r>
      <w:r w:rsidR="00F72501" w:rsidRPr="007544E0">
        <w:rPr>
          <w:rFonts w:cstheme="minorBidi"/>
        </w:rPr>
        <w:t>i 2</w:t>
      </w:r>
      <w:r w:rsidR="00AD3E25" w:rsidRPr="007544E0">
        <w:rPr>
          <w:rFonts w:cstheme="minorBidi"/>
        </w:rPr>
        <w:t>2</w:t>
      </w:r>
      <w:r w:rsidR="00443817" w:rsidRPr="007544E0">
        <w:rPr>
          <w:rFonts w:cstheme="minorBidi"/>
        </w:rPr>
        <w:t>. prosinca 2015. povukli prijav</w:t>
      </w:r>
      <w:r w:rsidR="0058790C" w:rsidRPr="007544E0">
        <w:rPr>
          <w:rFonts w:cstheme="minorBidi"/>
        </w:rPr>
        <w:t>e</w:t>
      </w:r>
      <w:r w:rsidR="00443817" w:rsidRPr="007544E0">
        <w:rPr>
          <w:rFonts w:cstheme="minorBidi"/>
        </w:rPr>
        <w:t xml:space="preserve"> tražbine </w:t>
      </w:r>
      <w:r w:rsidR="0058790C" w:rsidRPr="007544E0">
        <w:rPr>
          <w:rFonts w:cstheme="minorBidi"/>
        </w:rPr>
        <w:t xml:space="preserve">upravo </w:t>
      </w:r>
      <w:r w:rsidR="00443817" w:rsidRPr="007544E0">
        <w:rPr>
          <w:rFonts w:cstheme="minorBidi"/>
        </w:rPr>
        <w:t xml:space="preserve">u </w:t>
      </w:r>
      <w:r w:rsidR="008D07CD" w:rsidRPr="007544E0">
        <w:rPr>
          <w:rFonts w:cstheme="minorBidi"/>
        </w:rPr>
        <w:t>osporenom dijelu</w:t>
      </w:r>
      <w:r w:rsidR="00BC6FBE" w:rsidRPr="007544E0">
        <w:rPr>
          <w:rFonts w:cstheme="minorBidi"/>
        </w:rPr>
        <w:t xml:space="preserve"> </w:t>
      </w:r>
      <w:r w:rsidR="001D63EF" w:rsidRPr="007544E0">
        <w:rPr>
          <w:rFonts w:cstheme="minorBidi"/>
        </w:rPr>
        <w:t xml:space="preserve">pa </w:t>
      </w:r>
      <w:r w:rsidR="001D63EF" w:rsidRPr="002F7596">
        <w:rPr>
          <w:rFonts w:cstheme="minorBidi"/>
        </w:rPr>
        <w:t>tako</w:t>
      </w:r>
      <w:r w:rsidR="008C0EDA" w:rsidRPr="002F7596">
        <w:rPr>
          <w:rFonts w:cstheme="minorBidi"/>
        </w:rPr>
        <w:t>:</w:t>
      </w:r>
    </w:p>
    <w:p w:rsidRDefault="002F7596" w:rsidP="002F7596" w:rsidR="002F7596" w:rsidRPr="007544E0">
      <w:pPr>
        <w:ind w:firstLine="709"/>
        <w:jc w:val="both"/>
        <w:rPr>
          <w:rFonts w:cstheme="minorBidi"/>
        </w:rPr>
      </w:pPr>
    </w:p>
    <w:tbl>
      <w:tblPr>
        <w:tblW w:type="pct" w:w="5018"/>
        <w:jc w:val="center"/>
        <w:tblInd w:type="dxa" w:w="-25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16"/>
        <w:gridCol w:w="6113"/>
        <w:gridCol w:w="2392"/>
      </w:tblGrid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bCs/>
                <w:color w:val="000000"/>
              </w:rPr>
            </w:pPr>
            <w:r w:rsidRPr="00724F0F">
              <w:rPr>
                <w:bCs/>
                <w:color w:val="000000"/>
              </w:rPr>
              <w:t>R. Br.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bCs/>
                <w:color w:val="000000"/>
              </w:rPr>
            </w:pPr>
            <w:r w:rsidRPr="00724F0F">
              <w:rPr>
                <w:bCs/>
                <w:color w:val="000000"/>
              </w:rPr>
              <w:t>Vjerovnik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bCs/>
                <w:color w:val="000000"/>
              </w:rPr>
            </w:pPr>
            <w:r w:rsidRPr="00724F0F">
              <w:rPr>
                <w:bCs/>
                <w:color w:val="000000"/>
              </w:rPr>
              <w:t xml:space="preserve">Iznos </w:t>
            </w:r>
            <w:r>
              <w:rPr>
                <w:bCs/>
                <w:color w:val="000000"/>
              </w:rPr>
              <w:t>povučene</w:t>
            </w:r>
            <w:r w:rsidRPr="00724F0F">
              <w:rPr>
                <w:bCs/>
                <w:color w:val="000000"/>
              </w:rPr>
              <w:t xml:space="preserve"> tražbine u kn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1.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MARIO MATIJEVIĆ,</w:t>
            </w:r>
            <w:r w:rsidR="005B3E3D"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Dućki put 7,Dugi Rat, OIB:32940069191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12.064,78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JURE ŠAŠKOR, Gata, Zvečanje, Čišla,        OIB:39946646294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3.158,17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ANTE ŠAŠKOR, Gata, Zvečanje, Čišla,     OIB:59226364400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2.855,84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4.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IVICA PALADIN, Poljička cesta 48,</w:t>
            </w:r>
            <w:r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Dugi Rat                                                           OIB:03452114472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4.540,44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5.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TOMISLAV ROSO, Hrvatskih velikana 8, Dugi Rat                                          OIB:14349451304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2.704,94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6.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DRAGAN GRIZELJ, Mosorska ulica 5,</w:t>
            </w:r>
            <w:r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Dugi Rat                                                  OIB:56591946611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3.474,34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7.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LUKA POCRNJA, Omiška 13, Dugi Rat                                          OIB:07111725508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2.226,50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8.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IVAN MILAVIĆ, Poljička cesta-golubinka 7, Dugi Rat                                     OIB:25017601365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3.945,77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9.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DENIS  JURJEVIĆ, Knezova Kačića 27, Omiš                                        OIB:81844399887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2.660,36</w:t>
            </w:r>
          </w:p>
        </w:tc>
      </w:tr>
      <w:tr w:rsidTr="00D1140F" w:rsidR="008C0EDA" w:rsidRPr="00724F0F">
        <w:trPr>
          <w:trHeight w:val="709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</w:pPr>
            <w:r w:rsidRPr="00724F0F">
              <w:t>10.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 xml:space="preserve">RATKO STANIĆ, Zvečanje 52, Gata  </w:t>
            </w:r>
          </w:p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 xml:space="preserve"> OIB:39357534761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2.229,18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</w:pPr>
            <w:r w:rsidRPr="00724F0F">
              <w:t>11.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RINO IVETIĆ, Poljička cesta 121, Dugi Rat                                                     OIB:55852368886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3.478,62</w:t>
            </w:r>
          </w:p>
        </w:tc>
      </w:tr>
      <w:tr w:rsidTr="00D1140F" w:rsidR="008C0EDA" w:rsidRPr="00724F0F">
        <w:trPr>
          <w:trHeight w:val="723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lastRenderedPageBreak/>
              <w:t>12.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TINA GRANIĆ, Kukuljevićeva 16,</w:t>
            </w:r>
            <w:r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Dugi Rat                                                 OIB:49412515854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4.114,18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13.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DESIMIR PIVAC, Omiška 17, Dugi Rat        OIB:77956236626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4.540,43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14.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ANTE TOMIĆ,Žilića potok 17, Dugi Rat, OIB:60086596968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2.454,42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15.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IVICA RADANOVIĆ, Mosećka 87, Split  OIB:05211960178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2.975,72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16.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 xml:space="preserve">ANTE ŠKOBALJ, Vavlje 501, Dugi Rat </w:t>
            </w:r>
          </w:p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OIB:58480552711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3.129,15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17.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ANTE BILIĆ,Kostanje 0, Kostanje</w:t>
            </w:r>
          </w:p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 xml:space="preserve"> OIB:80324090948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2.487,04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18.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KRISTIJAN BANOVIĆ,</w:t>
            </w:r>
            <w:r w:rsidR="00310AE1"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Zakućac 0, Omiš OIB:11497524425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2.858,05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19.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 xml:space="preserve">LUKA VRKIĆ, Jadranska 14, Dugi Rat  </w:t>
            </w:r>
          </w:p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OIB:48436207337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4.650,78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20.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ANTE VUKIĆ, Zvečanje 0,</w:t>
            </w:r>
            <w:r w:rsidR="00310AE1"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Zvečanje, Gata, OIB:39063176203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2.732,21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21.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ANTE ŽILIĆ,</w:t>
            </w:r>
            <w:r w:rsidR="00310AE1"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 xml:space="preserve">Đački put 4, Dugi Rat  </w:t>
            </w:r>
          </w:p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 xml:space="preserve">  OIB:84934926351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2.296,88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22.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TOMISLAV JERČIĆ, Getaldićeva 17, Split OIB:67953661318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2.680,65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23.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 xml:space="preserve">ANTE MAŽAR, Jadranska 12, Dugi Rat </w:t>
            </w:r>
          </w:p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 xml:space="preserve"> OIB:53551021109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2.757,42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24.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 xml:space="preserve">IVICA MILIČEVIĆ, Zvečanje 0, Gata   </w:t>
            </w:r>
          </w:p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OIB:68244408536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1.936,22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25.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BRANKO BILIĆ, Kostanje 0, Kostanje</w:t>
            </w:r>
          </w:p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OIB:71908967288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1.931,87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26.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IVICA TOMIĆ, Hrvatskih velikana 17, Dugi Rat                                   OIB:84853615764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2.757,43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27.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LUKA PLEIĆ, Hrvatske mornarice 25, Dugi Rat                                   OIB:52111582167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3.774,94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28.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FRANE VOJNOVIĆ, Golubinka 3, Dugi Rat                                                OIB:25953940943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8.074,68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29.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BRANIMIR JERČIĆ, Obala gusara 2, Omiš                                           OIB:83517328946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4.275,80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30.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BORIS VELIĆ. Hrvatskih velikana 11, Dugi Rat                                                OIB:07800323362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2.632,52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31.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STIPE KADIĆ, Vladimira Nazora 6, Dugi Rat                                             OIB:21926739568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2.969,56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32.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MARKO JURIČEVIĆ, Duće Rogač V3,</w:t>
            </w:r>
            <w:r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Dugi rat                            OIB:81672696850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2.959,47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33.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 xml:space="preserve">MARIJO MIMICA, Stanići 0, Omiš  </w:t>
            </w:r>
          </w:p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 xml:space="preserve">   OIB:68271036091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2.687,25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34.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BRANIMIR JAKOVLJEVIĆ, Poljička cesta 38,</w:t>
            </w:r>
            <w:r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Dugi Rat                         OIB:67946975886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2.618,34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35.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IVAN KADIĆ,Poljička cesta 155, Dugi Rat                                                   OIB:18832681676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8.216,05</w:t>
            </w:r>
          </w:p>
        </w:tc>
      </w:tr>
      <w:tr w:rsidTr="00D1140F" w:rsidR="008C0EDA" w:rsidRPr="00724F0F">
        <w:trPr>
          <w:trHeight w:val="695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lastRenderedPageBreak/>
              <w:t>36.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MARIO JURIČEVIĆ, Kostanje</w:t>
            </w:r>
            <w:r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b</w:t>
            </w:r>
            <w:r w:rsidR="00310AE1">
              <w:rPr>
                <w:color w:val="000000"/>
              </w:rPr>
              <w:t>.</w:t>
            </w:r>
            <w:r w:rsidRPr="00724F0F">
              <w:rPr>
                <w:color w:val="000000"/>
              </w:rPr>
              <w:t>b</w:t>
            </w:r>
            <w:r w:rsidR="00310AE1">
              <w:rPr>
                <w:color w:val="000000"/>
              </w:rPr>
              <w:t>.</w:t>
            </w:r>
            <w:r w:rsidRPr="00724F0F">
              <w:rPr>
                <w:color w:val="000000"/>
              </w:rPr>
              <w:t>, Kostanje                                    OIB:32483814433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11.189,84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37.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ROKO TERZIĆ, Žilića potok 4, Dugi Rat OIB:39577639140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3.443,44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38.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MLADEN KADIĆ, Poljička cesta 155, Dugi Rat                                       OIB:75741238617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9.189,22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39.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GORAN MLADIN, Mosorska 22, Dugi Rat,                                             OIB:93212476288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9.219,04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40.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KRISTIJAN JERČIĆ, Hrvatskih velikana 12, Dugi Rat                                 OIB:19902772138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2.315,14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41.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DARKO UTROBIČIĆ, Poljička cesta 37,</w:t>
            </w:r>
            <w:r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Dugi Rat                                       OIB:91888892507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9.195,32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42.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MARIN JERMELIĆ, Jadranska 20, Dugi Rat                                                 OIB:11619813836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9.227,98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43.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STIPE ČULIĆ, Stjepana Radića 8,</w:t>
            </w:r>
            <w:r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Dugi Rat OIB:70895590203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12.259,00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44.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IVAN KADIĆ,Poljička cesta 155, Dugi Rat                                                   OIB:23014079828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35.358,50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45.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ANĐELKO TAFRA, Poljička cesta 50,</w:t>
            </w:r>
            <w:r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Dugi Rat                                         OIB:03147995074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3.478,62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46.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ĐORĐE KIŠLEGIĆ, Jadranska 3, Dugi Rat OIB:99038587897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3.191,07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47.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3C6414" w:rsidR="008C0EDA" w:rsidRPr="003C6414">
            <w:pPr>
              <w:jc w:val="center"/>
              <w:rPr>
                <w:color w:val="000000"/>
              </w:rPr>
            </w:pPr>
            <w:r w:rsidRPr="003C6414">
              <w:rPr>
                <w:color w:val="000000"/>
              </w:rPr>
              <w:t>ANTE BUĆO,Četvrt vrilo 5, Omiš</w:t>
            </w:r>
          </w:p>
          <w:p w:rsidRDefault="008C0EDA" w:rsidP="003C6414" w:rsidR="008C0EDA" w:rsidRPr="00724F0F">
            <w:pPr>
              <w:jc w:val="center"/>
              <w:rPr>
                <w:color w:val="000000"/>
              </w:rPr>
            </w:pPr>
            <w:r w:rsidRPr="003C6414">
              <w:rPr>
                <w:color w:val="000000"/>
              </w:rPr>
              <w:t>OIB:53909216366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2.724,81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48.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TONĆI ČIZMIĆ, Mosorska ulica 7,</w:t>
            </w:r>
            <w:r w:rsidR="00310AE1"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Dugi Rat OIB:01784998459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4.242,21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49.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JOSIP MLADIN, Mosorska ulica 22, Dugi Rat                                                  OIB:86697831443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2.488,07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50.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EDI PASTAR, Jadranska 12, Dugi Rat</w:t>
            </w:r>
          </w:p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 xml:space="preserve"> OIB:60174675834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9.201,15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51.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3C6414">
            <w:pPr>
              <w:jc w:val="center"/>
              <w:rPr>
                <w:color w:val="000000"/>
              </w:rPr>
            </w:pPr>
            <w:r w:rsidRPr="003C6414">
              <w:rPr>
                <w:color w:val="000000"/>
              </w:rPr>
              <w:t xml:space="preserve">MLADEN PIVAC, Omiška 15, Dugi Rat, </w:t>
            </w:r>
          </w:p>
          <w:p w:rsidRDefault="008C0EDA" w:rsidP="00D1140F" w:rsidR="008C0EDA" w:rsidRPr="003C6414">
            <w:pPr>
              <w:jc w:val="center"/>
              <w:rPr>
                <w:color w:val="000000"/>
              </w:rPr>
            </w:pPr>
            <w:r w:rsidRPr="003C6414">
              <w:rPr>
                <w:color w:val="000000"/>
              </w:rPr>
              <w:t>OIB:28439626158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2.782,41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52.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3C6414" w:rsidR="008C0EDA" w:rsidRPr="003C6414">
            <w:pPr>
              <w:jc w:val="center"/>
              <w:rPr>
                <w:color w:val="000000"/>
              </w:rPr>
            </w:pPr>
            <w:r w:rsidRPr="003C6414">
              <w:rPr>
                <w:color w:val="000000"/>
              </w:rPr>
              <w:t xml:space="preserve">ESTERA RAKULJIĆ, Put sv. Roka 35, Supetar                                                   OIB: </w:t>
            </w:r>
            <w:r w:rsidR="003C6414" w:rsidRPr="003C6414">
              <w:rPr>
                <w:color w:val="000000"/>
              </w:rPr>
              <w:t>91335283098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4.386,15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53.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JURE VIDAKOVIĆ, Gomiličine 20,</w:t>
            </w:r>
            <w:r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Dugi Rat                                                           OIB: 37632168461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2.492,78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54.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MLADEN JERMELIĆ, Žilića potok 12,</w:t>
            </w:r>
            <w:r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Dugi Rat                                                OIB:91915507459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4.175,16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55.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MATE BEŠLIĆ,Trg kralja Tomislava 4, Dugi Rat                                            OIB:09849885113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3.465,28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56.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SILVIO KELAVA, Bana Jelačića 6,</w:t>
            </w:r>
            <w:r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Dugi Rat                                                   OIB:95078496000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3.224,10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57.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ANTONIJO SUDIĆ, Mali rat 35, Dugi Rat OIB:38464594823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3.665,82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58.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MARKO VIDAKOVIĆ,</w:t>
            </w:r>
            <w:r w:rsidR="00310AE1"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Mali rat 20, Dugi Rat                                                      OIB:71221670250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2.840,45</w:t>
            </w:r>
          </w:p>
        </w:tc>
      </w:tr>
      <w:tr w:rsidTr="00D1140F" w:rsidR="008C0EDA" w:rsidRPr="00724F0F">
        <w:trPr>
          <w:trHeight w:val="709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59.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MARKO VIDAKOVIĆ,</w:t>
            </w:r>
            <w:r w:rsidR="00310AE1"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Poljička cesta 48,</w:t>
            </w:r>
            <w:r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Dugi Rat                                               OIB:00226381468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2.758,90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lastRenderedPageBreak/>
              <w:t>60.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BOŽE MARUŠIĆ,</w:t>
            </w:r>
            <w:r w:rsidR="00310AE1"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Trg kralja Tomislava 9, Dugi Rat                                                OIB:31448885754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4.540,43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61.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MARIO KADIĆ, Poljička cesta 52,</w:t>
            </w:r>
            <w:r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Dugi Rat                                                        OIB:12419539356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3.181,66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62.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SLAVKO PLEIĆ, Hrvatske mornarice 33, Dugi Rat                                                 OIB:40827580571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3.192,38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63.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 xml:space="preserve">TIHOMIR SOVULJ, Kučiće 87, Kučiće </w:t>
            </w:r>
          </w:p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OIB:74744443508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2.234,66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64.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DAVOR ROGULJIĆ, Bana Jelačića b.b.,</w:t>
            </w:r>
            <w:r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Dugi Rat                                              OIB:65686611067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9.218,98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65.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 xml:space="preserve">IVAN MILIČEVIĆ, Zvečanje 0, Gata  </w:t>
            </w:r>
          </w:p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OIB:08913196442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2.923,76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66.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JOZO JURIČEVIĆ, Duće Rogač 4,</w:t>
            </w:r>
            <w:r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Dugi Rat                                                     OIB:50880896071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3.410,82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67.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RADOVAN KADIĆ, Vladimira Nazora 6, Dugi Rat                                            OIB:86782516271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3.070,13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68.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DUJE TOMAŠ,</w:t>
            </w:r>
            <w:r w:rsidR="00310AE1"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Dinka Šimunovića 25, Split                                                      OIB:48149334735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2.250,06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69.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HRVOJE NEJAŠMIĆ, Mosorska 18, Dugi Rat                                                          OIB:75538509803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2.775,92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70.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MATEO TOMIĆ,Mile Gojsalić 8,</w:t>
            </w:r>
            <w:r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Dugi Rat                                                       OIB:19479877879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3.478,62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71.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ALEKSANDAR KADIĆ,Poljička cesta 52,</w:t>
            </w:r>
            <w:r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Dugi Rat                                         OIB:30095374431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2.790,24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72.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MIROSLAV TODOROVIĆ,</w:t>
            </w:r>
            <w:r w:rsidR="00310AE1"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Poljička cesta 175, Dugi rat                                           OIB:51910324566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2.716,08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73.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DARKO JERČIĆ, Stjepana Radića 1,</w:t>
            </w:r>
            <w:r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Dugi Rat                                                       OIB:90556888743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3.393,78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74.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MARIN ZEMUNIK, Put Svetog Roka 36, Jesenica                                                   OIB:64615467629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2.290,16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75.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JOZO ČURLIN,Trg kralja Tomislava 4, Dugi Rat                                                OIB:75559279047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7.006,42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76.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 xml:space="preserve">MIJO BALIĆ, Hrvatskih velikana 13BB, </w:t>
            </w:r>
            <w:r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Dugi Rat                                               OIB:07672546747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3.416,49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77.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MLADEN RUBIĆ, Četvrt Ž. Dražojevića 13, Omiš                                             OIB:06068839138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4.275,81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78.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 xml:space="preserve">ANTE ZEČIĆ,Omiška 1, Dugi Rat        </w:t>
            </w:r>
          </w:p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 xml:space="preserve"> OIB:41680063411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3.224,10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79.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STANISLAV BANDALO,Poljička cesta 107, Dugi Rat                                         OIB:24041487402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3.397,35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80.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LUKA ŠARIĆ,</w:t>
            </w:r>
            <w:r w:rsidR="00310AE1"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Bana Jelačića 8,</w:t>
            </w:r>
            <w:r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>Dugi Rat  OIB:14774626212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2.716,93</w:t>
            </w:r>
          </w:p>
        </w:tc>
      </w:tr>
      <w:tr w:rsidTr="00D1140F" w:rsidR="008C0EDA" w:rsidRPr="00724F0F">
        <w:trPr>
          <w:trHeight w:val="20"/>
          <w:jc w:val="center"/>
        </w:trPr>
        <w:tc>
          <w:tcPr>
            <w:tcW w:type="pct" w:w="438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81.</w:t>
            </w:r>
          </w:p>
        </w:tc>
        <w:tc>
          <w:tcPr>
            <w:tcW w:type="pct" w:w="3279"/>
            <w:shd w:fill="auto" w:color="auto" w:val="clear"/>
            <w:vAlign w:val="center"/>
            <w:hideMark/>
          </w:tcPr>
          <w:p w:rsidRDefault="008C0EDA" w:rsidP="00D1140F" w:rsidR="008C0EDA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 xml:space="preserve">MLADEN PIVAC, Omiška 15, </w:t>
            </w:r>
            <w:r>
              <w:rPr>
                <w:color w:val="000000"/>
              </w:rPr>
              <w:t xml:space="preserve"> </w:t>
            </w:r>
            <w:r w:rsidRPr="00724F0F">
              <w:rPr>
                <w:color w:val="000000"/>
              </w:rPr>
              <w:t xml:space="preserve">Dugi Rat </w:t>
            </w:r>
          </w:p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OIB:58324058161</w:t>
            </w:r>
          </w:p>
        </w:tc>
        <w:tc>
          <w:tcPr>
            <w:tcW w:type="pct" w:w="1283"/>
            <w:shd w:fill="auto" w:color="auto" w:val="clear"/>
            <w:vAlign w:val="center"/>
            <w:hideMark/>
          </w:tcPr>
          <w:p w:rsidRDefault="008C0EDA" w:rsidP="00D1140F" w:rsidR="008C0EDA" w:rsidRPr="00724F0F">
            <w:pPr>
              <w:jc w:val="center"/>
              <w:rPr>
                <w:color w:val="000000"/>
              </w:rPr>
            </w:pPr>
            <w:r w:rsidRPr="00724F0F">
              <w:rPr>
                <w:color w:val="000000"/>
              </w:rPr>
              <w:t>5.168,65</w:t>
            </w:r>
          </w:p>
        </w:tc>
      </w:tr>
    </w:tbl>
    <w:p w:rsidRDefault="008C0EDA" w:rsidP="008C0EDA" w:rsidR="008C0EDA">
      <w:pPr>
        <w:spacing w:before="100"/>
        <w:ind w:firstLine="709"/>
        <w:rPr>
          <w:rFonts w:eastAsia="Arial Unicode MS"/>
          <w:lang w:eastAsia="en-US"/>
        </w:rPr>
      </w:pPr>
    </w:p>
    <w:p w:rsidRDefault="008C0EDA" w:rsidP="00F72501" w:rsidR="008C0EDA" w:rsidRPr="00F70642">
      <w:pPr>
        <w:spacing w:before="240"/>
        <w:ind w:firstLine="708"/>
        <w:jc w:val="both"/>
        <w:rPr>
          <w:rFonts w:cstheme="minorBidi"/>
        </w:rPr>
      </w:pPr>
    </w:p>
    <w:p w:rsidRDefault="00F70642" w:rsidP="0039019A" w:rsidR="00F70642">
      <w:pPr>
        <w:spacing w:before="240"/>
        <w:ind w:firstLine="709"/>
        <w:jc w:val="both"/>
      </w:pPr>
      <w:r>
        <w:lastRenderedPageBreak/>
        <w:t xml:space="preserve">U odnosu na tražbine II. višeg isplatnog reda stečajni </w:t>
      </w:r>
      <w:r w:rsidRPr="002F7596">
        <w:t>upravitelj se izjasnio na način da je sve</w:t>
      </w:r>
      <w:r w:rsidR="0039019A" w:rsidRPr="002F7596">
        <w:t xml:space="preserve"> tražbine II. višeg isplatnog reda</w:t>
      </w:r>
      <w:r w:rsidR="005430A8" w:rsidRPr="002F7596">
        <w:t xml:space="preserve"> koje su bile predmet ispitivanja</w:t>
      </w:r>
      <w:r w:rsidR="008C0EDA" w:rsidRPr="002F7596">
        <w:t xml:space="preserve"> </w:t>
      </w:r>
      <w:r w:rsidR="005430A8" w:rsidRPr="002F7596">
        <w:t>priznao</w:t>
      </w:r>
      <w:r w:rsidR="001D63EF" w:rsidRPr="002F7596">
        <w:t xml:space="preserve"> u cijelosti</w:t>
      </w:r>
      <w:r w:rsidR="0039019A" w:rsidRPr="002F7596">
        <w:t>.</w:t>
      </w:r>
    </w:p>
    <w:p w:rsidRDefault="00B62AC3" w:rsidP="0039019A" w:rsidR="008C0EDA" w:rsidRPr="001B13EA">
      <w:pPr>
        <w:spacing w:before="240"/>
        <w:ind w:firstLine="709"/>
        <w:jc w:val="both"/>
      </w:pPr>
      <w:r w:rsidRPr="006C5CCA">
        <w:t xml:space="preserve">Nakon što se stečajni upravitelj izjasnio o prijavljenim tražbinama, vjerovnici prisutni na ispitnom ročištu izjavili su da ne osporavaju tražbine koje je priznao </w:t>
      </w:r>
      <w:r w:rsidRPr="00F72501">
        <w:t>stečajni upravitelj.</w:t>
      </w:r>
    </w:p>
    <w:p w:rsidRDefault="0039019A" w:rsidP="0039019A" w:rsidR="0039019A" w:rsidRPr="00F72501">
      <w:pPr>
        <w:spacing w:before="240"/>
        <w:ind w:firstLine="708"/>
        <w:jc w:val="both"/>
      </w:pPr>
      <w:r w:rsidRPr="00F72501">
        <w:t>Slijedom navedenog, a temeljem odredbe čl. 177. st. 1. i čl. 178. SZ-a</w:t>
      </w:r>
      <w:r w:rsidR="00F72501" w:rsidRPr="00F72501">
        <w:t xml:space="preserve">  te čl. 193. Zakona o parničnom postupku („Narodne novine“ broj 53/91, 91/92, 112/99, 88/01, 117/03, 88/05, 2/07, 84/08, 96/08, 123/08, 57/11 i 25/13, dalje ZPP) u vezi sa čl. 6. SZ-a</w:t>
      </w:r>
      <w:r w:rsidRPr="00F72501">
        <w:t xml:space="preserve"> odlučeno je kao u izreci ovog rješenja.</w:t>
      </w:r>
    </w:p>
    <w:p w:rsidRDefault="00B62AC3" w:rsidP="00B62AC3" w:rsidR="00B62AC3" w:rsidRPr="00F730CA">
      <w:pPr>
        <w:jc w:val="both"/>
        <w:rPr>
          <w:rFonts w:eastAsia="Calibri"/>
          <w:sz w:val="28"/>
          <w:szCs w:val="28"/>
          <w:lang w:eastAsia="en-US"/>
        </w:rPr>
      </w:pPr>
    </w:p>
    <w:p w:rsidRDefault="00456E05" w:rsidP="00456E05" w:rsidR="00B62AC3" w:rsidRPr="00F730CA">
      <w:pPr>
        <w:jc w:val="center"/>
        <w:rPr>
          <w:rFonts w:eastAsia="Calibri"/>
          <w:sz w:val="16"/>
          <w:szCs w:val="16"/>
          <w:lang w:eastAsia="en-US"/>
        </w:rPr>
      </w:pPr>
      <w:r w:rsidRPr="005B3E3D">
        <w:rPr>
          <w:rFonts w:eastAsia="Calibri"/>
          <w:lang w:eastAsia="en-US"/>
        </w:rPr>
        <w:t xml:space="preserve">U Splitu, </w:t>
      </w:r>
      <w:r w:rsidR="002F7596" w:rsidRPr="005B3E3D">
        <w:rPr>
          <w:rFonts w:eastAsia="Calibri"/>
          <w:lang w:eastAsia="en-US"/>
        </w:rPr>
        <w:t>28</w:t>
      </w:r>
      <w:r w:rsidRPr="005B3E3D">
        <w:rPr>
          <w:rFonts w:eastAsia="Calibri"/>
          <w:lang w:eastAsia="en-US"/>
        </w:rPr>
        <w:t>. prosinca 2015. godine</w:t>
      </w:r>
    </w:p>
    <w:p w:rsidRDefault="00B62AC3" w:rsidP="00456E05" w:rsidR="00B62AC3" w:rsidRPr="00F730CA">
      <w:pPr>
        <w:spacing w:before="200"/>
        <w:ind w:firstLine="709" w:left="6373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B62AC3" w:rsidP="00B62AC3" w:rsidR="00B62AC3" w:rsidRPr="00F730CA">
      <w:pPr>
        <w:jc w:val="right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 ANA GOLUB GRUIĆ</w:t>
      </w: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B62AC3" w:rsidP="00B62AC3" w:rsidR="00B62AC3" w:rsidRPr="00F730CA">
      <w:pPr>
        <w:jc w:val="both"/>
        <w:rPr>
          <w:rFonts w:eastAsia="Calibri"/>
          <w:sz w:val="28"/>
          <w:szCs w:val="28"/>
          <w:u w:val="single"/>
          <w:lang w:eastAsia="en-US"/>
        </w:rPr>
      </w:pP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POUKA O PRAVNOM LIJEKU: </w:t>
      </w: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Protiv ovog rješenja dopuštena je žalba Visokom trgovačkom sudu Republike Hrvatske u Zagrebu. Žalba se podnosi putem ovog suda, pismeno u tri primjerka, u roku od 8 dana od dana dostave ovog rješenja. </w:t>
      </w: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B62AC3" w:rsidP="00B62AC3" w:rsidR="00B62AC3" w:rsidRPr="00B62AC3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t xml:space="preserve">stečajnom upravitelju </w:t>
      </w:r>
      <w:r w:rsidR="001A18CE">
        <w:t>Perici Mitroviću</w:t>
      </w:r>
    </w:p>
    <w:p w:rsidRDefault="00B62AC3" w:rsidP="00FE7A50" w:rsidR="00FE7A50" w:rsidRPr="005B3E3D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>
        <w:t xml:space="preserve">mrežna stranica e-Oglasna ploča sudova </w:t>
      </w:r>
    </w:p>
    <w:p w:rsidRDefault="005B3E3D" w:rsidP="00FE7A50" w:rsidR="005B3E3D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>
        <w:t>Dejan Bilić, odvjetnik u Kaštel Starom</w:t>
      </w:r>
    </w:p>
    <w:p w:rsidRDefault="00B62AC3" w:rsidP="00B62AC3" w:rsidR="00B62AC3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>udska</w:t>
      </w:r>
      <w:r w:rsidRPr="00F730CA">
        <w:rPr>
          <w:rFonts w:eastAsia="Calibri"/>
          <w:lang w:eastAsia="en-US"/>
        </w:rPr>
        <w:t xml:space="preserve"> pisarnica </w:t>
      </w:r>
    </w:p>
    <w:p w:rsidRDefault="00B62AC3" w:rsidP="00B62AC3" w:rsidR="00B62AC3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u spis</w:t>
      </w:r>
    </w:p>
    <w:p w:rsidRDefault="00B62AC3" w:rsidP="00B62AC3" w:rsidR="00B62AC3">
      <w:pPr>
        <w:rPr>
          <w:b/>
          <w:bCs/>
        </w:rPr>
      </w:pPr>
    </w:p>
    <w:p w:rsidRDefault="00B62AC3" w:rsidP="00B62AC3" w:rsidR="00B62AC3">
      <w:pPr>
        <w:rPr>
          <w:b/>
          <w:bCs/>
        </w:rPr>
      </w:pPr>
    </w:p>
    <w:p w:rsidRDefault="00797EA4" w:rsidP="00C40B81" w:rsidR="00797EA4">
      <w:pPr>
        <w:rPr>
          <w:b/>
          <w:bCs/>
          <w:color w:val="C00000"/>
        </w:rPr>
      </w:pPr>
    </w:p>
    <w:p w:rsidRDefault="00443817" w:rsidP="00C40B81" w:rsidR="00443817">
      <w:pPr>
        <w:rPr>
          <w:b/>
          <w:bCs/>
          <w:color w:val="C00000"/>
        </w:rPr>
      </w:pPr>
    </w:p>
    <w:p w:rsidRDefault="00443817" w:rsidP="00443817" w:rsidR="00443817">
      <w:pPr>
        <w:tabs>
          <w:tab w:pos="9072" w:val="right"/>
        </w:tabs>
        <w:ind w:left="-1417"/>
      </w:pPr>
    </w:p>
    <w:p w:rsidRDefault="00443817" w:rsidP="00C40B81" w:rsidR="00443817" w:rsidRPr="00C40B81">
      <w:pPr>
        <w:rPr>
          <w:b/>
          <w:bCs/>
          <w:color w:val="C00000"/>
        </w:rPr>
      </w:pPr>
    </w:p>
    <w:sectPr w:rsidSect="00625200" w:rsidR="00443817" w:rsidRPr="00C40B8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1A2" w:rsidR="00FA01A2">
      <w:r>
        <w:separator/>
      </w:r>
    </w:p>
  </w:endnote>
  <w:endnote w:id="0" w:type="continuationSeparator">
    <w:p w:rsidRDefault="00FA01A2" w:rsidR="00FA01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1A2" w:rsidR="00FA01A2">
      <w:r>
        <w:separator/>
      </w:r>
    </w:p>
  </w:footnote>
  <w:footnote w:id="0" w:type="continuationSeparator">
    <w:p w:rsidRDefault="00FA01A2" w:rsidR="00FA01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598" w:rsidR="000E18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0E18D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18D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E18D4" w:rsidR="000E18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6414" w:rsidR="000E18D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145B9">
      <w:rPr>
        <w:noProof/>
      </w:rPr>
      <w:t>10</w:t>
    </w:r>
    <w:r>
      <w:rPr>
        <w:noProof/>
      </w:rPr>
      <w:fldChar w:fldCharType="end"/>
    </w:r>
  </w:p>
  <w:p w:rsidRDefault="000E18D4" w:rsidP="00FF05FA" w:rsidR="000E18D4">
    <w:pPr>
      <w:pStyle w:val="Zaglavlje"/>
      <w:jc w:val="right"/>
    </w:pPr>
    <w:r>
      <w:tab/>
    </w:r>
    <w:r>
      <w:tab/>
      <w:t>11. St-61/2015</w:t>
    </w:r>
  </w:p>
  <w:p w:rsidRDefault="000E18D4" w:rsidR="000E18D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18D4" w:rsidP="00285600" w:rsidR="000E18D4">
    <w:pPr>
      <w:pStyle w:val="Zaglavlje"/>
      <w:jc w:val="right"/>
    </w:pPr>
    <w:r>
      <w:t>11. St-61/2015</w:t>
    </w:r>
  </w:p>
  <w:p w:rsidRDefault="000E18D4" w:rsidR="000E18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5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33F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3A4E"/>
    <w:rsid w:val="000959BC"/>
    <w:rsid w:val="000A073E"/>
    <w:rsid w:val="000B1D1E"/>
    <w:rsid w:val="000B2DBD"/>
    <w:rsid w:val="000B2EEC"/>
    <w:rsid w:val="000B4C2A"/>
    <w:rsid w:val="000B61B5"/>
    <w:rsid w:val="000C6EF3"/>
    <w:rsid w:val="000D410A"/>
    <w:rsid w:val="000D6A22"/>
    <w:rsid w:val="000D70C5"/>
    <w:rsid w:val="000D7107"/>
    <w:rsid w:val="000E18D4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B13EA"/>
    <w:rsid w:val="001B3C54"/>
    <w:rsid w:val="001C032A"/>
    <w:rsid w:val="001C1614"/>
    <w:rsid w:val="001C65C4"/>
    <w:rsid w:val="001D01BF"/>
    <w:rsid w:val="001D1916"/>
    <w:rsid w:val="001D2EC2"/>
    <w:rsid w:val="001D63EF"/>
    <w:rsid w:val="001E148B"/>
    <w:rsid w:val="001F6E63"/>
    <w:rsid w:val="002052C5"/>
    <w:rsid w:val="002145B9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60DF"/>
    <w:rsid w:val="002F305E"/>
    <w:rsid w:val="002F52A6"/>
    <w:rsid w:val="002F7596"/>
    <w:rsid w:val="00301B3E"/>
    <w:rsid w:val="0030297A"/>
    <w:rsid w:val="00307C2A"/>
    <w:rsid w:val="00310AE1"/>
    <w:rsid w:val="00312F10"/>
    <w:rsid w:val="00313656"/>
    <w:rsid w:val="003157C7"/>
    <w:rsid w:val="003306BF"/>
    <w:rsid w:val="00343701"/>
    <w:rsid w:val="00344575"/>
    <w:rsid w:val="003578FD"/>
    <w:rsid w:val="00367B94"/>
    <w:rsid w:val="00371467"/>
    <w:rsid w:val="00375708"/>
    <w:rsid w:val="00375893"/>
    <w:rsid w:val="003761F0"/>
    <w:rsid w:val="00380C0E"/>
    <w:rsid w:val="003815E2"/>
    <w:rsid w:val="00383120"/>
    <w:rsid w:val="0038402C"/>
    <w:rsid w:val="0039019A"/>
    <w:rsid w:val="003916A9"/>
    <w:rsid w:val="00394532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C6414"/>
    <w:rsid w:val="003E43C8"/>
    <w:rsid w:val="003F2E43"/>
    <w:rsid w:val="003F3981"/>
    <w:rsid w:val="003F60DC"/>
    <w:rsid w:val="00402F2A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2750B"/>
    <w:rsid w:val="00427D5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038F"/>
    <w:rsid w:val="004523C8"/>
    <w:rsid w:val="00455C69"/>
    <w:rsid w:val="00456E05"/>
    <w:rsid w:val="004572C2"/>
    <w:rsid w:val="00460A54"/>
    <w:rsid w:val="004610C8"/>
    <w:rsid w:val="00467DF5"/>
    <w:rsid w:val="004714CA"/>
    <w:rsid w:val="004748EB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C94"/>
    <w:rsid w:val="00535F83"/>
    <w:rsid w:val="005430A8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3E3D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40F5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44E0"/>
    <w:rsid w:val="0075686B"/>
    <w:rsid w:val="00756A0C"/>
    <w:rsid w:val="00761985"/>
    <w:rsid w:val="00770A38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D433B"/>
    <w:rsid w:val="007F5BE2"/>
    <w:rsid w:val="007F6441"/>
    <w:rsid w:val="00803182"/>
    <w:rsid w:val="008046C6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0EDA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8F76C8"/>
    <w:rsid w:val="00901847"/>
    <w:rsid w:val="009104B3"/>
    <w:rsid w:val="00911B0A"/>
    <w:rsid w:val="00912B79"/>
    <w:rsid w:val="009137D4"/>
    <w:rsid w:val="00914554"/>
    <w:rsid w:val="0091751F"/>
    <w:rsid w:val="00930147"/>
    <w:rsid w:val="0093398B"/>
    <w:rsid w:val="009376C0"/>
    <w:rsid w:val="00940C88"/>
    <w:rsid w:val="00940DCC"/>
    <w:rsid w:val="009429DD"/>
    <w:rsid w:val="00954B49"/>
    <w:rsid w:val="00954C01"/>
    <w:rsid w:val="009559E8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184B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D599B"/>
    <w:rsid w:val="009E0C95"/>
    <w:rsid w:val="009E1FD3"/>
    <w:rsid w:val="009E6774"/>
    <w:rsid w:val="009F094F"/>
    <w:rsid w:val="009F0E59"/>
    <w:rsid w:val="009F4EC3"/>
    <w:rsid w:val="00A17FB1"/>
    <w:rsid w:val="00A203AD"/>
    <w:rsid w:val="00A25697"/>
    <w:rsid w:val="00A36B76"/>
    <w:rsid w:val="00A377CF"/>
    <w:rsid w:val="00A37FE7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859EF"/>
    <w:rsid w:val="00A902EA"/>
    <w:rsid w:val="00A97DF6"/>
    <w:rsid w:val="00AA009D"/>
    <w:rsid w:val="00AA1182"/>
    <w:rsid w:val="00AA4A57"/>
    <w:rsid w:val="00AA536E"/>
    <w:rsid w:val="00AB5122"/>
    <w:rsid w:val="00AC3BA4"/>
    <w:rsid w:val="00AC5F33"/>
    <w:rsid w:val="00AD2033"/>
    <w:rsid w:val="00AD22C7"/>
    <w:rsid w:val="00AD2B3D"/>
    <w:rsid w:val="00AD3E25"/>
    <w:rsid w:val="00AD4E05"/>
    <w:rsid w:val="00AD5A22"/>
    <w:rsid w:val="00AE0893"/>
    <w:rsid w:val="00AE3598"/>
    <w:rsid w:val="00AE6F3E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1145"/>
    <w:rsid w:val="00B345E0"/>
    <w:rsid w:val="00B346D1"/>
    <w:rsid w:val="00B36512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78A4"/>
    <w:rsid w:val="00BA28D8"/>
    <w:rsid w:val="00BB5039"/>
    <w:rsid w:val="00BC6FBE"/>
    <w:rsid w:val="00BD7F21"/>
    <w:rsid w:val="00BE152B"/>
    <w:rsid w:val="00BE3F7E"/>
    <w:rsid w:val="00BE7564"/>
    <w:rsid w:val="00BF4C61"/>
    <w:rsid w:val="00BF6C37"/>
    <w:rsid w:val="00C06662"/>
    <w:rsid w:val="00C10052"/>
    <w:rsid w:val="00C142BB"/>
    <w:rsid w:val="00C14CEC"/>
    <w:rsid w:val="00C1515C"/>
    <w:rsid w:val="00C17185"/>
    <w:rsid w:val="00C174A4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17F2"/>
    <w:rsid w:val="00C924D8"/>
    <w:rsid w:val="00C938EE"/>
    <w:rsid w:val="00CA74E1"/>
    <w:rsid w:val="00CB7E99"/>
    <w:rsid w:val="00CC05DF"/>
    <w:rsid w:val="00CC0E34"/>
    <w:rsid w:val="00CC39BA"/>
    <w:rsid w:val="00CC5A98"/>
    <w:rsid w:val="00CF335F"/>
    <w:rsid w:val="00CF6451"/>
    <w:rsid w:val="00D04F88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041B2"/>
    <w:rsid w:val="00E16C1A"/>
    <w:rsid w:val="00E21CAA"/>
    <w:rsid w:val="00E23D3C"/>
    <w:rsid w:val="00E31051"/>
    <w:rsid w:val="00E346D6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22CC"/>
    <w:rsid w:val="00F3608F"/>
    <w:rsid w:val="00F377A6"/>
    <w:rsid w:val="00F4360E"/>
    <w:rsid w:val="00F47870"/>
    <w:rsid w:val="00F502F0"/>
    <w:rsid w:val="00F50665"/>
    <w:rsid w:val="00F63481"/>
    <w:rsid w:val="00F67A71"/>
    <w:rsid w:val="00F70642"/>
    <w:rsid w:val="00F71CE9"/>
    <w:rsid w:val="00F72501"/>
    <w:rsid w:val="00F72B5D"/>
    <w:rsid w:val="00F74B16"/>
    <w:rsid w:val="00F769A3"/>
    <w:rsid w:val="00F86E1C"/>
    <w:rsid w:val="00F87D44"/>
    <w:rsid w:val="00F9097F"/>
    <w:rsid w:val="00F9357F"/>
    <w:rsid w:val="00F95DA8"/>
    <w:rsid w:val="00FA01A2"/>
    <w:rsid w:val="00FB18D0"/>
    <w:rsid w:val="00FB7A7F"/>
    <w:rsid w:val="00FC4F5A"/>
    <w:rsid w:val="00FD3D93"/>
    <w:rsid w:val="00FD44B7"/>
    <w:rsid w:val="00FE2F18"/>
    <w:rsid w:val="00FE55A2"/>
    <w:rsid w:val="00FE7A50"/>
    <w:rsid w:val="00FF05FA"/>
    <w:rsid w:val="00FF06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2145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5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5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5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5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2145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5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5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5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5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COLLIGO, d.o.o. za zbrinjavanje otpada u stečaju</izvorni_sadrzaj>
    <derivirana_varijabla naziv="DomainObject.Predmet.ProtustrankaFormated_1">  COLLIGO, d.o.o. za zbrinjavanje otpada u stečaju</derivirana_varijabla>
  </DomainObject.Predmet.ProtustrankaFormated>
  <DomainObject.Predmet.ProtustrankaFormatedOIB>
    <izvorni_sadrzaj>  COLLIGO, d.o.o. za zbrinjavanje otpada u stečaju, OIB 54771173716</izvorni_sadrzaj>
    <derivirana_varijabla naziv="DomainObject.Predmet.ProtustrankaFormatedOIB_1">  COLLIGO, d.o.o. za zbrinjavanje otpada u stečaju, OIB 54771173716</derivirana_varijabla>
  </DomainObject.Predmet.ProtustrankaFormatedOIB>
  <DomainObject.Predmet.ProtustrankaFormatedWithAdress>
    <izvorni_sadrzaj> COLLIGO, d.o.o. za zbrinjavanje otpada u stečaju, Poljička cesta 133, 21315 Dugi Rat</izvorni_sadrzaj>
    <derivirana_varijabla naziv="DomainObject.Predmet.ProtustrankaFormatedWithAdress_1"> COLLIGO, d.o.o. za zbrinjavanje otpada u stečaju, Poljička cesta 133, 21315 Dugi Rat</derivirana_varijabla>
  </DomainObject.Predmet.ProtustrankaFormatedWithAdress>
  <DomainObject.Predmet.ProtustrankaFormatedWithAdressOIB>
    <izvorni_sadrzaj> COLLIGO, d.o.o. za zbrinjavanje otpada u stečaju, OIB 54771173716, Poljička cesta 133, 21315 Dugi Rat</izvorni_sadrzaj>
    <derivirana_varijabla naziv="DomainObject.Predmet.ProtustrankaFormatedWithAdressOIB_1"> COLLIGO, d.o.o. za zbrinjavanje otpada u stečaju, OIB 54771173716, Poljička cesta 133, 21315 Dugi Rat</derivirana_varijabla>
  </DomainObject.Predmet.ProtustrankaFormatedWithAdressOIB>
  <DomainObject.Predmet.ProtustrankaWithAdress>
    <izvorni_sadrzaj>COLLIGO, d.o.o. za zbrinjavanje otpada u stečaju Poljička cesta 133, 21315 Dugi Rat</izvorni_sadrzaj>
    <derivirana_varijabla naziv="DomainObject.Predmet.ProtustrankaWithAdress_1">COLLIGO, d.o.o. za zbrinjavanje otpada u stečaju Poljička cesta 133, 21315 Dugi Rat</derivirana_varijabla>
  </DomainObject.Predmet.ProtustrankaWithAdress>
  <DomainObject.Predmet.ProtustrankaWithAdressOIB>
    <izvorni_sadrzaj>COLLIGO, d.o.o. za zbrinjavanje otpada u stečaju, OIB 54771173716, Poljička cesta 133, 21315 Dugi Rat</izvorni_sadrzaj>
    <derivirana_varijabla naziv="DomainObject.Predmet.ProtustrankaWithAdressOIB_1">COLLIGO, d.o.o. za zbrinjavanje otpada u stečaju, OIB 54771173716, Poljička cesta 133, 21315 Dugi Rat</derivirana_varijabla>
  </DomainObject.Predmet.ProtustrankaWithAdressOIB>
  <DomainObject.Predmet.ProtustrankaNazivFormated>
    <izvorni_sadrzaj>COLLIGO, d.o.o. za zbrinjavanje otpada u stečaju</izvorni_sadrzaj>
    <derivirana_varijabla naziv="DomainObject.Predmet.ProtustrankaNazivFormated_1">COLLIGO, d.o.o. za zbrinjavanje otpada u stečaju</derivirana_varijabla>
  </DomainObject.Predmet.ProtustrankaNazivFormated>
  <DomainObject.Predmet.ProtustrankaNazivFormatedOIB>
    <izvorni_sadrzaj>COLLIGO, d.o.o. za zbrinjavanje otpada u stečaju, OIB 54771173716</izvorni_sadrzaj>
    <derivirana_varijabla naziv="DomainObject.Predmet.ProtustrankaNazivFormatedOIB_1">COLLIGO, d.o.o. za zbrinjavanje otpada u stečaju, OIB 54771173716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Matijević zastupanog po punomoćniku Dejan Bilić</izvorni_sadrzaj>
    <derivirana_varijabla naziv="DomainObject.Predmet.StrankaFormated_1">  Mario Matijević zastupanog po punomoćniku Dejan Bilić</derivirana_varijabla>
  </DomainObject.Predmet.StrankaFormated>
  <DomainObject.Predmet.StrankaFormatedOIB>
    <izvorni_sadrzaj>  Mario Matijević, OIB 32940069191 zastupanog po punomoćniku Dejan Bilić</izvorni_sadrzaj>
    <derivirana_varijabla naziv="DomainObject.Predmet.StrankaFormatedOIB_1">  Mario Matijević, OIB 32940069191 zastupanog po punomoćniku Dejan Bilić</derivirana_varijabla>
  </DomainObject.Predmet.StrankaFormatedOIB>
  <DomainObject.Predmet.StrankaFormatedWithAdress>
    <izvorni_sadrzaj> Mario Matijević, Dućki Put 7, 21315 Dugi Rat zastupanog po punomoćniku Dejan Bilić</izvorni_sadrzaj>
    <derivirana_varijabla naziv="DomainObject.Predmet.StrankaFormatedWithAdress_1"> Mario Matijević, Dućki Put 7, 21315 Dugi Rat zastupanog po punomoćniku Dejan Bilić</derivirana_varijabla>
  </DomainObject.Predmet.StrankaFormatedWithAdress>
  <DomainObject.Predmet.StrankaFormatedWithAdressOIB>
    <izvorni_sadrzaj> Mario Matijević, OIB 32940069191, Dućki Put 7, 21315 Dugi Rat zastupanog po punomoćniku Dejan Bilić</izvorni_sadrzaj>
    <derivirana_varijabla naziv="DomainObject.Predmet.StrankaFormatedWithAdressOIB_1"> Mario Matijević, OIB 32940069191, Dućki Put 7, 21315 Dugi Rat zastupanog po punomoćniku Dejan Bilić</derivirana_varijabla>
  </DomainObject.Predmet.StrankaFormatedWithAdressOIB>
  <DomainObject.Predmet.StrankaWithAdress>
    <izvorni_sadrzaj>Mario Matijević Dućki Put 7,21315 Dugi Rat</izvorni_sadrzaj>
    <derivirana_varijabla naziv="DomainObject.Predmet.StrankaWithAdress_1">Mario Matijević Dućki Put 7,21315 Dugi Rat</derivirana_varijabla>
  </DomainObject.Predmet.StrankaWithAdress>
  <DomainObject.Predmet.StrankaWithAdressOIB>
    <izvorni_sadrzaj>Mario Matijević, OIB 32940069191, Dućki Put 7,21315 Dugi Rat</izvorni_sadrzaj>
    <derivirana_varijabla naziv="DomainObject.Predmet.StrankaWithAdressOIB_1">Mario Matijević, OIB 32940069191, Dućki Put 7,21315 Dugi Rat</derivirana_varijabla>
  </DomainObject.Predmet.StrankaWithAdressOIB>
  <DomainObject.Predmet.StrankaNazivFormated>
    <izvorni_sadrzaj>Mario Matijević</izvorni_sadrzaj>
    <derivirana_varijabla naziv="DomainObject.Predmet.StrankaNazivFormated_1">Mario Matijević</derivirana_varijabla>
  </DomainObject.Predmet.StrankaNazivFormated>
  <DomainObject.Predmet.StrankaNazivFormatedOIB>
    <izvorni_sadrzaj>Mario Matijević, OIB 32940069191</izvorni_sadrzaj>
    <derivirana_varijabla naziv="DomainObject.Predmet.StrankaNazivFormatedOIB_1">Mario Matijević, OIB 32940069191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Mario Matijević zastupanog po punomoćniku Dejan Bilić</item>
    </izvorni_sadrzaj>
    <derivirana_varijabla naziv="DomainObject.Predmet.StrankaListFormated_1">
      <item>Mario Matijević zastupanog po punomoćniku Dejan Bilić</item>
    </derivirana_varijabla>
  </DomainObject.Predmet.StrankaListFormated>
  <DomainObject.Predmet.StrankaListFormatedOIB>
    <izvorni_sadrzaj>
      <item>Mario Matijević, OIB 32940069191 zastupanog po punomoćniku Dejan Bilić</item>
    </izvorni_sadrzaj>
    <derivirana_varijabla naziv="DomainObject.Predmet.StrankaListFormatedOIB_1">
      <item>Mario Matijević, OIB 32940069191 zastupanog po punomoćniku Dejan Bilić</item>
    </derivirana_varijabla>
  </DomainObject.Predmet.StrankaListFormatedOIB>
  <DomainObject.Predmet.StrankaListFormatedWithAdress>
    <izvorni_sadrzaj>
      <item>Mario Matijević, Dućki Put 7, 21315 Dugi Rat zastupanog po punomoćniku Dejan Bilić</item>
    </izvorni_sadrzaj>
    <derivirana_varijabla naziv="DomainObject.Predmet.StrankaListFormatedWithAdress_1">
      <item>Mario Matijević, Dućki Put 7, 21315 Dugi Rat zastupanog po punomoćniku Dejan Bilić</item>
    </derivirana_varijabla>
  </DomainObject.Predmet.StrankaListFormatedWithAdress>
  <DomainObject.Predmet.StrankaListFormatedWithAdressOIB>
    <izvorni_sadrzaj>
      <item>Mario Matijević, OIB 32940069191, Dućki Put 7, 21315 Dugi Rat zastupanog po punomoćniku Dejan Bilić</item>
    </izvorni_sadrzaj>
    <derivirana_varijabla naziv="DomainObject.Predmet.StrankaListFormatedWithAdressOIB_1">
      <item>Mario Matijević, OIB 32940069191, Dućki Put 7, 21315 Dugi Rat zastupanog po punomoćniku Dejan Bilić</item>
    </derivirana_varijabla>
  </DomainObject.Predmet.StrankaListFormatedWithAdressOIB>
  <DomainObject.Predmet.StrankaListNazivFormated>
    <izvorni_sadrzaj>
      <item>Mario Matijević</item>
    </izvorni_sadrzaj>
    <derivirana_varijabla naziv="DomainObject.Predmet.StrankaListNazivFormated_1">
      <item>Mario Matijević</item>
    </derivirana_varijabla>
  </DomainObject.Predmet.StrankaListNazivFormated>
  <DomainObject.Predmet.StrankaListNazivFormatedOIB>
    <izvorni_sadrzaj>
      <item>Mario Matijević, OIB 32940069191</item>
    </izvorni_sadrzaj>
    <derivirana_varijabla naziv="DomainObject.Predmet.StrankaListNazivFormatedOIB_1">
      <item>Mario Matijević, OIB 32940069191</item>
    </derivirana_varijabla>
  </DomainObject.Predmet.StrankaListNazivFormatedOIB>
  <DomainObject.Predmet.ProtuStrankaListFormated>
    <izvorni_sadrzaj>
      <item>COLLIGO, d.o.o. za zbrinjavanje otpada u stečaju</item>
    </izvorni_sadrzaj>
    <derivirana_varijabla naziv="DomainObject.Predmet.ProtuStrankaListFormated_1">
      <item>COLLIGO, d.o.o. za zbrinjavanje otpada u stečaju</item>
    </derivirana_varijabla>
  </DomainObject.Predmet.ProtuStrankaListFormated>
  <DomainObject.Predmet.ProtuStrankaListFormatedOIB>
    <izvorni_sadrzaj>
      <item>COLLIGO, d.o.o. za zbrinjavanje otpada u stečaju, OIB 54771173716</item>
    </izvorni_sadrzaj>
    <derivirana_varijabla naziv="DomainObject.Predmet.ProtuStrankaListFormatedOIB_1">
      <item>COLLIGO, d.o.o. za zbrinjavanje otpada u stečaju, OIB 54771173716</item>
    </derivirana_varijabla>
  </DomainObject.Predmet.ProtuStrankaListFormatedOIB>
  <DomainObject.Predmet.ProtuStrankaListFormatedWithAdress>
    <izvorni_sadrzaj>
      <item>COLLIGO, d.o.o. za zbrinjavanje otpada u stečaju, Poljička cesta 133, 21315 Dugi Rat</item>
    </izvorni_sadrzaj>
    <derivirana_varijabla naziv="DomainObject.Predmet.ProtuStrankaListFormatedWithAdress_1">
      <item>COLLIGO, d.o.o. za zbrinjavanje otpada u stečaju, Poljička cesta 133, 21315 Dugi Rat</item>
    </derivirana_varijabla>
  </DomainObject.Predmet.ProtuStrankaListFormatedWithAdress>
  <DomainObject.Predmet.ProtuStrankaListFormatedWithAdressOIB>
    <izvorni_sadrzaj>
      <item>COLLIGO, d.o.o. za zbrinjavanje otpada u stečaju, OIB 54771173716, Poljička cesta 133, 21315 Dugi Rat</item>
    </izvorni_sadrzaj>
    <derivirana_varijabla naziv="DomainObject.Predmet.ProtuStrankaListFormatedWithAdressOIB_1">
      <item>COLLIGO, d.o.o. za zbrinjavanje otpada u stečaju, OIB 54771173716, Poljička cesta 133, 21315 Dugi Rat</item>
    </derivirana_varijabla>
  </DomainObject.Predmet.ProtuStrankaListFormatedWithAdressOIB>
  <DomainObject.Predmet.ProtuStrankaListNazivFormated>
    <izvorni_sadrzaj>
      <item>COLLIGO, d.o.o. za zbrinjavanje otpada u stečaju</item>
    </izvorni_sadrzaj>
    <derivirana_varijabla naziv="DomainObject.Predmet.ProtuStrankaListNazivFormated_1">
      <item>COLLIGO, d.o.o. za zbrinjavanje otpada u stečaju</item>
    </derivirana_varijabla>
  </DomainObject.Predmet.ProtuStrankaListNazivFormated>
  <DomainObject.Predmet.ProtuStrankaListNazivFormatedOIB>
    <izvorni_sadrzaj>
      <item>COLLIGO, d.o.o. za zbrinjavanje otpada u stečaju, OIB 54771173716</item>
    </izvorni_sadrzaj>
    <derivirana_varijabla naziv="DomainObject.Predmet.ProtuStrankaListNazivFormatedOIB_1">
      <item>COLLIGO, d.o.o. za zbrinjavanje otpada u stečaju, OIB 54771173716</item>
    </derivirana_varijabla>
  </DomainObject.Predmet.ProtuStrankaListNazivFormatedOIB>
  <DomainObject.Predmet.OstaliListFormated>
    <izvorni_sadrzaj>
      <item>Dejan Bilić punomoćnik sudionika u postupku Mario Matijević</item>
      <item>Općinski sud u Splitu - ZK odjel</item>
      <item>Kruno Peronja</item>
      <item>Perica Mitrović</item>
    </izvorni_sadrzaj>
    <derivirana_varijabla naziv="DomainObject.Predmet.OstaliListFormated_1">
      <item>Dejan Bilić punomoćnik sudionika u postupku Mario Matijević</item>
      <item>Općinski sud u Splitu - ZK odjel</item>
      <item>Kruno Peronja</item>
      <item>Perica Mitrović</item>
    </derivirana_varijabla>
  </DomainObject.Predmet.OstaliListFormated>
  <DomainObject.Predmet.OstaliListFormatedOIB>
    <izvorni_sadrzaj>
      <item>Dejan Bilić punomoćnik sudionika u postupku Mario Matijević</item>
      <item>Općinski sud u Splitu - ZK odjel</item>
      <item>Kruno Peronja</item>
      <item>Perica Mitrović, OIB 29538074286</item>
    </izvorni_sadrzaj>
    <derivirana_varijabla naziv="DomainObject.Predmet.OstaliListFormatedOIB_1">
      <item>Dejan Bilić punomoćnik sudionika u postupku Mario Matijević</item>
      <item>Općinski sud u Splitu - ZK odjel</item>
      <item>Kruno Peronja</item>
      <item>Perica Mitrović, OIB 29538074286</item>
    </derivirana_varijabla>
  </DomainObject.Predmet.OstaliListFormatedOIB>
  <DomainObject.Predmet.OstaliListFormatedWithAdress>
    <izvorni_sadrzaj>
      <item>Dejan Bilić, Vukovarska 24C, 21217 Kaštel Stari punomoćnik sudionika u postupku Mario Matijević</item>
      <item>Općinski sud u Splitu - ZK odjel, Gundulićeva 29, 21000 Split</item>
      <item>Kruno Peronja, Domovinskog rata 29b/V, 21000 Split</item>
      <item>Perica Mitrović, Bjelolasička 23, 31000 Osijek</item>
    </izvorni_sadrzaj>
    <derivirana_varijabla naziv="DomainObject.Predmet.OstaliListFormatedWithAdress_1">
      <item>Dejan Bilić, Vukovarska 24C, 21217 Kaštel Stari punomoćnik sudionika u postupku Mario Matijević</item>
      <item>Općinski sud u Splitu - ZK odjel, Gundulićeva 29, 21000 Split</item>
      <item>Kruno Peronja, Domovinskog rata 29b/V, 21000 Split</item>
      <item>Perica Mitrović, Bjelolasička 23, 31000 Osijek</item>
    </derivirana_varijabla>
  </DomainObject.Predmet.OstaliListFormatedWithAdress>
  <DomainObject.Predmet.OstaliListFormatedWithAdressOIB>
    <izvorni_sadrzaj>
      <item>Dejan Bilić, Vukovarska 24C, 21217 Kaštel Stari punomoćnik sudionika u postupku Mario Matijević</item>
      <item>Općinski sud u Splitu - ZK odjel, Gundulićeva 29, 21000 Split</item>
      <item>Kruno Peronja, Domovinskog rata 29b/V, 21000 Split</item>
      <item>Perica Mitrović, OIB 29538074286, Bjelolasička 23, 31000 Osijek</item>
    </izvorni_sadrzaj>
    <derivirana_varijabla naziv="DomainObject.Predmet.OstaliListFormatedWithAdressOIB_1">
      <item>Dejan Bilić, Vukovarska 24C, 21217 Kaštel Stari punomoćnik sudionika u postupku Mario Matijević</item>
      <item>Općinski sud u Splitu - ZK odjel, Gundulićeva 29, 21000 Split</item>
      <item>Kruno Peronja, Domovinskog rata 29b/V, 21000 Split</item>
      <item>Perica Mitrović, OIB 29538074286, Bjelolasička 23, 31000 Osijek</item>
    </derivirana_varijabla>
  </DomainObject.Predmet.OstaliListFormatedWithAdressOIB>
  <DomainObject.Predmet.OstaliListNazivFormated>
    <izvorni_sadrzaj>
      <item>Dejan Bilić</item>
      <item>Općinski sud u Splitu - ZK odjel</item>
      <item>Kruno Peronja</item>
      <item>Perica Mitrović</item>
    </izvorni_sadrzaj>
    <derivirana_varijabla naziv="DomainObject.Predmet.OstaliListNazivFormated_1">
      <item>Dejan Bilić</item>
      <item>Općinski sud u Splitu - ZK odjel</item>
      <item>Kruno Peronja</item>
      <item>Perica Mitrović</item>
    </derivirana_varijabla>
  </DomainObject.Predmet.OstaliListNazivFormated>
  <DomainObject.Predmet.OstaliListNazivFormatedOIB>
    <izvorni_sadrzaj>
      <item>Dejan Bilić</item>
      <item>Općinski sud u Splitu - ZK odjel</item>
      <item>Kruno Peronja</item>
      <item>Perica Mitrović, OIB 29538074286</item>
    </izvorni_sadrzaj>
    <derivirana_varijabla naziv="DomainObject.Predmet.OstaliListNazivFormatedOIB_1">
      <item>Dejan Bilić</item>
      <item>Općinski sud u Splitu - ZK odjel</item>
      <item>Kruno Peronja</item>
      <item>Perica Mitrović, OIB 29538074286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Matijević</izvorni_sadrzaj>
    <derivirana_varijabla naziv="DomainObject.Predmet.StrankaIDrugi_1">Mario Matijević</derivirana_varijabla>
  </DomainObject.Predmet.StrankaIDrugi>
  <DomainObject.Predmet.ProtustrankaIDrugi>
    <izvorni_sadrzaj>COLLIGO, d.o.o. za zbrinjavanje otpada u stečaju</izvorni_sadrzaj>
    <derivirana_varijabla naziv="DomainObject.Predmet.ProtustrankaIDrugi_1">COLLIGO, d.o.o. za zbrinjavanje otpada u stečaju</derivirana_varijabla>
  </DomainObject.Predmet.ProtustrankaIDrugi>
  <DomainObject.Predmet.StrankaIDrugiAdressOIB>
    <izvorni_sadrzaj>Mario Matijević, OIB 32940069191, Dućki Put 7, 21315 Dugi Rat</izvorni_sadrzaj>
    <derivirana_varijabla naziv="DomainObject.Predmet.StrankaIDrugiAdressOIB_1">Mario Matijević, OIB 32940069191, Dućki Put 7, 21315 Dugi Rat</derivirana_varijabla>
  </DomainObject.Predmet.StrankaIDrugiAdressOIB>
  <DomainObject.Predmet.ProtustrankaIDrugiAdressOIB>
    <izvorni_sadrzaj>COLLIGO, d.o.o. za zbrinjavanje otpada u stečaju, OIB 54771173716, Poljička cesta 133, 21315 Dugi Rat</izvorni_sadrzaj>
    <derivirana_varijabla naziv="DomainObject.Predmet.ProtustrankaIDrugiAdressOIB_1">COLLIGO, d.o.o. za zbrinjavanje otpada u stečaju, OIB 54771173716, Poljička cesta 133,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Matijević</item>
      <item>COLLIGO, d.o.o. za zbrinjavanje otpada u stečaju</item>
      <item>Dejan Bilić</item>
      <item>Općinski sud u Splitu - ZK odjel</item>
      <item>Kruno Peronja</item>
      <item>Perica Mitrović</item>
    </izvorni_sadrzaj>
    <derivirana_varijabla naziv="DomainObject.Predmet.SudioniciListNaziv_1">
      <item>Mario Matijević</item>
      <item>COLLIGO, d.o.o. za zbrinjavanje otpada u stečaju</item>
      <item>Dejan Bilić</item>
      <item>Općinski sud u Splitu - ZK odjel</item>
      <item>Kruno Peronja</item>
      <item>Perica Mitrović</item>
    </derivirana_varijabla>
  </DomainObject.Predmet.SudioniciListNaziv>
  <DomainObject.Predmet.SudioniciListAdressOIB>
    <izvorni_sadrzaj>
      <item>Mario Matijević, OIB 32940069191, Dućki Put 7,21315 Dugi Rat</item>
      <item>COLLIGO, d.o.o. za zbrinjavanje otpada u stečaju, OIB 54771173716, Poljička cesta 133,21315 Dugi Rat</item>
      <item>Dejan Bilić, Vukovarska 24C,21217 Kaštel Stari</item>
      <item>Općinski sud u Splitu - ZK odjel, Gundulićeva 29,21000 Split</item>
      <item>Kruno Peronja, Domovinskog rata 29b/V,21000 Split</item>
      <item>Perica Mitrović, OIB 29538074286, Bjelolasička 23,31000 Osijek</item>
    </izvorni_sadrzaj>
    <derivirana_varijabla naziv="DomainObject.Predmet.SudioniciListAdressOIB_1">
      <item>Mario Matijević, OIB 32940069191, Dućki Put 7,21315 Dugi Rat</item>
      <item>COLLIGO, d.o.o. za zbrinjavanje otpada u stečaju, OIB 54771173716, Poljička cesta 133,21315 Dugi Rat</item>
      <item>Dejan Bilić, Vukovarska 24C,21217 Kaštel Stari</item>
      <item>Općinski sud u Splitu - ZK odjel, Gundulićeva 29,21000 Split</item>
      <item>Kruno Peronja, Domovinskog rata 29b/V,21000 Split</item>
      <item>Perica Mitrović, OIB 29538074286, Bjelolasička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32940069191</item>
      <item>, OIB 54771173716</item>
      <item>, OIB null</item>
      <item>, OIB null</item>
      <item>, OIB null</item>
      <item>, OIB 29538074286</item>
    </izvorni_sadrzaj>
    <derivirana_varijabla naziv="DomainObject.Predmet.SudioniciListNazivOIB_1">
      <item>, OIB 32940069191</item>
      <item>, OIB 54771173716</item>
      <item>, OIB null</item>
      <item>, OIB null</item>
      <item>, OIB null</item>
      <item>, OIB 29538074286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F71A8F-21FC-4E6F-A309-9E741FCAF8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10</properties:Pages>
  <properties:Words>2193</properties:Words>
  <properties:Characters>13561</properties:Characters>
  <properties:Lines>816</properties:Lines>
  <properties:Paragraphs>620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2015-12-28T12:00:00Z</dcterms:created>
  <dc:creator>Trgovački sud Split</dc:creator>
  <cp:lastModifiedBy>Ana Golub Gruić</cp:lastModifiedBy>
  <cp:lastPrinted>2015-12-10T08:02:00Z</cp:lastPrinted>
  <dcterms:modified xmlns:xsi="http://www.w3.org/2001/XMLSchema-instance" xsi:type="dcterms:W3CDTF">2015-12-28T12:03:00Z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