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ef2f3" w14:paraId="c8ef2f3" w:rsidRDefault="00E76E22" w:rsidP="00E76E22" w:rsidR="00E76E22">
      <w:pPr>
        <w:jc w:val="right"/>
        <w15:collapsed w:val="false"/>
      </w:pPr>
      <w:bookmarkStart w:name="_GoBack" w:id="0"/>
      <w:bookmarkEnd w:id="0"/>
      <w:r>
        <w:t>Broj: St-</w:t>
      </w:r>
      <w:r w:rsidR="00A926E4">
        <w:t>96/17-9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A926E4">
        <w:rPr>
          <w:b/>
        </w:rPr>
        <w:t>TIM STAKLO d.o.o. za proizvodnju, trgovinu i usluge, Gunja, Braće Radića 13, OIB: 72540398689, MBS: 030108343</w:t>
      </w:r>
      <w:r w:rsidR="006139EC">
        <w:t xml:space="preserve">, </w:t>
      </w:r>
      <w:r w:rsidR="003B4C28">
        <w:t xml:space="preserve">dana </w:t>
      </w:r>
      <w:r w:rsidR="00A926E4">
        <w:t>22</w:t>
      </w:r>
      <w:r w:rsidR="00160320">
        <w:t>. svibnja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A926E4">
        <w:rPr>
          <w:b/>
        </w:rPr>
        <w:t xml:space="preserve">TIM STAKLO d.o.o. za proizvodnju, trgovinu i usluge, Gunja, Braće Radića 13, OIB: 72540398689, MBS: 030108343 </w:t>
      </w:r>
      <w:r w:rsidR="00B9209F">
        <w:rPr>
          <w:color w:val="000000"/>
        </w:rPr>
        <w:t xml:space="preserve">da </w:t>
      </w:r>
      <w:r w:rsidR="009B61F0">
        <w:t xml:space="preserve">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A926E4">
        <w:rPr>
          <w:b/>
        </w:rPr>
        <w:t>96-17</w:t>
      </w:r>
      <w:r w:rsidR="009B61F0">
        <w:t xml:space="preserve"> kod Hrv</w:t>
      </w:r>
      <w:r w:rsidR="00963406">
        <w:t xml:space="preserve">atske poštanske banke iznos od </w:t>
      </w:r>
      <w:r w:rsidR="00A926E4">
        <w:rPr>
          <w:b/>
        </w:rPr>
        <w:t>20.750,00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</w:t>
      </w:r>
      <w:r w:rsidR="004F70C4">
        <w:t xml:space="preserve">knjigovodstvene usluge </w:t>
      </w:r>
      <w:r w:rsidR="00A926E4">
        <w:t>7.5</w:t>
      </w:r>
      <w:r w:rsidR="00FD3ED7">
        <w:t>00,00</w:t>
      </w:r>
      <w:r w:rsidR="004F70C4">
        <w:t xml:space="preserve"> kn, </w:t>
      </w:r>
      <w:r w:rsidR="00A926E4">
        <w:t xml:space="preserve">Nagrada i naknada troškova privremenog stečajnog upravitelja – bruto 4.000,00 kn, Trošak izrade pečata 150,00 kn, Trošak otvaranja i zatvaranja transakcijskog računa (TRR), mjesečna naknada banci i mjesečni trošak TRR-a za 12 mjeseci 1.100,00 kn, Troškovi procjene imovine 1.000,00 kn, Trošak arhiviranja poslovne dokumentacije 1.000,00 kn, Nagrada i naknada troškova stečajnog upravitelja – bruto 6.000,00 kn </w:t>
      </w:r>
      <w:r w:rsidR="00160320">
        <w:t xml:space="preserve">ukupno </w:t>
      </w:r>
      <w:r w:rsidR="00A926E4">
        <w:t>20.750,00</w:t>
      </w:r>
      <w:r w:rsidR="00160320">
        <w:t xml:space="preserve"> 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160320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A926E4">
        <w:t>1. veljače</w:t>
      </w:r>
      <w:r w:rsidR="007B7C12">
        <w:t xml:space="preserve"> 2016. g.</w:t>
      </w:r>
      <w:r w:rsidRPr="00DD2365">
        <w:t xml:space="preserve"> prijedlog za otvaranje stečajnog postupka nad dužnikom </w:t>
      </w:r>
      <w:r w:rsidR="00A926E4">
        <w:rPr>
          <w:b/>
        </w:rPr>
        <w:t>TIM STAKLO d.o.o. za proizvodnju, trgovinu i usluge, Gunja, Braće Radića 13, OIB: 72540398689, MBS: 030108343</w:t>
      </w:r>
      <w:r w:rsidRPr="009650C6">
        <w:rPr>
          <w:b/>
        </w:rPr>
        <w:t xml:space="preserve">.  </w:t>
      </w:r>
      <w:r w:rsidR="00FA7686" w:rsidRPr="009650C6">
        <w:rPr>
          <w:b/>
        </w:rPr>
        <w:tab/>
      </w:r>
      <w:r w:rsidR="000F55F6">
        <w:rPr>
          <w:b/>
        </w:rPr>
        <w:t xml:space="preserve"> </w:t>
      </w:r>
    </w:p>
    <w:p w:rsidRDefault="00160320" w:rsidP="00160320" w:rsidR="00160320">
      <w:pPr>
        <w:tabs>
          <w:tab w:pos="4050" w:val="left"/>
        </w:tabs>
        <w:jc w:val="both"/>
      </w:pPr>
    </w:p>
    <w:p w:rsidRDefault="00A926E4" w:rsidP="00A926E4" w:rsidR="00160320">
      <w:pPr>
        <w:tabs>
          <w:tab w:pos="4050" w:val="left"/>
        </w:tabs>
        <w:jc w:val="right"/>
      </w:pPr>
      <w:r w:rsidRPr="00A926E4">
        <w:t>Broj: St-96/17-9</w:t>
      </w:r>
    </w:p>
    <w:p w:rsidRDefault="00160320" w:rsidP="00160320" w:rsidR="00160320">
      <w:pPr>
        <w:tabs>
          <w:tab w:pos="4050" w:val="left"/>
        </w:tabs>
        <w:jc w:val="both"/>
      </w:pPr>
    </w:p>
    <w:p w:rsidRDefault="00160320" w:rsidP="00160320" w:rsidR="00160320">
      <w:pPr>
        <w:tabs>
          <w:tab w:pos="4050" w:val="left"/>
        </w:tabs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764F4E" w:rsidP="003235CD" w:rsidR="00DD6D10">
      <w:pPr>
        <w:ind w:firstLine="720"/>
        <w:jc w:val="both"/>
      </w:pPr>
      <w:r>
        <w:t>Rješenjem Trgovačkog suda u Osijeku broj St-</w:t>
      </w:r>
      <w:r w:rsidR="00A926E4">
        <w:t>96/17 od 5. travnja</w:t>
      </w:r>
      <w:r w:rsidR="004F70C4">
        <w:t xml:space="preserve"> 2017. g.</w:t>
      </w:r>
      <w:r w:rsidR="00160320">
        <w:t xml:space="preserve"> </w:t>
      </w:r>
      <w:r>
        <w:t xml:space="preserve"> pokrenut je prethodni postupak radi utvrđivanja uvjeta za otvaranje stečajnog postupka nad dužnikom te je za privremen</w:t>
      </w:r>
      <w:r w:rsidR="00FD3ED7">
        <w:t>u</w:t>
      </w:r>
      <w:r>
        <w:t xml:space="preserve"> stečajn</w:t>
      </w:r>
      <w:r w:rsidR="00FD3ED7">
        <w:t>u</w:t>
      </w:r>
      <w:r>
        <w:t xml:space="preserve"> upravitelj</w:t>
      </w:r>
      <w:r w:rsidR="00FD3ED7">
        <w:t>icu</w:t>
      </w:r>
      <w:r>
        <w:t xml:space="preserve"> imenovan</w:t>
      </w:r>
      <w:r w:rsidR="00FD3ED7">
        <w:t xml:space="preserve">a </w:t>
      </w:r>
      <w:r w:rsidR="00A926E4">
        <w:t>Jadranka Šeput iz Osijeka</w:t>
      </w:r>
      <w:r w:rsidR="008267B8">
        <w:t xml:space="preserve"> </w:t>
      </w:r>
      <w:r w:rsidR="006E6779">
        <w:t>koj</w:t>
      </w:r>
      <w:r w:rsidR="00FD3ED7">
        <w:t>a</w:t>
      </w:r>
      <w:r>
        <w:t xml:space="preserve"> je dana </w:t>
      </w:r>
      <w:r w:rsidR="00A926E4">
        <w:t>5. svibnja</w:t>
      </w:r>
      <w:r w:rsidR="004F70C4">
        <w:t xml:space="preserve"> 2</w:t>
      </w:r>
      <w:r w:rsidR="00301AF4">
        <w:t>017. g.</w:t>
      </w:r>
      <w:r>
        <w:t xml:space="preserve"> u spis dostavi</w:t>
      </w:r>
      <w:r w:rsidR="00FD3ED7">
        <w:t>la</w:t>
      </w:r>
      <w:r>
        <w:t xml:space="preserve"> </w:t>
      </w:r>
      <w:r w:rsidR="00D575E6">
        <w:t>izvješće o financijsk</w:t>
      </w:r>
      <w:r w:rsidR="00301AF4">
        <w:t>o-gospodarskom položaju dužnika</w:t>
      </w:r>
      <w:r w:rsidR="004F70C4">
        <w:t xml:space="preserve">, </w:t>
      </w:r>
      <w:r w:rsidR="00A926E4">
        <w:t>Potvrdu FINE od 21.4.2017. g., Uvjerenje MUP PP Vrbanja od 24.4.2017. g., Dopis FH MF Porezne uprave Ispostava Županja od 11.4.2017. g., stanje računa poreznog obveznika na dan 21.4.2017. g.</w:t>
      </w:r>
      <w:r w:rsidR="00A926E4">
        <w:tab/>
      </w:r>
      <w:r w:rsidR="00FD3ED7">
        <w:t xml:space="preserve"> </w:t>
      </w:r>
    </w:p>
    <w:p w:rsidRDefault="007C031B" w:rsidP="00580AE3" w:rsidR="005917F2">
      <w:pPr>
        <w:ind w:firstLine="720"/>
        <w:jc w:val="both"/>
      </w:pPr>
      <w:r>
        <w:t xml:space="preserve"> </w:t>
      </w:r>
    </w:p>
    <w:p w:rsidRDefault="00D575E6" w:rsidP="00580AE3" w:rsidR="00512D34">
      <w:pPr>
        <w:ind w:firstLine="720"/>
        <w:jc w:val="both"/>
      </w:pPr>
      <w:r>
        <w:t xml:space="preserve"> </w:t>
      </w:r>
      <w:r w:rsidR="007B7C12">
        <w:t xml:space="preserve">Iz prijedloga FINE od </w:t>
      </w:r>
      <w:r w:rsidR="00A926E4">
        <w:t>1.2.2017</w:t>
      </w:r>
      <w:r w:rsidR="003235CD">
        <w:t>. g.</w:t>
      </w:r>
      <w:r w:rsidR="007B7C12">
        <w:t xml:space="preserve"> utvrđeno je da dužnik na dan </w:t>
      </w:r>
      <w:r w:rsidR="00A926E4">
        <w:t>30.1.2017</w:t>
      </w:r>
      <w:r w:rsidR="008267B8">
        <w:t>. g.</w:t>
      </w:r>
      <w:r w:rsidR="007B7C12">
        <w:t xml:space="preserve"> u Očevidniku redoslijeda za plaćanje ima evidentirane neizvršene osnove za plaćanje u neprekinutom razdoblju od </w:t>
      </w:r>
      <w:r w:rsidR="00A926E4">
        <w:t>120</w:t>
      </w:r>
      <w:r w:rsidR="007B7C12">
        <w:t xml:space="preserve"> dana u ukupnom iznosu od </w:t>
      </w:r>
      <w:r w:rsidR="00A926E4">
        <w:t>20.764,35 kn</w:t>
      </w:r>
      <w:r w:rsidR="00160320">
        <w:t>.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</w:t>
      </w:r>
      <w:r w:rsidR="004F70C4">
        <w:t xml:space="preserve"> je dostavio</w:t>
      </w:r>
      <w:r>
        <w:t xml:space="preserve"> privremeni stečajni upravitelj utvrđeno da dužnik nema imovine iz koje bi se mogli podmiriti troškovi kako prethodnog tako i otvorenog stečajnog postupka te budući da je iz prijedloga FINE od </w:t>
      </w:r>
      <w:r w:rsidR="00A926E4">
        <w:t>1.2.2017.</w:t>
      </w:r>
      <w:r>
        <w:t xml:space="preserve"> g. za otvaranje stečajnog postupka nad dužnikom razvidno da dužnik ima u razdoblju od </w:t>
      </w:r>
      <w:r w:rsidR="00A926E4">
        <w:t>120</w:t>
      </w:r>
      <w:r w:rsidR="00B9209F">
        <w:t xml:space="preserve"> </w:t>
      </w:r>
      <w:r>
        <w:t xml:space="preserve">dana evidentirane neizvršene osnove za plaćanje u ukupnom iznosu od </w:t>
      </w:r>
      <w:r w:rsidR="00A926E4">
        <w:t>20.764,35</w:t>
      </w:r>
      <w:r>
        <w:t xml:space="preserve"> kn valjalo je sukladno čl. 132 st. 1 Stečajnog zakona (NN 71/15) odlučiti kao u izreci pod točkom 1.</w:t>
      </w:r>
    </w:p>
    <w:p w:rsidRDefault="00160320" w:rsidP="00160320" w:rsidR="00160320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A926E4">
        <w:t>22</w:t>
      </w:r>
      <w:r w:rsidR="00160320">
        <w:t>. svibnja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0F55F6">
        <w:t xml:space="preserve">uz izvješće st. uprav. od </w:t>
      </w:r>
      <w:r w:rsidR="00A926E4">
        <w:t>5.5.2017. g. i dopuna izvješća od 17.5.2017. g. (str. 10-30 spisa)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A926E4">
        <w:t>22.6.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41" w:rsidR="00E60F41">
      <w:r>
        <w:separator/>
      </w:r>
    </w:p>
  </w:endnote>
  <w:endnote w:id="0" w:type="continuationSeparator">
    <w:p w:rsidRDefault="00E60F41" w:rsidR="00E60F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41" w:rsidR="00E60F41">
      <w:r>
        <w:separator/>
      </w:r>
    </w:p>
  </w:footnote>
  <w:footnote w:id="0" w:type="continuationSeparator">
    <w:p w:rsidRDefault="00E60F41" w:rsidR="00E60F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370D4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370D4"/>
    <w:rsid w:val="001448A0"/>
    <w:rsid w:val="0016016C"/>
    <w:rsid w:val="00160320"/>
    <w:rsid w:val="00163019"/>
    <w:rsid w:val="001635ED"/>
    <w:rsid w:val="001742E1"/>
    <w:rsid w:val="001823D4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2D34"/>
    <w:rsid w:val="00521F89"/>
    <w:rsid w:val="0055624C"/>
    <w:rsid w:val="00570B0B"/>
    <w:rsid w:val="00580AE3"/>
    <w:rsid w:val="005917F2"/>
    <w:rsid w:val="005B403D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A2408"/>
    <w:rsid w:val="006A56C2"/>
    <w:rsid w:val="006C541C"/>
    <w:rsid w:val="006E44FD"/>
    <w:rsid w:val="006E6779"/>
    <w:rsid w:val="00716850"/>
    <w:rsid w:val="007242CD"/>
    <w:rsid w:val="00725641"/>
    <w:rsid w:val="007400A8"/>
    <w:rsid w:val="0074711B"/>
    <w:rsid w:val="00764F4E"/>
    <w:rsid w:val="00770E51"/>
    <w:rsid w:val="007747C5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402F9"/>
    <w:rsid w:val="00A45AC5"/>
    <w:rsid w:val="00A60716"/>
    <w:rsid w:val="00A81489"/>
    <w:rsid w:val="00A91ED3"/>
    <w:rsid w:val="00A926E4"/>
    <w:rsid w:val="00AB37DA"/>
    <w:rsid w:val="00AB56F9"/>
    <w:rsid w:val="00AD24AA"/>
    <w:rsid w:val="00AD4A65"/>
    <w:rsid w:val="00B11D59"/>
    <w:rsid w:val="00B20E4C"/>
    <w:rsid w:val="00B41F79"/>
    <w:rsid w:val="00B9209F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60F41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70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70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0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0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0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70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70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0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0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0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St-96/2017</izvorni_sadrzaj>
    <derivirana_varijabla naziv="DomainObject.Predmet.OznakaBroj_1">St-96/2017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STAKLO društvo s ograničenom odgovornošću za proizvodnju, trgovinu i usluge</izvorni_sadrzaj>
    <derivirana_varijabla naziv="DomainObject.Predmet.ProtustrankaFormated_1">  TIM STAKLO društvo s ograničenom odgovornošću za proizvodnju, trgovinu i usluge</derivirana_varijabla>
  </DomainObject.Predmet.ProtustrankaFormated>
  <DomainObject.Predmet.ProtustrankaFormatedOIB>
    <izvorni_sadrzaj>  TIM STAKLO društvo s ograničenom odgovornošću za proizvodnju, trgovinu i usluge, OIB 72540398689</izvorni_sadrzaj>
    <derivirana_varijabla naziv="DomainObject.Predmet.ProtustrankaFormatedOIB_1">  TIM STAKLO društvo s ograničenom odgovornošću za proizvodnju, trgovinu i usluge, OIB 72540398689</derivirana_varijabla>
  </DomainObject.Predmet.ProtustrankaFormatedOIB>
  <DomainObject.Predmet.ProtustrankaFormatedWithAdress>
    <izvorni_sadrzaj> TIM STAKLO društvo s ograničenom odgovornošću za proizvodnju, trgovinu i usluge, Braće Radića 13, 32260 Gunja</izvorni_sadrzaj>
    <derivirana_varijabla naziv="DomainObject.Predmet.ProtustrankaFormatedWithAdress_1"> TIM STAKLO društvo s ograničenom odgovornošću za proizvodnju, trgovinu i usluge, Braće Radića 13, 32260 Gunja</derivirana_varijabla>
  </DomainObject.Predmet.ProtustrankaFormatedWithAdress>
  <DomainObject.Predmet.ProtustrankaFormatedWithAdressOIB>
    <izvorni_sadrzaj> TIM STAKLO društvo s ograničenom odgovornošću za proizvodnju, trgovinu i usluge, OIB 72540398689, Braće Radića 13, 32260 Gunja</izvorni_sadrzaj>
    <derivirana_varijabla naziv="DomainObject.Predmet.ProtustrankaFormatedWithAdressOIB_1"> TIM STAKLO društvo s ograničenom odgovornošću za proizvodnju, trgovinu i usluge, OIB 72540398689, Braće Radića 13, 32260 Gunja</derivirana_varijabla>
  </DomainObject.Predmet.ProtustrankaFormatedWithAdressOIB>
  <DomainObject.Predmet.ProtustrankaWithAdress>
    <izvorni_sadrzaj>TIM STAKLO društvo s ograničenom odgovornošću za proizvodnju, trgovinu i usluge Braće Radića 13, 32260 Gunja</izvorni_sadrzaj>
    <derivirana_varijabla naziv="DomainObject.Predmet.ProtustrankaWithAdress_1">TIM STAKLO društvo s ograničenom odgovornošću za proizvodnju, trgovinu i usluge Braće Radića 13, 32260 Gunja</derivirana_varijabla>
  </DomainObject.Predmet.ProtustrankaWithAdress>
  <DomainObject.Predmet.ProtustrankaWithAdressOIB>
    <izvorni_sadrzaj>TIM STAKLO društvo s ograničenom odgovornošću za proizvodnju, trgovinu i usluge, OIB 72540398689, Braće Radića 13, 32260 Gunja</izvorni_sadrzaj>
    <derivirana_varijabla naziv="DomainObject.Predmet.ProtustrankaWithAdressOIB_1">TIM STAKLO društvo s ograničenom odgovornošću za proizvodnju, trgovinu i usluge, OIB 72540398689, Braće Radića 13, 32260 Gunja</derivirana_varijabla>
  </DomainObject.Predmet.ProtustrankaWithAdressOIB>
  <DomainObject.Predmet.ProtustrankaNazivFormated>
    <izvorni_sadrzaj>TIM STAKLO društvo s ograničenom odgovornošću za proizvodnju, trgovinu i usluge</izvorni_sadrzaj>
    <derivirana_varijabla naziv="DomainObject.Predmet.ProtustrankaNazivFormated_1">TIM STAKLO društvo s ograničenom odgovornošću za proizvodnju, trgovinu i usluge</derivirana_varijabla>
  </DomainObject.Predmet.ProtustrankaNazivFormated>
  <DomainObject.Predmet.ProtustrankaNazivFormatedOIB>
    <izvorni_sadrzaj>TIM STAKLO društvo s ograničenom odgovornošću za proizvodnju, trgovinu i usluge, OIB 72540398689</izvorni_sadrzaj>
    <derivirana_varijabla naziv="DomainObject.Predmet.ProtustrankaNazivFormatedOIB_1">TIM STAKLO društvo s ograničenom odgovornošću za proizvodnju, trgovinu i usluge, OIB 72540398689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TIM STAKLO društvo s ograničenom odgovornošću za proizvodnju, trgovinu i usluge</item>
    </izvorni_sadrzaj>
    <derivirana_varijabla naziv="DomainObject.Predmet.ProtuStrankaListFormated_1">
      <item>TIM STAKLO društvo s ograničenom odgovornošću za proizvodnju, trgovinu i usluge</item>
    </derivirana_varijabla>
  </DomainObject.Predmet.ProtuStrankaListFormated>
  <DomainObject.Predmet.ProtuStrankaListFormatedOIB>
    <izvorni_sadrzaj>
      <item>TIM STAKLO društvo s ograničenom odgovornošću za proizvodnju, trgovinu i usluge, OIB 72540398689</item>
    </izvorni_sadrzaj>
    <derivirana_varijabla naziv="DomainObject.Predmet.ProtuStrankaListFormatedOIB_1">
      <item>TIM STAKLO društvo s ograničenom odgovornošću za proizvodnju, trgovinu i usluge, OIB 72540398689</item>
    </derivirana_varijabla>
  </DomainObject.Predmet.ProtuStrankaListFormatedOIB>
  <DomainObject.Predmet.ProtuStrankaListFormatedWithAdress>
    <izvorni_sadrzaj>
      <item>TIM STAKLO društvo s ograničenom odgovornošću za proizvodnju, trgovinu i usluge, Braće Radića 13, 32260 Gunja</item>
    </izvorni_sadrzaj>
    <derivirana_varijabla naziv="DomainObject.Predmet.ProtuStrankaListFormatedWithAdress_1">
      <item>TIM STAKLO društvo s ograničenom odgovornošću za proizvodnju, trgovinu i usluge, Braće Radića 13, 32260 Gunja</item>
    </derivirana_varijabla>
  </DomainObject.Predmet.ProtuStrankaListFormatedWithAdress>
  <DomainObject.Predmet.ProtuStrankaListFormatedWithAdressOIB>
    <izvorni_sadrzaj>
      <item>TIM STAKLO društvo s ograničenom odgovornošću za proizvodnju, trgovinu i usluge, OIB 72540398689, Braće Radića 13, 32260 Gunja</item>
    </izvorni_sadrzaj>
    <derivirana_varijabla naziv="DomainObject.Predmet.ProtuStrankaListFormatedWithAdressOIB_1">
      <item>TIM STAKLO društvo s ograničenom odgovornošću za proizvodnju, trgovinu i usluge, OIB 72540398689, Braće Radića 13, 32260 Gunja</item>
    </derivirana_varijabla>
  </DomainObject.Predmet.ProtuStrankaListFormatedWithAdressOIB>
  <DomainObject.Predmet.ProtuStrankaListNazivFormated>
    <izvorni_sadrzaj>
      <item>TIM STAKLO društvo s ograničenom odgovornošću za proizvodnju, trgovinu i usluge</item>
    </izvorni_sadrzaj>
    <derivirana_varijabla naziv="DomainObject.Predmet.ProtuStrankaListNazivFormated_1">
      <item>TIM STAKLO društvo s ograničenom odgovornošću za proizvodnju, trgovinu i usluge</item>
    </derivirana_varijabla>
  </DomainObject.Predmet.ProtuStrankaListNazivFormated>
  <DomainObject.Predmet.ProtuStrankaListNazivFormatedOIB>
    <izvorni_sadrzaj>
      <item>TIM STAKLO društvo s ograničenom odgovornošću za proizvodnju, trgovinu i usluge, OIB 72540398689</item>
    </izvorni_sadrzaj>
    <derivirana_varijabla naziv="DomainObject.Predmet.ProtuStrankaListNazivFormatedOIB_1">
      <item>TIM STAKLO društvo s ograničenom odgovornošću za proizvodnju, trgovinu i usluge, OIB 72540398689</item>
    </derivirana_varijabla>
  </DomainObject.Predmet.ProtuStrankaListNazivFormatedOIB>
  <DomainObject.Predmet.OstaliListFormated>
    <izvorni_sadrzaj>
      <item>Niko Androšević</item>
    </izvorni_sadrzaj>
    <derivirana_varijabla naziv="DomainObject.Predmet.OstaliListFormated_1">
      <item>Niko Androšević</item>
    </derivirana_varijabla>
  </DomainObject.Predmet.OstaliListFormated>
  <DomainObject.Predmet.OstaliListFormatedOIB>
    <izvorni_sadrzaj>
      <item>Niko Androšević, OIB 74029822947</item>
    </izvorni_sadrzaj>
    <derivirana_varijabla naziv="DomainObject.Predmet.OstaliListFormatedOIB_1">
      <item>Niko Androšević, OIB 74029822947</item>
    </derivirana_varijabla>
  </DomainObject.Predmet.OstaliListFormatedOIB>
  <DomainObject.Predmet.OstaliListFormatedWithAdress>
    <izvorni_sadrzaj>
      <item>Niko Androšević, Braće Radića 13, 32260 Gunja</item>
    </izvorni_sadrzaj>
    <derivirana_varijabla naziv="DomainObject.Predmet.OstaliListFormatedWithAdress_1">
      <item>Niko Androšević, Braće Radića 13, 32260 Gunja</item>
    </derivirana_varijabla>
  </DomainObject.Predmet.OstaliListFormatedWithAdress>
  <DomainObject.Predmet.OstaliListFormatedWithAdressOIB>
    <izvorni_sadrzaj>
      <item>Niko Androšević, OIB 74029822947, Braće Radića 13, 32260 Gunja</item>
    </izvorni_sadrzaj>
    <derivirana_varijabla naziv="DomainObject.Predmet.OstaliListFormatedWithAdressOIB_1">
      <item>Niko Androšević, OIB 74029822947, Braće Radića 13, 32260 Gunja</item>
    </derivirana_varijabla>
  </DomainObject.Predmet.OstaliListFormatedWithAdressOIB>
  <DomainObject.Predmet.OstaliListNazivFormated>
    <izvorni_sadrzaj>
      <item>Niko Androšević</item>
    </izvorni_sadrzaj>
    <derivirana_varijabla naziv="DomainObject.Predmet.OstaliListNazivFormated_1">
      <item>Niko Androšević</item>
    </derivirana_varijabla>
  </DomainObject.Predmet.OstaliListNazivFormated>
  <DomainObject.Predmet.OstaliListNazivFormatedOIB>
    <izvorni_sadrzaj>
      <item>Niko Androšević, OIB 74029822947</item>
    </izvorni_sadrzaj>
    <derivirana_varijabla naziv="DomainObject.Predmet.OstaliListNazivFormatedOIB_1">
      <item>Niko Androšević, OIB 74029822947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TIM STAKLO društvo s ograničenom odgovornošću za proizvodnju, trgovinu i usluge</izvorni_sadrzaj>
    <derivirana_varijabla naziv="DomainObject.Predmet.ProtustrankaIDrugi_1">TIM STAKLO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TIM STAKLO društvo s ograničenom odgovornošću za proizvodnju, trgovinu i usluge, OIB 72540398689, Braće Radića 13, 32260 Gunja</izvorni_sadrzaj>
    <derivirana_varijabla naziv="DomainObject.Predmet.ProtustrankaIDrugiAdressOIB_1">TIM STAKLO društvo s ograničenom odgovornošću za proizvodnju, trgovinu i usluge, OIB 72540398689, Braće Radića 13, 32260 Gunja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TIM STAKLO društvo s ograničenom odgovornošću za proizvodnju, trgovinu i usluge</item>
      <item>Niko Androšević</item>
    </izvorni_sadrzaj>
    <derivirana_varijabla naziv="DomainObject.Predmet.SudioniciListNaziv_1">
      <item>FINA RC OSIJEK</item>
      <item>TIM STAKLO društvo s ograničenom odgovornošću za proizvodnju, trgovinu i usluge</item>
      <item>Niko Androšević</item>
    </derivirana_varijabla>
  </DomainObject.Predmet.SudioniciListNaziv>
  <DomainObject.Predmet.SudioniciListAdressOIB>
    <izvorni_sadrzaj>
      <item>FINA RC OSIJEK, OIB 85821130368</item>
      <item>TIM STAKLO društvo s ograničenom odgovornošću za proizvodnju, trgovinu i usluge, OIB 72540398689, Braće Radića 13,32260 Gunja</item>
      <item>Niko Androšević, OIB 74029822947, Braće Radića 13,32260 Gunja</item>
    </izvorni_sadrzaj>
    <derivirana_varijabla naziv="DomainObject.Predmet.SudioniciListAdressOIB_1">
      <item>FINA RC OSIJEK, OIB 85821130368</item>
      <item>TIM STAKLO društvo s ograničenom odgovornošću za proizvodnju, trgovinu i usluge, OIB 72540398689, Braće Radića 13,32260 Gunja</item>
      <item>Niko Androšević, OIB 74029822947, Braće Radića 13,32260 Gunja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72540398689</item>
      <item>, OIB 74029822947</item>
    </izvorni_sadrzaj>
    <derivirana_varijabla naziv="DomainObject.Predmet.SudioniciListNazivOIB_1">
      <item>, OIB 85821130368</item>
      <item>, OIB 72540398689</item>
      <item>, OIB 74029822947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10379B-8E9F-4B41-A711-508058176D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612</properties:Words>
  <properties:Characters>3220</properties:Characters>
  <properties:Lines>111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2017-05-11T07:21:00Z</dcterms:created>
  <dc:creator>hermanj</dc:creator>
  <cp:lastModifiedBy>Danijela Sekulić</cp:lastModifiedBy>
  <cp:lastPrinted>2017-05-22T08:00:00Z</cp:lastPrinted>
  <dcterms:modified xmlns:xsi="http://www.w3.org/2001/XMLSchema-instance" xsi:type="dcterms:W3CDTF">2017-05-22T08:01:00Z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